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0BEF" w14:textId="77777777" w:rsidR="00755FFA" w:rsidRPr="001773ED" w:rsidRDefault="001D3F72" w:rsidP="0006452D">
      <w:pPr>
        <w:ind w:left="142"/>
        <w:rPr>
          <w:b/>
          <w:lang w:val="en-IN"/>
        </w:rPr>
      </w:pPr>
      <w:bookmarkStart w:id="0" w:name="_GoBack"/>
      <w:bookmarkEnd w:id="0"/>
      <w:r>
        <w:rPr>
          <w:b/>
          <w:lang w:val="en-IN"/>
        </w:rPr>
        <w:tab/>
      </w:r>
      <w:r w:rsidR="005B244F">
        <w:rPr>
          <w:b/>
          <w:lang w:val="en-IN"/>
        </w:rPr>
        <w:tab/>
      </w:r>
    </w:p>
    <w:p w14:paraId="36209E5A" w14:textId="77777777" w:rsidR="00755FFA" w:rsidRPr="001773ED" w:rsidRDefault="00755FFA" w:rsidP="00755FFA">
      <w:pPr>
        <w:tabs>
          <w:tab w:val="center" w:pos="4808"/>
        </w:tabs>
        <w:spacing w:after="120"/>
        <w:jc w:val="center"/>
        <w:rPr>
          <w:b/>
        </w:rPr>
      </w:pPr>
      <w:r w:rsidRPr="001773ED">
        <w:rPr>
          <w:b/>
        </w:rPr>
        <w:t>PART C</w:t>
      </w:r>
    </w:p>
    <w:p w14:paraId="1C67A3F6" w14:textId="77777777" w:rsidR="002637DC" w:rsidRPr="001773ED" w:rsidRDefault="002637DC" w:rsidP="0006452D">
      <w:pPr>
        <w:spacing w:line="240" w:lineRule="atLeast"/>
        <w:ind w:left="57"/>
        <w:jc w:val="center"/>
        <w:rPr>
          <w:b/>
          <w:bCs/>
          <w:lang w:val="en-IN"/>
        </w:rPr>
      </w:pPr>
      <w:r w:rsidRPr="001773ED">
        <w:rPr>
          <w:b/>
          <w:bCs/>
          <w:lang w:val="en-IN"/>
        </w:rPr>
        <w:t>LIST OF FORMATS AND ANNEXURES</w:t>
      </w:r>
    </w:p>
    <w:bookmarkStart w:id="1" w:name="_Hlk60341346"/>
    <w:p w14:paraId="4F09CFDC" w14:textId="77777777" w:rsidR="003305E4" w:rsidRPr="0006452D" w:rsidRDefault="002E61E0" w:rsidP="0006452D">
      <w:pPr>
        <w:pStyle w:val="TOC1"/>
        <w:tabs>
          <w:tab w:val="left" w:pos="284"/>
          <w:tab w:val="right" w:leader="dot" w:pos="9019"/>
        </w:tabs>
        <w:rPr>
          <w:rStyle w:val="Hyperlink"/>
        </w:rPr>
      </w:pPr>
      <w:r w:rsidRPr="001773ED">
        <w:fldChar w:fldCharType="begin"/>
      </w:r>
      <w:r w:rsidRPr="001773ED">
        <w:instrText xml:space="preserve"> TOC \o "1-3" \n \h \z \u </w:instrText>
      </w:r>
      <w:r w:rsidRPr="001773ED">
        <w:fldChar w:fldCharType="separate"/>
      </w:r>
      <w:hyperlink w:anchor="_Toc55566520" w:history="1">
        <w:r w:rsidR="003305E4" w:rsidRPr="00A526D8">
          <w:rPr>
            <w:rStyle w:val="Hyperlink"/>
            <w:noProof/>
          </w:rPr>
          <w:t>1.</w:t>
        </w:r>
        <w:r w:rsidR="003305E4" w:rsidRPr="0006452D">
          <w:rPr>
            <w:rStyle w:val="Hyperlink"/>
          </w:rPr>
          <w:tab/>
        </w:r>
        <w:r w:rsidR="003305E4" w:rsidRPr="00A526D8">
          <w:rPr>
            <w:rStyle w:val="Hyperlink"/>
            <w:noProof/>
          </w:rPr>
          <w:t>Format for intimation of CDSL pool account to the Clearing Corporation</w:t>
        </w:r>
      </w:hyperlink>
    </w:p>
    <w:p w14:paraId="46780D4D" w14:textId="77777777" w:rsidR="003305E4" w:rsidRPr="008B09FC" w:rsidRDefault="00BA39B4" w:rsidP="0006452D">
      <w:pPr>
        <w:pStyle w:val="TOC1"/>
        <w:tabs>
          <w:tab w:val="left" w:pos="284"/>
          <w:tab w:val="right" w:leader="dot" w:pos="9019"/>
        </w:tabs>
        <w:rPr>
          <w:rFonts w:ascii="Calibri" w:hAnsi="Calibri"/>
          <w:noProof/>
          <w:sz w:val="22"/>
          <w:szCs w:val="22"/>
          <w:lang w:val="en-IN" w:eastAsia="en-IN"/>
        </w:rPr>
      </w:pPr>
      <w:hyperlink w:anchor="_Toc55566521" w:history="1">
        <w:r w:rsidR="003305E4" w:rsidRPr="00A526D8">
          <w:rPr>
            <w:rStyle w:val="Hyperlink"/>
            <w:noProof/>
          </w:rPr>
          <w:t>2.</w:t>
        </w:r>
        <w:r w:rsidR="003305E4" w:rsidRPr="008B09FC">
          <w:rPr>
            <w:rFonts w:ascii="Calibri" w:hAnsi="Calibri"/>
            <w:noProof/>
            <w:sz w:val="22"/>
            <w:szCs w:val="22"/>
            <w:lang w:val="en-IN" w:eastAsia="en-IN"/>
          </w:rPr>
          <w:tab/>
        </w:r>
        <w:r w:rsidR="003305E4" w:rsidRPr="00A526D8">
          <w:rPr>
            <w:rStyle w:val="Hyperlink"/>
            <w:noProof/>
          </w:rPr>
          <w:t>Designated Clearing Banks</w:t>
        </w:r>
      </w:hyperlink>
    </w:p>
    <w:p w14:paraId="06A32FC6" w14:textId="77777777" w:rsidR="003305E4" w:rsidRPr="008B09FC" w:rsidRDefault="00BA39B4" w:rsidP="0006452D">
      <w:pPr>
        <w:pStyle w:val="TOC1"/>
        <w:tabs>
          <w:tab w:val="left" w:pos="440"/>
          <w:tab w:val="right" w:leader="dot" w:pos="9019"/>
        </w:tabs>
        <w:ind w:left="284" w:hanging="284"/>
        <w:rPr>
          <w:rFonts w:ascii="Calibri" w:hAnsi="Calibri"/>
          <w:noProof/>
          <w:sz w:val="22"/>
          <w:szCs w:val="22"/>
          <w:lang w:val="en-IN" w:eastAsia="en-IN"/>
        </w:rPr>
      </w:pPr>
      <w:hyperlink w:anchor="_Toc55566522" w:history="1">
        <w:r w:rsidR="003305E4" w:rsidRPr="00A526D8">
          <w:rPr>
            <w:rStyle w:val="Hyperlink"/>
            <w:noProof/>
            <w:lang w:eastAsia="en-IN"/>
          </w:rPr>
          <w:t>3.</w:t>
        </w:r>
        <w:r w:rsidR="003305E4" w:rsidRPr="008B09FC">
          <w:rPr>
            <w:rFonts w:ascii="Calibri" w:hAnsi="Calibri"/>
            <w:noProof/>
            <w:sz w:val="22"/>
            <w:szCs w:val="22"/>
            <w:lang w:val="en-IN" w:eastAsia="en-IN"/>
          </w:rPr>
          <w:tab/>
        </w:r>
        <w:r w:rsidR="003305E4" w:rsidRPr="00A526D8">
          <w:rPr>
            <w:rStyle w:val="Hyperlink"/>
            <w:noProof/>
            <w:lang w:eastAsia="en-IN"/>
          </w:rPr>
          <w:t>Format of Authorisation Letter to be submitted by the Member to the Clearing Bank for Operation of Clearing Account</w:t>
        </w:r>
      </w:hyperlink>
    </w:p>
    <w:p w14:paraId="3D6C6884" w14:textId="77777777" w:rsidR="003305E4" w:rsidRPr="008B09FC" w:rsidRDefault="00BA39B4" w:rsidP="0006452D">
      <w:pPr>
        <w:pStyle w:val="TOC1"/>
        <w:tabs>
          <w:tab w:val="left" w:pos="284"/>
          <w:tab w:val="right" w:leader="dot" w:pos="9019"/>
        </w:tabs>
        <w:rPr>
          <w:rFonts w:ascii="Calibri" w:hAnsi="Calibri"/>
          <w:noProof/>
          <w:sz w:val="22"/>
          <w:szCs w:val="22"/>
          <w:lang w:val="en-IN" w:eastAsia="en-IN"/>
        </w:rPr>
      </w:pPr>
      <w:hyperlink w:anchor="_Toc55566523" w:history="1">
        <w:r w:rsidR="003305E4" w:rsidRPr="00A526D8">
          <w:rPr>
            <w:rStyle w:val="Hyperlink"/>
            <w:noProof/>
            <w:lang w:eastAsia="en-IN"/>
          </w:rPr>
          <w:t>4.</w:t>
        </w:r>
        <w:r w:rsidR="003305E4" w:rsidRPr="008B09FC">
          <w:rPr>
            <w:rFonts w:ascii="Calibri" w:hAnsi="Calibri"/>
            <w:noProof/>
            <w:sz w:val="22"/>
            <w:szCs w:val="22"/>
            <w:lang w:val="en-IN" w:eastAsia="en-IN"/>
          </w:rPr>
          <w:tab/>
        </w:r>
        <w:r w:rsidR="003305E4" w:rsidRPr="00A526D8">
          <w:rPr>
            <w:rStyle w:val="Hyperlink"/>
            <w:noProof/>
            <w:lang w:eastAsia="en-IN"/>
          </w:rPr>
          <w:t>Format of letter for Auto Delivery Out</w:t>
        </w:r>
      </w:hyperlink>
    </w:p>
    <w:p w14:paraId="02F26287" w14:textId="77777777" w:rsidR="003305E4" w:rsidRPr="008B09FC" w:rsidRDefault="00BA39B4" w:rsidP="0006452D">
      <w:pPr>
        <w:pStyle w:val="TOC1"/>
        <w:tabs>
          <w:tab w:val="left" w:pos="284"/>
          <w:tab w:val="right" w:leader="dot" w:pos="9019"/>
        </w:tabs>
        <w:rPr>
          <w:rFonts w:ascii="Calibri" w:hAnsi="Calibri"/>
          <w:noProof/>
          <w:sz w:val="22"/>
          <w:szCs w:val="22"/>
          <w:lang w:val="en-IN" w:eastAsia="en-IN"/>
        </w:rPr>
      </w:pPr>
      <w:hyperlink w:anchor="_Toc55566524" w:history="1">
        <w:r w:rsidR="003305E4" w:rsidRPr="00A526D8">
          <w:rPr>
            <w:rStyle w:val="Hyperlink"/>
            <w:noProof/>
          </w:rPr>
          <w:t>5.</w:t>
        </w:r>
        <w:r w:rsidR="003305E4" w:rsidRPr="008B09FC">
          <w:rPr>
            <w:rFonts w:ascii="Calibri" w:hAnsi="Calibri"/>
            <w:noProof/>
            <w:sz w:val="22"/>
            <w:szCs w:val="22"/>
            <w:lang w:val="en-IN" w:eastAsia="en-IN"/>
          </w:rPr>
          <w:tab/>
        </w:r>
        <w:r w:rsidR="003305E4" w:rsidRPr="00A526D8">
          <w:rPr>
            <w:rStyle w:val="Hyperlink"/>
            <w:noProof/>
          </w:rPr>
          <w:t>Direct Payout to Investors Account</w:t>
        </w:r>
      </w:hyperlink>
    </w:p>
    <w:p w14:paraId="27BA8EF7" w14:textId="77777777" w:rsidR="003305E4" w:rsidRPr="008B09FC" w:rsidRDefault="00BA39B4" w:rsidP="0006452D">
      <w:pPr>
        <w:pStyle w:val="TOC1"/>
        <w:tabs>
          <w:tab w:val="left" w:pos="284"/>
          <w:tab w:val="right" w:leader="dot" w:pos="9019"/>
        </w:tabs>
        <w:rPr>
          <w:rFonts w:ascii="Calibri" w:hAnsi="Calibri"/>
          <w:noProof/>
          <w:sz w:val="22"/>
          <w:szCs w:val="22"/>
          <w:lang w:val="en-IN" w:eastAsia="en-IN"/>
        </w:rPr>
      </w:pPr>
      <w:hyperlink w:anchor="_Toc55566525" w:history="1">
        <w:r w:rsidR="003305E4" w:rsidRPr="00A526D8">
          <w:rPr>
            <w:rStyle w:val="Hyperlink"/>
            <w:noProof/>
          </w:rPr>
          <w:t>6.</w:t>
        </w:r>
        <w:r w:rsidR="003305E4" w:rsidRPr="008B09FC">
          <w:rPr>
            <w:rFonts w:ascii="Calibri" w:hAnsi="Calibri"/>
            <w:noProof/>
            <w:sz w:val="22"/>
            <w:szCs w:val="22"/>
            <w:lang w:val="en-IN" w:eastAsia="en-IN"/>
          </w:rPr>
          <w:tab/>
        </w:r>
        <w:r w:rsidR="003305E4" w:rsidRPr="00A526D8">
          <w:rPr>
            <w:rStyle w:val="Hyperlink"/>
            <w:noProof/>
          </w:rPr>
          <w:t>Format for availing the facility of directing the payout to preferred depository</w:t>
        </w:r>
      </w:hyperlink>
    </w:p>
    <w:p w14:paraId="3B0B5CDF" w14:textId="77777777" w:rsidR="003305E4" w:rsidRPr="008B09FC" w:rsidRDefault="00BA39B4" w:rsidP="0006452D">
      <w:pPr>
        <w:pStyle w:val="TOC1"/>
        <w:tabs>
          <w:tab w:val="left" w:pos="284"/>
          <w:tab w:val="right" w:leader="dot" w:pos="9019"/>
        </w:tabs>
        <w:rPr>
          <w:rFonts w:ascii="Calibri" w:hAnsi="Calibri"/>
          <w:noProof/>
          <w:sz w:val="22"/>
          <w:szCs w:val="22"/>
          <w:lang w:val="en-IN" w:eastAsia="en-IN"/>
        </w:rPr>
      </w:pPr>
      <w:hyperlink w:anchor="_Toc55566526" w:history="1">
        <w:r w:rsidR="003305E4" w:rsidRPr="00A526D8">
          <w:rPr>
            <w:rStyle w:val="Hyperlink"/>
            <w:noProof/>
          </w:rPr>
          <w:t>7.</w:t>
        </w:r>
        <w:r w:rsidR="003305E4" w:rsidRPr="008B09FC">
          <w:rPr>
            <w:rFonts w:ascii="Calibri" w:hAnsi="Calibri"/>
            <w:noProof/>
            <w:sz w:val="22"/>
            <w:szCs w:val="22"/>
            <w:lang w:val="en-IN" w:eastAsia="en-IN"/>
          </w:rPr>
          <w:tab/>
        </w:r>
        <w:r w:rsidR="003305E4" w:rsidRPr="00A526D8">
          <w:rPr>
            <w:rStyle w:val="Hyperlink"/>
            <w:noProof/>
          </w:rPr>
          <w:t>Format of uploading securities pay-in/pay-out shortages</w:t>
        </w:r>
      </w:hyperlink>
    </w:p>
    <w:p w14:paraId="3DF697E6" w14:textId="77777777" w:rsidR="003305E4" w:rsidRPr="008B09FC" w:rsidRDefault="00BA39B4" w:rsidP="0006452D">
      <w:pPr>
        <w:pStyle w:val="TOC1"/>
        <w:tabs>
          <w:tab w:val="left" w:pos="284"/>
          <w:tab w:val="right" w:leader="dot" w:pos="9019"/>
        </w:tabs>
        <w:ind w:left="284" w:hanging="284"/>
        <w:rPr>
          <w:rFonts w:ascii="Calibri" w:hAnsi="Calibri"/>
          <w:noProof/>
          <w:sz w:val="22"/>
          <w:szCs w:val="22"/>
          <w:lang w:val="en-IN" w:eastAsia="en-IN"/>
        </w:rPr>
      </w:pPr>
      <w:hyperlink w:anchor="_Toc55566527" w:history="1">
        <w:r w:rsidR="003305E4" w:rsidRPr="00A526D8">
          <w:rPr>
            <w:rStyle w:val="Hyperlink"/>
            <w:noProof/>
          </w:rPr>
          <w:t>8.</w:t>
        </w:r>
        <w:r w:rsidR="003305E4" w:rsidRPr="008B09FC">
          <w:rPr>
            <w:rFonts w:ascii="Calibri" w:hAnsi="Calibri"/>
            <w:noProof/>
            <w:sz w:val="22"/>
            <w:szCs w:val="22"/>
            <w:lang w:val="en-IN" w:eastAsia="en-IN"/>
          </w:rPr>
          <w:tab/>
        </w:r>
        <w:r w:rsidR="003305E4" w:rsidRPr="00A526D8">
          <w:rPr>
            <w:rStyle w:val="Hyperlink"/>
            <w:noProof/>
          </w:rPr>
          <w:t>List of Approved Banks for issuance of Fixed Deposits Receipts &amp; Bank Guarantees</w:t>
        </w:r>
      </w:hyperlink>
    </w:p>
    <w:p w14:paraId="382E37EF" w14:textId="77777777" w:rsidR="003305E4" w:rsidRPr="008B09FC" w:rsidRDefault="00BA39B4" w:rsidP="0006452D">
      <w:pPr>
        <w:pStyle w:val="TOC1"/>
        <w:tabs>
          <w:tab w:val="left" w:pos="284"/>
          <w:tab w:val="right" w:leader="dot" w:pos="9019"/>
        </w:tabs>
        <w:rPr>
          <w:rFonts w:ascii="Calibri" w:hAnsi="Calibri"/>
          <w:noProof/>
          <w:sz w:val="22"/>
          <w:szCs w:val="22"/>
          <w:lang w:val="en-IN" w:eastAsia="en-IN"/>
        </w:rPr>
      </w:pPr>
      <w:hyperlink w:anchor="_Toc55566528" w:history="1">
        <w:r w:rsidR="003305E4" w:rsidRPr="00A526D8">
          <w:rPr>
            <w:rStyle w:val="Hyperlink"/>
            <w:noProof/>
          </w:rPr>
          <w:t>9.</w:t>
        </w:r>
        <w:r w:rsidR="003305E4" w:rsidRPr="008B09FC">
          <w:rPr>
            <w:rFonts w:ascii="Calibri" w:hAnsi="Calibri"/>
            <w:noProof/>
            <w:sz w:val="22"/>
            <w:szCs w:val="22"/>
            <w:lang w:val="en-IN" w:eastAsia="en-IN"/>
          </w:rPr>
          <w:tab/>
        </w:r>
        <w:r w:rsidR="003305E4" w:rsidRPr="00A526D8">
          <w:rPr>
            <w:rStyle w:val="Hyperlink"/>
            <w:noProof/>
          </w:rPr>
          <w:t>List of Approved Custodians</w:t>
        </w:r>
      </w:hyperlink>
    </w:p>
    <w:p w14:paraId="60249C72" w14:textId="77777777" w:rsidR="003305E4" w:rsidRPr="008B09FC" w:rsidRDefault="00BA39B4" w:rsidP="0006452D">
      <w:pPr>
        <w:pStyle w:val="TOC1"/>
        <w:tabs>
          <w:tab w:val="left" w:pos="142"/>
          <w:tab w:val="left" w:pos="426"/>
          <w:tab w:val="right" w:leader="dot" w:pos="9019"/>
        </w:tabs>
        <w:ind w:left="284" w:hanging="284"/>
        <w:rPr>
          <w:rFonts w:ascii="Calibri" w:hAnsi="Calibri"/>
          <w:noProof/>
          <w:sz w:val="22"/>
          <w:szCs w:val="22"/>
          <w:lang w:val="en-IN" w:eastAsia="en-IN"/>
        </w:rPr>
      </w:pPr>
      <w:hyperlink w:anchor="_Toc55566529" w:history="1">
        <w:r w:rsidR="003305E4" w:rsidRPr="00A526D8">
          <w:rPr>
            <w:rStyle w:val="Hyperlink"/>
            <w:noProof/>
          </w:rPr>
          <w:t>10.</w:t>
        </w:r>
        <w:r w:rsidR="003305E4" w:rsidRPr="008B09FC">
          <w:rPr>
            <w:rFonts w:ascii="Calibri" w:hAnsi="Calibri"/>
            <w:noProof/>
            <w:sz w:val="22"/>
            <w:szCs w:val="22"/>
            <w:lang w:val="en-IN" w:eastAsia="en-IN"/>
          </w:rPr>
          <w:tab/>
        </w:r>
        <w:r w:rsidR="003305E4" w:rsidRPr="00A526D8">
          <w:rPr>
            <w:rStyle w:val="Hyperlink"/>
            <w:noProof/>
          </w:rPr>
          <w:t>Format of letter requesting activation of account in Collateral Interface for Members</w:t>
        </w:r>
      </w:hyperlink>
    </w:p>
    <w:p w14:paraId="7792AC55" w14:textId="77777777" w:rsidR="003305E4" w:rsidRPr="008B09FC" w:rsidRDefault="00BA39B4" w:rsidP="0006452D">
      <w:pPr>
        <w:pStyle w:val="TOC1"/>
        <w:tabs>
          <w:tab w:val="left" w:pos="284"/>
          <w:tab w:val="left" w:pos="426"/>
          <w:tab w:val="right" w:leader="dot" w:pos="9019"/>
        </w:tabs>
        <w:rPr>
          <w:rFonts w:ascii="Calibri" w:hAnsi="Calibri"/>
          <w:noProof/>
          <w:sz w:val="22"/>
          <w:szCs w:val="22"/>
          <w:lang w:val="en-IN" w:eastAsia="en-IN"/>
        </w:rPr>
      </w:pPr>
      <w:hyperlink w:anchor="_Toc55566530" w:history="1">
        <w:r w:rsidR="003305E4" w:rsidRPr="00A526D8">
          <w:rPr>
            <w:rStyle w:val="Hyperlink"/>
            <w:noProof/>
          </w:rPr>
          <w:t>11.</w:t>
        </w:r>
        <w:r w:rsidR="003305E4" w:rsidRPr="008B09FC">
          <w:rPr>
            <w:rFonts w:ascii="Calibri" w:hAnsi="Calibri"/>
            <w:noProof/>
            <w:sz w:val="22"/>
            <w:szCs w:val="22"/>
            <w:lang w:val="en-IN" w:eastAsia="en-IN"/>
          </w:rPr>
          <w:tab/>
        </w:r>
        <w:r w:rsidR="003305E4" w:rsidRPr="00A526D8">
          <w:rPr>
            <w:rStyle w:val="Hyperlink"/>
            <w:noProof/>
          </w:rPr>
          <w:t>Format of letter by member for submission of FDR to Custodian</w:t>
        </w:r>
      </w:hyperlink>
    </w:p>
    <w:p w14:paraId="50EA40CC"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31" w:history="1">
        <w:r w:rsidR="003305E4" w:rsidRPr="00A526D8">
          <w:rPr>
            <w:rStyle w:val="Hyperlink"/>
            <w:noProof/>
          </w:rPr>
          <w:t>12.</w:t>
        </w:r>
        <w:r w:rsidR="003305E4" w:rsidRPr="008B09FC">
          <w:rPr>
            <w:rFonts w:ascii="Calibri" w:hAnsi="Calibri"/>
            <w:noProof/>
            <w:sz w:val="22"/>
            <w:szCs w:val="22"/>
            <w:lang w:val="en-IN" w:eastAsia="en-IN"/>
          </w:rPr>
          <w:tab/>
        </w:r>
        <w:r w:rsidR="003305E4" w:rsidRPr="00A526D8">
          <w:rPr>
            <w:rStyle w:val="Hyperlink"/>
            <w:noProof/>
          </w:rPr>
          <w:t>Format of letter by member for submission of FDR to Clearing Corporation</w:t>
        </w:r>
      </w:hyperlink>
    </w:p>
    <w:p w14:paraId="45C4BF21"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32" w:history="1">
        <w:r w:rsidR="003305E4" w:rsidRPr="00A526D8">
          <w:rPr>
            <w:rStyle w:val="Hyperlink"/>
            <w:noProof/>
          </w:rPr>
          <w:t>13.</w:t>
        </w:r>
        <w:r w:rsidR="003305E4" w:rsidRPr="008B09FC">
          <w:rPr>
            <w:rFonts w:ascii="Calibri" w:hAnsi="Calibri"/>
            <w:noProof/>
            <w:sz w:val="22"/>
            <w:szCs w:val="22"/>
            <w:lang w:val="en-IN" w:eastAsia="en-IN"/>
          </w:rPr>
          <w:tab/>
        </w:r>
        <w:r w:rsidR="003305E4" w:rsidRPr="00A526D8">
          <w:rPr>
            <w:rStyle w:val="Hyperlink"/>
            <w:noProof/>
          </w:rPr>
          <w:t>Format of letter to be provided by Bank issuing FDR to the custodian</w:t>
        </w:r>
      </w:hyperlink>
    </w:p>
    <w:p w14:paraId="27E539D8" w14:textId="77777777" w:rsidR="003305E4" w:rsidRPr="008B09FC" w:rsidRDefault="00BA39B4" w:rsidP="0006452D">
      <w:pPr>
        <w:pStyle w:val="TOC1"/>
        <w:tabs>
          <w:tab w:val="left" w:pos="426"/>
          <w:tab w:val="right" w:leader="dot" w:pos="9019"/>
        </w:tabs>
        <w:ind w:left="284" w:hanging="284"/>
        <w:rPr>
          <w:rFonts w:ascii="Calibri" w:hAnsi="Calibri"/>
          <w:noProof/>
          <w:sz w:val="22"/>
          <w:szCs w:val="22"/>
          <w:lang w:val="en-IN" w:eastAsia="en-IN"/>
        </w:rPr>
      </w:pPr>
      <w:hyperlink w:anchor="_Toc55566533" w:history="1">
        <w:r w:rsidR="003305E4" w:rsidRPr="00A526D8">
          <w:rPr>
            <w:rStyle w:val="Hyperlink"/>
            <w:noProof/>
          </w:rPr>
          <w:t>14.</w:t>
        </w:r>
        <w:r w:rsidR="003305E4" w:rsidRPr="008B09FC">
          <w:rPr>
            <w:rFonts w:ascii="Calibri" w:hAnsi="Calibri"/>
            <w:noProof/>
            <w:sz w:val="22"/>
            <w:szCs w:val="22"/>
            <w:lang w:val="en-IN" w:eastAsia="en-IN"/>
          </w:rPr>
          <w:tab/>
        </w:r>
        <w:r w:rsidR="003305E4" w:rsidRPr="00A526D8">
          <w:rPr>
            <w:rStyle w:val="Hyperlink"/>
            <w:noProof/>
          </w:rPr>
          <w:t>Format of letter to be provided by Bank issuing FDR to the Clearing Corporation</w:t>
        </w:r>
      </w:hyperlink>
    </w:p>
    <w:p w14:paraId="1FE8D9AE" w14:textId="77777777" w:rsidR="003305E4" w:rsidRPr="008B09FC" w:rsidRDefault="00BA39B4" w:rsidP="0006452D">
      <w:pPr>
        <w:pStyle w:val="TOC1"/>
        <w:tabs>
          <w:tab w:val="left" w:pos="660"/>
          <w:tab w:val="right" w:leader="dot" w:pos="9019"/>
        </w:tabs>
        <w:ind w:left="284" w:hanging="284"/>
        <w:rPr>
          <w:rFonts w:ascii="Calibri" w:hAnsi="Calibri"/>
          <w:noProof/>
          <w:sz w:val="22"/>
          <w:szCs w:val="22"/>
          <w:lang w:val="en-IN" w:eastAsia="en-IN"/>
        </w:rPr>
      </w:pPr>
      <w:hyperlink w:anchor="_Toc55566534" w:history="1">
        <w:r w:rsidR="003305E4" w:rsidRPr="00A526D8">
          <w:rPr>
            <w:rStyle w:val="Hyperlink"/>
            <w:noProof/>
          </w:rPr>
          <w:t>15.</w:t>
        </w:r>
        <w:r w:rsidR="003305E4" w:rsidRPr="008B09FC">
          <w:rPr>
            <w:rFonts w:ascii="Calibri" w:hAnsi="Calibri"/>
            <w:noProof/>
            <w:sz w:val="22"/>
            <w:szCs w:val="22"/>
            <w:lang w:val="en-IN" w:eastAsia="en-IN"/>
          </w:rPr>
          <w:tab/>
        </w:r>
        <w:r w:rsidR="003305E4" w:rsidRPr="00A526D8">
          <w:rPr>
            <w:rStyle w:val="Hyperlink"/>
            <w:noProof/>
          </w:rPr>
          <w:t>Format of letter to be provided by Bank for Auto renewal of FDR to the custodian  - when there is change in FDR number</w:t>
        </w:r>
      </w:hyperlink>
    </w:p>
    <w:p w14:paraId="42F3A341" w14:textId="77777777" w:rsidR="003305E4" w:rsidRPr="008B09FC" w:rsidRDefault="00BA39B4" w:rsidP="0006452D">
      <w:pPr>
        <w:pStyle w:val="TOC1"/>
        <w:tabs>
          <w:tab w:val="left" w:pos="426"/>
          <w:tab w:val="right" w:leader="dot" w:pos="9019"/>
        </w:tabs>
        <w:ind w:left="284" w:hanging="284"/>
        <w:rPr>
          <w:rFonts w:ascii="Calibri" w:hAnsi="Calibri"/>
          <w:noProof/>
          <w:sz w:val="22"/>
          <w:szCs w:val="22"/>
          <w:lang w:val="en-IN" w:eastAsia="en-IN"/>
        </w:rPr>
      </w:pPr>
      <w:hyperlink w:anchor="_Toc55566535" w:history="1">
        <w:r w:rsidR="003305E4" w:rsidRPr="00A526D8">
          <w:rPr>
            <w:rStyle w:val="Hyperlink"/>
            <w:noProof/>
          </w:rPr>
          <w:t>16.</w:t>
        </w:r>
        <w:r w:rsidR="003305E4" w:rsidRPr="008B09FC">
          <w:rPr>
            <w:rFonts w:ascii="Calibri" w:hAnsi="Calibri"/>
            <w:noProof/>
            <w:sz w:val="22"/>
            <w:szCs w:val="22"/>
            <w:lang w:val="en-IN" w:eastAsia="en-IN"/>
          </w:rPr>
          <w:tab/>
        </w:r>
        <w:r w:rsidR="003305E4" w:rsidRPr="00A526D8">
          <w:rPr>
            <w:rStyle w:val="Hyperlink"/>
            <w:noProof/>
          </w:rPr>
          <w:t>Format of letter to be provided by Bank for Auto renewal of FDR to the custodian  - when there is no change in FDR number</w:t>
        </w:r>
      </w:hyperlink>
    </w:p>
    <w:p w14:paraId="17CAD38D" w14:textId="77777777" w:rsidR="003305E4" w:rsidRPr="008B09FC" w:rsidRDefault="00BA39B4" w:rsidP="0006452D">
      <w:pPr>
        <w:pStyle w:val="TOC1"/>
        <w:tabs>
          <w:tab w:val="left" w:pos="426"/>
          <w:tab w:val="right" w:leader="dot" w:pos="9019"/>
        </w:tabs>
        <w:ind w:left="284" w:hanging="284"/>
        <w:rPr>
          <w:rFonts w:ascii="Calibri" w:hAnsi="Calibri"/>
          <w:noProof/>
          <w:sz w:val="22"/>
          <w:szCs w:val="22"/>
          <w:lang w:val="en-IN" w:eastAsia="en-IN"/>
        </w:rPr>
      </w:pPr>
      <w:hyperlink w:anchor="_Toc55566536" w:history="1">
        <w:r w:rsidR="003305E4" w:rsidRPr="00A526D8">
          <w:rPr>
            <w:rStyle w:val="Hyperlink"/>
            <w:noProof/>
          </w:rPr>
          <w:t>17.</w:t>
        </w:r>
        <w:r w:rsidR="003305E4" w:rsidRPr="008B09FC">
          <w:rPr>
            <w:rFonts w:ascii="Calibri" w:hAnsi="Calibri"/>
            <w:noProof/>
            <w:sz w:val="22"/>
            <w:szCs w:val="22"/>
            <w:lang w:val="en-IN" w:eastAsia="en-IN"/>
          </w:rPr>
          <w:tab/>
        </w:r>
        <w:r w:rsidR="003305E4" w:rsidRPr="00A526D8">
          <w:rPr>
            <w:rStyle w:val="Hyperlink"/>
            <w:noProof/>
          </w:rPr>
          <w:t>Format of letter to be provided by Bank for Auto renewal of FDR to the Clearing Corporation - when there is change in FDR number</w:t>
        </w:r>
      </w:hyperlink>
    </w:p>
    <w:p w14:paraId="5B228104" w14:textId="77777777" w:rsidR="003305E4" w:rsidRPr="008B09FC" w:rsidRDefault="00BA39B4" w:rsidP="0006452D">
      <w:pPr>
        <w:pStyle w:val="TOC1"/>
        <w:tabs>
          <w:tab w:val="left" w:pos="426"/>
          <w:tab w:val="right" w:leader="dot" w:pos="9019"/>
        </w:tabs>
        <w:ind w:left="284" w:hanging="284"/>
        <w:rPr>
          <w:rFonts w:ascii="Calibri" w:hAnsi="Calibri"/>
          <w:noProof/>
          <w:sz w:val="22"/>
          <w:szCs w:val="22"/>
          <w:lang w:val="en-IN" w:eastAsia="en-IN"/>
        </w:rPr>
      </w:pPr>
      <w:hyperlink w:anchor="_Toc55566537" w:history="1">
        <w:r w:rsidR="003305E4" w:rsidRPr="00A526D8">
          <w:rPr>
            <w:rStyle w:val="Hyperlink"/>
            <w:noProof/>
          </w:rPr>
          <w:t>18.</w:t>
        </w:r>
        <w:r w:rsidR="003305E4" w:rsidRPr="008B09FC">
          <w:rPr>
            <w:rFonts w:ascii="Calibri" w:hAnsi="Calibri"/>
            <w:noProof/>
            <w:sz w:val="22"/>
            <w:szCs w:val="22"/>
            <w:lang w:val="en-IN" w:eastAsia="en-IN"/>
          </w:rPr>
          <w:tab/>
        </w:r>
        <w:r w:rsidR="003305E4" w:rsidRPr="00A526D8">
          <w:rPr>
            <w:rStyle w:val="Hyperlink"/>
            <w:noProof/>
          </w:rPr>
          <w:t>Format of letter to be provided by Bank for Auto renewal of FDR to the Clearing Corporation - when there is no change in FDR number</w:t>
        </w:r>
      </w:hyperlink>
    </w:p>
    <w:p w14:paraId="55BC6A84"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38" w:history="1">
        <w:r w:rsidR="003305E4" w:rsidRPr="00A526D8">
          <w:rPr>
            <w:rStyle w:val="Hyperlink"/>
            <w:noProof/>
          </w:rPr>
          <w:t>19.</w:t>
        </w:r>
        <w:r w:rsidR="003305E4" w:rsidRPr="008B09FC">
          <w:rPr>
            <w:rFonts w:ascii="Calibri" w:hAnsi="Calibri"/>
            <w:noProof/>
            <w:sz w:val="22"/>
            <w:szCs w:val="22"/>
            <w:lang w:val="en-IN" w:eastAsia="en-IN"/>
          </w:rPr>
          <w:tab/>
        </w:r>
        <w:r w:rsidR="003305E4" w:rsidRPr="00A526D8">
          <w:rPr>
            <w:rStyle w:val="Hyperlink"/>
            <w:noProof/>
          </w:rPr>
          <w:t>Format of Bank Guarantee for Margin Deposit and Security Deposit (Fungible)</w:t>
        </w:r>
      </w:hyperlink>
    </w:p>
    <w:p w14:paraId="384F31A8" w14:textId="77777777" w:rsidR="003305E4" w:rsidRPr="008B09FC" w:rsidRDefault="00BA39B4" w:rsidP="0006452D">
      <w:pPr>
        <w:pStyle w:val="TOC1"/>
        <w:tabs>
          <w:tab w:val="left" w:pos="426"/>
          <w:tab w:val="right" w:leader="dot" w:pos="9019"/>
        </w:tabs>
        <w:ind w:left="284" w:hanging="284"/>
        <w:rPr>
          <w:rFonts w:ascii="Calibri" w:hAnsi="Calibri"/>
          <w:noProof/>
          <w:sz w:val="22"/>
          <w:szCs w:val="22"/>
          <w:lang w:val="en-IN" w:eastAsia="en-IN"/>
        </w:rPr>
      </w:pPr>
      <w:hyperlink w:anchor="_Toc55566539" w:history="1">
        <w:r w:rsidR="003305E4" w:rsidRPr="00A526D8">
          <w:rPr>
            <w:rStyle w:val="Hyperlink"/>
            <w:noProof/>
          </w:rPr>
          <w:t>20.</w:t>
        </w:r>
        <w:r w:rsidR="003305E4" w:rsidRPr="008B09FC">
          <w:rPr>
            <w:rFonts w:ascii="Calibri" w:hAnsi="Calibri"/>
            <w:noProof/>
            <w:sz w:val="22"/>
            <w:szCs w:val="22"/>
            <w:lang w:val="en-IN" w:eastAsia="en-IN"/>
          </w:rPr>
          <w:tab/>
        </w:r>
        <w:r w:rsidR="003305E4" w:rsidRPr="00A526D8">
          <w:rPr>
            <w:rStyle w:val="Hyperlink"/>
            <w:noProof/>
          </w:rPr>
          <w:t>Format of Bank Guarantee for Margin Deposit and Security Deposit (Non Fungible)</w:t>
        </w:r>
      </w:hyperlink>
    </w:p>
    <w:p w14:paraId="5130BC7E"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0" w:history="1">
        <w:r w:rsidR="003305E4" w:rsidRPr="00A526D8">
          <w:rPr>
            <w:rStyle w:val="Hyperlink"/>
            <w:noProof/>
          </w:rPr>
          <w:t>21.</w:t>
        </w:r>
        <w:r w:rsidR="003305E4" w:rsidRPr="008B09FC">
          <w:rPr>
            <w:rFonts w:ascii="Calibri" w:hAnsi="Calibri"/>
            <w:noProof/>
            <w:sz w:val="22"/>
            <w:szCs w:val="22"/>
            <w:lang w:val="en-IN" w:eastAsia="en-IN"/>
          </w:rPr>
          <w:tab/>
        </w:r>
        <w:r w:rsidR="003305E4" w:rsidRPr="00A526D8">
          <w:rPr>
            <w:rStyle w:val="Hyperlink"/>
            <w:noProof/>
          </w:rPr>
          <w:t>Format of Member Letter for submission of Fungible Bank Guarantee to Clearing Corporation</w:t>
        </w:r>
      </w:hyperlink>
    </w:p>
    <w:p w14:paraId="55BC0C08"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1" w:history="1">
        <w:r w:rsidR="003305E4" w:rsidRPr="00A526D8">
          <w:rPr>
            <w:rStyle w:val="Hyperlink"/>
            <w:noProof/>
          </w:rPr>
          <w:t>22.</w:t>
        </w:r>
        <w:r w:rsidR="003305E4" w:rsidRPr="008B09FC">
          <w:rPr>
            <w:rFonts w:ascii="Calibri" w:hAnsi="Calibri"/>
            <w:noProof/>
            <w:sz w:val="22"/>
            <w:szCs w:val="22"/>
            <w:lang w:val="en-IN" w:eastAsia="en-IN"/>
          </w:rPr>
          <w:tab/>
        </w:r>
        <w:r w:rsidR="003305E4" w:rsidRPr="00A526D8">
          <w:rPr>
            <w:rStyle w:val="Hyperlink"/>
            <w:noProof/>
          </w:rPr>
          <w:t>Format of renewal of bank guarantee towards margin deposit and security deposit</w:t>
        </w:r>
      </w:hyperlink>
    </w:p>
    <w:p w14:paraId="2A267C14"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2" w:history="1">
        <w:r w:rsidR="003305E4" w:rsidRPr="00A526D8">
          <w:rPr>
            <w:rStyle w:val="Hyperlink"/>
            <w:noProof/>
          </w:rPr>
          <w:t>23.</w:t>
        </w:r>
        <w:r w:rsidR="003305E4" w:rsidRPr="008B09FC">
          <w:rPr>
            <w:rFonts w:ascii="Calibri" w:hAnsi="Calibri"/>
            <w:noProof/>
            <w:sz w:val="22"/>
            <w:szCs w:val="22"/>
            <w:lang w:val="en-IN" w:eastAsia="en-IN"/>
          </w:rPr>
          <w:tab/>
        </w:r>
        <w:r w:rsidR="003305E4" w:rsidRPr="00A526D8">
          <w:rPr>
            <w:rStyle w:val="Hyperlink"/>
            <w:noProof/>
          </w:rPr>
          <w:t>Format of deed of pledge</w:t>
        </w:r>
      </w:hyperlink>
    </w:p>
    <w:p w14:paraId="2172D7B2"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3" w:history="1">
        <w:r w:rsidR="003305E4" w:rsidRPr="00A526D8">
          <w:rPr>
            <w:rStyle w:val="Hyperlink"/>
            <w:noProof/>
          </w:rPr>
          <w:t>24.</w:t>
        </w:r>
        <w:r w:rsidR="003305E4" w:rsidRPr="008B09FC">
          <w:rPr>
            <w:rFonts w:ascii="Calibri" w:hAnsi="Calibri"/>
            <w:noProof/>
            <w:sz w:val="22"/>
            <w:szCs w:val="22"/>
            <w:lang w:val="en-IN" w:eastAsia="en-IN"/>
          </w:rPr>
          <w:tab/>
        </w:r>
        <w:r w:rsidR="003305E4" w:rsidRPr="00A526D8">
          <w:rPr>
            <w:rStyle w:val="Hyperlink"/>
            <w:noProof/>
          </w:rPr>
          <w:t>Format of covering letter for pledge through NSDL</w:t>
        </w:r>
      </w:hyperlink>
    </w:p>
    <w:p w14:paraId="4DC985A1"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4" w:history="1">
        <w:r w:rsidR="003305E4" w:rsidRPr="00A526D8">
          <w:rPr>
            <w:rStyle w:val="Hyperlink"/>
            <w:noProof/>
          </w:rPr>
          <w:t>25.</w:t>
        </w:r>
        <w:r w:rsidR="003305E4" w:rsidRPr="008B09FC">
          <w:rPr>
            <w:rFonts w:ascii="Calibri" w:hAnsi="Calibri"/>
            <w:noProof/>
            <w:sz w:val="22"/>
            <w:szCs w:val="22"/>
            <w:lang w:val="en-IN" w:eastAsia="en-IN"/>
          </w:rPr>
          <w:tab/>
        </w:r>
        <w:r w:rsidR="003305E4" w:rsidRPr="00A526D8">
          <w:rPr>
            <w:rStyle w:val="Hyperlink"/>
            <w:noProof/>
          </w:rPr>
          <w:t>Format of covering letter for pledge through CDSL</w:t>
        </w:r>
      </w:hyperlink>
    </w:p>
    <w:p w14:paraId="471853A5"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5" w:history="1">
        <w:r w:rsidR="003305E4" w:rsidRPr="00A526D8">
          <w:rPr>
            <w:rStyle w:val="Hyperlink"/>
            <w:noProof/>
          </w:rPr>
          <w:t>26.</w:t>
        </w:r>
        <w:r w:rsidR="003305E4" w:rsidRPr="008B09FC">
          <w:rPr>
            <w:rFonts w:ascii="Calibri" w:hAnsi="Calibri"/>
            <w:noProof/>
            <w:sz w:val="22"/>
            <w:szCs w:val="22"/>
            <w:lang w:val="en-IN" w:eastAsia="en-IN"/>
          </w:rPr>
          <w:tab/>
        </w:r>
        <w:r w:rsidR="003305E4" w:rsidRPr="00A526D8">
          <w:rPr>
            <w:rStyle w:val="Hyperlink"/>
            <w:noProof/>
          </w:rPr>
          <w:t>Format of covering letter for Margin pledge</w:t>
        </w:r>
      </w:hyperlink>
    </w:p>
    <w:p w14:paraId="0B4DB8D6"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49" w:history="1">
        <w:r w:rsidR="003305E4" w:rsidRPr="00A526D8">
          <w:rPr>
            <w:rStyle w:val="Hyperlink"/>
            <w:noProof/>
          </w:rPr>
          <w:t>27.</w:t>
        </w:r>
        <w:r w:rsidR="003305E4" w:rsidRPr="008B09FC">
          <w:rPr>
            <w:rFonts w:ascii="Calibri" w:hAnsi="Calibri"/>
            <w:noProof/>
            <w:sz w:val="22"/>
            <w:szCs w:val="22"/>
            <w:lang w:val="en-IN" w:eastAsia="en-IN"/>
          </w:rPr>
          <w:tab/>
        </w:r>
        <w:r w:rsidR="003305E4" w:rsidRPr="00A526D8">
          <w:rPr>
            <w:rStyle w:val="Hyperlink"/>
            <w:noProof/>
          </w:rPr>
          <w:t>Format of agreement for providing G-sec/T-bill as collaterals</w:t>
        </w:r>
      </w:hyperlink>
    </w:p>
    <w:p w14:paraId="3FB89FB1"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0" w:history="1">
        <w:r w:rsidR="003305E4" w:rsidRPr="00A526D8">
          <w:rPr>
            <w:rStyle w:val="Hyperlink"/>
            <w:noProof/>
          </w:rPr>
          <w:t>28.</w:t>
        </w:r>
        <w:r w:rsidR="003305E4" w:rsidRPr="008B09FC">
          <w:rPr>
            <w:rFonts w:ascii="Calibri" w:hAnsi="Calibri"/>
            <w:noProof/>
            <w:sz w:val="22"/>
            <w:szCs w:val="22"/>
            <w:lang w:val="en-IN" w:eastAsia="en-IN"/>
          </w:rPr>
          <w:tab/>
        </w:r>
        <w:r w:rsidR="003305E4" w:rsidRPr="00A526D8">
          <w:rPr>
            <w:rStyle w:val="Hyperlink"/>
            <w:noProof/>
          </w:rPr>
          <w:t>Format of letter to be given by the member for request of G-Sec / T-bills addition</w:t>
        </w:r>
      </w:hyperlink>
    </w:p>
    <w:p w14:paraId="28D31AC0"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1" w:history="1">
        <w:r w:rsidR="003305E4" w:rsidRPr="00A526D8">
          <w:rPr>
            <w:rStyle w:val="Hyperlink"/>
            <w:noProof/>
          </w:rPr>
          <w:t>29.</w:t>
        </w:r>
        <w:r w:rsidR="003305E4" w:rsidRPr="008B09FC">
          <w:rPr>
            <w:rFonts w:ascii="Calibri" w:hAnsi="Calibri"/>
            <w:noProof/>
            <w:sz w:val="22"/>
            <w:szCs w:val="22"/>
            <w:lang w:val="en-IN" w:eastAsia="en-IN"/>
          </w:rPr>
          <w:tab/>
        </w:r>
        <w:r w:rsidR="003305E4" w:rsidRPr="00A526D8">
          <w:rPr>
            <w:rStyle w:val="Hyperlink"/>
            <w:noProof/>
          </w:rPr>
          <w:t>Format of letter to be given by the member for request of G-Sec / T-bills release</w:t>
        </w:r>
      </w:hyperlink>
    </w:p>
    <w:p w14:paraId="45B5FC3C"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2" w:history="1">
        <w:r w:rsidR="003305E4" w:rsidRPr="00A526D8">
          <w:rPr>
            <w:rStyle w:val="Hyperlink"/>
            <w:noProof/>
          </w:rPr>
          <w:t>30.</w:t>
        </w:r>
        <w:r w:rsidR="003305E4" w:rsidRPr="008B09FC">
          <w:rPr>
            <w:rFonts w:ascii="Calibri" w:hAnsi="Calibri"/>
            <w:noProof/>
            <w:sz w:val="22"/>
            <w:szCs w:val="22"/>
            <w:lang w:val="en-IN" w:eastAsia="en-IN"/>
          </w:rPr>
          <w:tab/>
        </w:r>
        <w:r w:rsidR="003305E4" w:rsidRPr="00A526D8">
          <w:rPr>
            <w:rStyle w:val="Hyperlink"/>
            <w:noProof/>
          </w:rPr>
          <w:t>File Format for Requesting Collateral Releases</w:t>
        </w:r>
      </w:hyperlink>
    </w:p>
    <w:p w14:paraId="719A6462"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3" w:history="1">
        <w:r w:rsidR="003305E4" w:rsidRPr="00A526D8">
          <w:rPr>
            <w:rStyle w:val="Hyperlink"/>
            <w:noProof/>
          </w:rPr>
          <w:t>31.</w:t>
        </w:r>
        <w:r w:rsidR="003305E4" w:rsidRPr="008B09FC">
          <w:rPr>
            <w:rFonts w:ascii="Calibri" w:hAnsi="Calibri"/>
            <w:noProof/>
            <w:sz w:val="22"/>
            <w:szCs w:val="22"/>
            <w:lang w:val="en-IN" w:eastAsia="en-IN"/>
          </w:rPr>
          <w:tab/>
        </w:r>
        <w:r w:rsidR="003305E4" w:rsidRPr="00A526D8">
          <w:rPr>
            <w:rStyle w:val="Hyperlink"/>
            <w:noProof/>
          </w:rPr>
          <w:t>Format of member letter for shifting non fungible bank guarantee</w:t>
        </w:r>
      </w:hyperlink>
    </w:p>
    <w:p w14:paraId="4B09F498"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4" w:history="1">
        <w:r w:rsidR="003305E4" w:rsidRPr="00A526D8">
          <w:rPr>
            <w:rStyle w:val="Hyperlink"/>
            <w:noProof/>
          </w:rPr>
          <w:t>32.</w:t>
        </w:r>
        <w:r w:rsidR="003305E4" w:rsidRPr="008B09FC">
          <w:rPr>
            <w:rFonts w:ascii="Calibri" w:hAnsi="Calibri"/>
            <w:noProof/>
            <w:sz w:val="22"/>
            <w:szCs w:val="22"/>
            <w:lang w:val="en-IN" w:eastAsia="en-IN"/>
          </w:rPr>
          <w:tab/>
        </w:r>
        <w:r w:rsidR="003305E4" w:rsidRPr="00A526D8">
          <w:rPr>
            <w:rStyle w:val="Hyperlink"/>
            <w:noProof/>
          </w:rPr>
          <w:t>Format of Bank ammendment letter for shifting non fungible bank guarantee</w:t>
        </w:r>
      </w:hyperlink>
    </w:p>
    <w:p w14:paraId="57F941C3"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5" w:history="1">
        <w:r w:rsidR="003305E4" w:rsidRPr="00A526D8">
          <w:rPr>
            <w:rStyle w:val="Hyperlink"/>
            <w:noProof/>
          </w:rPr>
          <w:t>33.</w:t>
        </w:r>
        <w:r w:rsidR="003305E4" w:rsidRPr="008B09FC">
          <w:rPr>
            <w:rFonts w:ascii="Calibri" w:hAnsi="Calibri"/>
            <w:noProof/>
            <w:sz w:val="22"/>
            <w:szCs w:val="22"/>
            <w:lang w:val="en-IN" w:eastAsia="en-IN"/>
          </w:rPr>
          <w:tab/>
        </w:r>
        <w:r w:rsidR="003305E4" w:rsidRPr="00A526D8">
          <w:rPr>
            <w:rStyle w:val="Hyperlink"/>
            <w:noProof/>
          </w:rPr>
          <w:t>Methodology for computation of MTM Margin</w:t>
        </w:r>
      </w:hyperlink>
    </w:p>
    <w:p w14:paraId="105CA7D1"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6" w:history="1">
        <w:r w:rsidR="003305E4" w:rsidRPr="00A526D8">
          <w:rPr>
            <w:rStyle w:val="Hyperlink"/>
            <w:noProof/>
          </w:rPr>
          <w:t>34.</w:t>
        </w:r>
        <w:r w:rsidR="003305E4" w:rsidRPr="008B09FC">
          <w:rPr>
            <w:rFonts w:ascii="Calibri" w:hAnsi="Calibri"/>
            <w:noProof/>
            <w:sz w:val="22"/>
            <w:szCs w:val="22"/>
            <w:lang w:val="en-IN" w:eastAsia="en-IN"/>
          </w:rPr>
          <w:tab/>
        </w:r>
        <w:r w:rsidR="003305E4" w:rsidRPr="00A526D8">
          <w:rPr>
            <w:rStyle w:val="Hyperlink"/>
            <w:noProof/>
          </w:rPr>
          <w:t>Example for computation of Gross positions of a member</w:t>
        </w:r>
      </w:hyperlink>
    </w:p>
    <w:p w14:paraId="4D9EA576"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7" w:history="1">
        <w:r w:rsidR="003305E4" w:rsidRPr="00A526D8">
          <w:rPr>
            <w:rStyle w:val="Hyperlink"/>
            <w:noProof/>
          </w:rPr>
          <w:t>35.</w:t>
        </w:r>
        <w:r w:rsidR="003305E4" w:rsidRPr="008B09FC">
          <w:rPr>
            <w:rFonts w:ascii="Calibri" w:hAnsi="Calibri"/>
            <w:noProof/>
            <w:sz w:val="22"/>
            <w:szCs w:val="22"/>
            <w:lang w:val="en-IN" w:eastAsia="en-IN"/>
          </w:rPr>
          <w:tab/>
        </w:r>
        <w:r w:rsidR="003305E4" w:rsidRPr="00A526D8">
          <w:rPr>
            <w:rStyle w:val="Hyperlink"/>
            <w:noProof/>
          </w:rPr>
          <w:t>Format of application form for new CDSL EPI accounts</w:t>
        </w:r>
      </w:hyperlink>
    </w:p>
    <w:p w14:paraId="5A3E83F8"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8" w:history="1">
        <w:r w:rsidR="003305E4" w:rsidRPr="00A526D8">
          <w:rPr>
            <w:rStyle w:val="Hyperlink"/>
            <w:noProof/>
          </w:rPr>
          <w:t>36.</w:t>
        </w:r>
        <w:r w:rsidR="003305E4" w:rsidRPr="008B09FC">
          <w:rPr>
            <w:rFonts w:ascii="Calibri" w:hAnsi="Calibri"/>
            <w:noProof/>
            <w:sz w:val="22"/>
            <w:szCs w:val="22"/>
            <w:lang w:val="en-IN" w:eastAsia="en-IN"/>
          </w:rPr>
          <w:tab/>
        </w:r>
        <w:r w:rsidR="003305E4" w:rsidRPr="00A526D8">
          <w:rPr>
            <w:rStyle w:val="Hyperlink"/>
            <w:noProof/>
          </w:rPr>
          <w:t>Format for Client level early pay-in files for securities</w:t>
        </w:r>
      </w:hyperlink>
    </w:p>
    <w:p w14:paraId="2B59B4B6"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59" w:history="1">
        <w:r w:rsidR="003305E4" w:rsidRPr="00A526D8">
          <w:rPr>
            <w:rStyle w:val="Hyperlink"/>
            <w:noProof/>
          </w:rPr>
          <w:t>37.</w:t>
        </w:r>
        <w:r w:rsidR="003305E4" w:rsidRPr="008B09FC">
          <w:rPr>
            <w:rFonts w:ascii="Calibri" w:hAnsi="Calibri"/>
            <w:noProof/>
            <w:sz w:val="22"/>
            <w:szCs w:val="22"/>
            <w:lang w:val="en-IN" w:eastAsia="en-IN"/>
          </w:rPr>
          <w:tab/>
        </w:r>
        <w:r w:rsidR="003305E4" w:rsidRPr="00A526D8">
          <w:rPr>
            <w:rStyle w:val="Hyperlink"/>
            <w:noProof/>
          </w:rPr>
          <w:t>Format for client level early pay-in files for funds</w:t>
        </w:r>
      </w:hyperlink>
    </w:p>
    <w:p w14:paraId="2B766802"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0" w:history="1">
        <w:r w:rsidR="003305E4" w:rsidRPr="00A526D8">
          <w:rPr>
            <w:rStyle w:val="Hyperlink"/>
            <w:noProof/>
          </w:rPr>
          <w:t>38.</w:t>
        </w:r>
        <w:r w:rsidR="003305E4" w:rsidRPr="008B09FC">
          <w:rPr>
            <w:rFonts w:ascii="Calibri" w:hAnsi="Calibri"/>
            <w:noProof/>
            <w:sz w:val="22"/>
            <w:szCs w:val="22"/>
            <w:lang w:val="en-IN" w:eastAsia="en-IN"/>
          </w:rPr>
          <w:tab/>
        </w:r>
        <w:r w:rsidR="003305E4" w:rsidRPr="00A526D8">
          <w:rPr>
            <w:rStyle w:val="Hyperlink"/>
            <w:noProof/>
          </w:rPr>
          <w:t>Example of computation of offsetting positions</w:t>
        </w:r>
      </w:hyperlink>
    </w:p>
    <w:p w14:paraId="7880EFE9"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1" w:history="1">
        <w:r w:rsidR="003305E4" w:rsidRPr="00A526D8">
          <w:rPr>
            <w:rStyle w:val="Hyperlink"/>
            <w:noProof/>
          </w:rPr>
          <w:t>39.</w:t>
        </w:r>
        <w:r w:rsidR="003305E4" w:rsidRPr="008B09FC">
          <w:rPr>
            <w:rFonts w:ascii="Calibri" w:hAnsi="Calibri"/>
            <w:noProof/>
            <w:sz w:val="22"/>
            <w:szCs w:val="22"/>
            <w:lang w:val="en-IN" w:eastAsia="en-IN"/>
          </w:rPr>
          <w:tab/>
        </w:r>
        <w:r w:rsidR="003305E4" w:rsidRPr="00A526D8">
          <w:rPr>
            <w:rStyle w:val="Hyperlink"/>
            <w:noProof/>
          </w:rPr>
          <w:t>Format of files to be uploaded by the clearing member giving client wise details</w:t>
        </w:r>
      </w:hyperlink>
    </w:p>
    <w:p w14:paraId="0580C006"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2" w:history="1">
        <w:r w:rsidR="003305E4" w:rsidRPr="00A526D8">
          <w:rPr>
            <w:rStyle w:val="Hyperlink"/>
            <w:noProof/>
          </w:rPr>
          <w:t>40.</w:t>
        </w:r>
        <w:r w:rsidR="003305E4" w:rsidRPr="008B09FC">
          <w:rPr>
            <w:rFonts w:ascii="Calibri" w:hAnsi="Calibri"/>
            <w:noProof/>
            <w:sz w:val="22"/>
            <w:szCs w:val="22"/>
            <w:lang w:val="en-IN" w:eastAsia="en-IN"/>
          </w:rPr>
          <w:tab/>
        </w:r>
        <w:r w:rsidR="003305E4" w:rsidRPr="00A526D8">
          <w:rPr>
            <w:rStyle w:val="Hyperlink"/>
            <w:noProof/>
          </w:rPr>
          <w:t>Format of agreement between member, custodian &amp; constituent</w:t>
        </w:r>
      </w:hyperlink>
    </w:p>
    <w:p w14:paraId="37535BC1"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3" w:history="1">
        <w:r w:rsidR="003305E4" w:rsidRPr="00A526D8">
          <w:rPr>
            <w:rStyle w:val="Hyperlink"/>
            <w:noProof/>
          </w:rPr>
          <w:t>41.</w:t>
        </w:r>
        <w:r w:rsidR="003305E4" w:rsidRPr="008B09FC">
          <w:rPr>
            <w:rFonts w:ascii="Calibri" w:hAnsi="Calibri"/>
            <w:noProof/>
            <w:sz w:val="22"/>
            <w:szCs w:val="22"/>
            <w:lang w:val="en-IN" w:eastAsia="en-IN"/>
          </w:rPr>
          <w:tab/>
        </w:r>
        <w:r w:rsidR="003305E4" w:rsidRPr="00A526D8">
          <w:rPr>
            <w:rStyle w:val="Hyperlink"/>
            <w:noProof/>
          </w:rPr>
          <w:t>Amendment agreement to the clearing member – trading member agreement</w:t>
        </w:r>
      </w:hyperlink>
    </w:p>
    <w:p w14:paraId="13F3D016"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4" w:history="1">
        <w:r w:rsidR="003305E4" w:rsidRPr="00A526D8">
          <w:rPr>
            <w:rStyle w:val="Hyperlink"/>
            <w:noProof/>
          </w:rPr>
          <w:t>42.</w:t>
        </w:r>
        <w:r w:rsidR="003305E4" w:rsidRPr="008B09FC">
          <w:rPr>
            <w:rFonts w:ascii="Calibri" w:hAnsi="Calibri"/>
            <w:noProof/>
            <w:sz w:val="22"/>
            <w:szCs w:val="22"/>
            <w:lang w:val="en-IN" w:eastAsia="en-IN"/>
          </w:rPr>
          <w:tab/>
        </w:r>
        <w:r w:rsidR="003305E4" w:rsidRPr="00A526D8">
          <w:rPr>
            <w:rStyle w:val="Hyperlink"/>
            <w:noProof/>
          </w:rPr>
          <w:t>Agreement between Member and Client</w:t>
        </w:r>
      </w:hyperlink>
    </w:p>
    <w:p w14:paraId="4EBCA6EA" w14:textId="154CEF6D"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5" w:history="1">
        <w:r w:rsidR="003305E4" w:rsidRPr="00A526D8">
          <w:rPr>
            <w:rStyle w:val="Hyperlink"/>
            <w:noProof/>
          </w:rPr>
          <w:t>43.</w:t>
        </w:r>
        <w:r w:rsidR="003305E4" w:rsidRPr="008B09FC">
          <w:rPr>
            <w:rFonts w:ascii="Calibri" w:hAnsi="Calibri"/>
            <w:noProof/>
            <w:sz w:val="22"/>
            <w:szCs w:val="22"/>
            <w:lang w:val="en-IN" w:eastAsia="en-IN"/>
          </w:rPr>
          <w:tab/>
        </w:r>
        <w:r w:rsidR="003305E4" w:rsidRPr="00A526D8">
          <w:rPr>
            <w:rStyle w:val="Hyperlink"/>
            <w:noProof/>
          </w:rPr>
          <w:t>Details to be provided by F&amp;O clearing member in case where client/entity is clearing through different members in Cash and F&amp;O segment</w:t>
        </w:r>
      </w:hyperlink>
    </w:p>
    <w:p w14:paraId="365C4DFA"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69" w:history="1">
        <w:r w:rsidR="003305E4" w:rsidRPr="00A526D8">
          <w:rPr>
            <w:rStyle w:val="Hyperlink"/>
            <w:noProof/>
          </w:rPr>
          <w:t>44.</w:t>
        </w:r>
        <w:r w:rsidR="003305E4" w:rsidRPr="008B09FC">
          <w:rPr>
            <w:rFonts w:ascii="Calibri" w:hAnsi="Calibri"/>
            <w:noProof/>
            <w:sz w:val="22"/>
            <w:szCs w:val="22"/>
            <w:lang w:val="en-IN" w:eastAsia="en-IN"/>
          </w:rPr>
          <w:tab/>
        </w:r>
        <w:r w:rsidR="003305E4" w:rsidRPr="00A526D8">
          <w:rPr>
            <w:rStyle w:val="Hyperlink"/>
            <w:noProof/>
          </w:rPr>
          <w:t>Format of letter to be provided by member of CM segment for availing cross margin benefit to client for position in Capital Market segment only</w:t>
        </w:r>
      </w:hyperlink>
    </w:p>
    <w:p w14:paraId="0E284A0A"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0" w:history="1">
        <w:r w:rsidR="003305E4" w:rsidRPr="00A526D8">
          <w:rPr>
            <w:rStyle w:val="Hyperlink"/>
            <w:noProof/>
          </w:rPr>
          <w:t>45.</w:t>
        </w:r>
        <w:r w:rsidR="003305E4" w:rsidRPr="008B09FC">
          <w:rPr>
            <w:rFonts w:ascii="Calibri" w:hAnsi="Calibri"/>
            <w:noProof/>
            <w:sz w:val="22"/>
            <w:szCs w:val="22"/>
            <w:lang w:val="en-IN" w:eastAsia="en-IN"/>
          </w:rPr>
          <w:tab/>
        </w:r>
        <w:r w:rsidR="003305E4" w:rsidRPr="00A526D8">
          <w:rPr>
            <w:rStyle w:val="Hyperlink"/>
            <w:noProof/>
          </w:rPr>
          <w:t>Format of Letter requesting activation of user in NCMS</w:t>
        </w:r>
      </w:hyperlink>
    </w:p>
    <w:p w14:paraId="3AAD096C"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1" w:history="1">
        <w:r w:rsidR="003305E4" w:rsidRPr="00A526D8">
          <w:rPr>
            <w:rStyle w:val="Hyperlink"/>
            <w:noProof/>
          </w:rPr>
          <w:t>46.</w:t>
        </w:r>
        <w:r w:rsidR="003305E4" w:rsidRPr="008B09FC">
          <w:rPr>
            <w:rFonts w:ascii="Calibri" w:hAnsi="Calibri"/>
            <w:noProof/>
            <w:sz w:val="22"/>
            <w:szCs w:val="22"/>
            <w:lang w:val="en-IN" w:eastAsia="en-IN"/>
          </w:rPr>
          <w:tab/>
        </w:r>
        <w:r w:rsidR="003305E4" w:rsidRPr="00A526D8">
          <w:rPr>
            <w:rStyle w:val="Hyperlink"/>
            <w:noProof/>
          </w:rPr>
          <w:t>List of Error/Rejections Codes for NCMS</w:t>
        </w:r>
      </w:hyperlink>
    </w:p>
    <w:p w14:paraId="1B4F3905"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2" w:history="1">
        <w:r w:rsidR="003305E4" w:rsidRPr="00A526D8">
          <w:rPr>
            <w:rStyle w:val="Hyperlink"/>
            <w:noProof/>
          </w:rPr>
          <w:t>47.</w:t>
        </w:r>
        <w:r w:rsidR="003305E4" w:rsidRPr="008B09FC">
          <w:rPr>
            <w:rFonts w:ascii="Calibri" w:hAnsi="Calibri"/>
            <w:noProof/>
            <w:sz w:val="22"/>
            <w:szCs w:val="22"/>
            <w:lang w:val="en-IN" w:eastAsia="en-IN"/>
          </w:rPr>
          <w:tab/>
        </w:r>
        <w:r w:rsidR="003305E4" w:rsidRPr="00A526D8">
          <w:rPr>
            <w:rStyle w:val="Hyperlink"/>
            <w:noProof/>
          </w:rPr>
          <w:t>File structure for CP code modifciation</w:t>
        </w:r>
      </w:hyperlink>
    </w:p>
    <w:p w14:paraId="494B44EA"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3" w:history="1">
        <w:r w:rsidR="003305E4" w:rsidRPr="00A526D8">
          <w:rPr>
            <w:rStyle w:val="Hyperlink"/>
            <w:noProof/>
          </w:rPr>
          <w:t>48.</w:t>
        </w:r>
        <w:r w:rsidR="003305E4" w:rsidRPr="008B09FC">
          <w:rPr>
            <w:rFonts w:ascii="Calibri" w:hAnsi="Calibri"/>
            <w:noProof/>
            <w:sz w:val="22"/>
            <w:szCs w:val="22"/>
            <w:lang w:val="en-IN" w:eastAsia="en-IN"/>
          </w:rPr>
          <w:tab/>
        </w:r>
        <w:r w:rsidR="003305E4" w:rsidRPr="00A526D8">
          <w:rPr>
            <w:rStyle w:val="Hyperlink"/>
            <w:noProof/>
          </w:rPr>
          <w:t>File structure for return file for CP code modification</w:t>
        </w:r>
      </w:hyperlink>
    </w:p>
    <w:p w14:paraId="679FA583"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4" w:history="1">
        <w:r w:rsidR="003305E4" w:rsidRPr="00A526D8">
          <w:rPr>
            <w:rStyle w:val="Hyperlink"/>
            <w:noProof/>
          </w:rPr>
          <w:t>49.</w:t>
        </w:r>
        <w:r w:rsidR="003305E4" w:rsidRPr="008B09FC">
          <w:rPr>
            <w:rFonts w:ascii="Calibri" w:hAnsi="Calibri"/>
            <w:noProof/>
            <w:sz w:val="22"/>
            <w:szCs w:val="22"/>
            <w:lang w:val="en-IN" w:eastAsia="en-IN"/>
          </w:rPr>
          <w:tab/>
        </w:r>
        <w:r w:rsidR="003305E4" w:rsidRPr="00A526D8">
          <w:rPr>
            <w:rStyle w:val="Hyperlink"/>
            <w:noProof/>
          </w:rPr>
          <w:t>Format of files sent to members for CP records rejected/not acted upon by custodians</w:t>
        </w:r>
      </w:hyperlink>
    </w:p>
    <w:p w14:paraId="729D90FE"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5" w:history="1">
        <w:r w:rsidR="003305E4" w:rsidRPr="00A526D8">
          <w:rPr>
            <w:rStyle w:val="Hyperlink"/>
            <w:noProof/>
          </w:rPr>
          <w:t>50.</w:t>
        </w:r>
        <w:r w:rsidR="003305E4" w:rsidRPr="008B09FC">
          <w:rPr>
            <w:rFonts w:ascii="Calibri" w:hAnsi="Calibri"/>
            <w:noProof/>
            <w:sz w:val="22"/>
            <w:szCs w:val="22"/>
            <w:lang w:val="en-IN" w:eastAsia="en-IN"/>
          </w:rPr>
          <w:tab/>
        </w:r>
        <w:r w:rsidR="003305E4" w:rsidRPr="00A526D8">
          <w:rPr>
            <w:rStyle w:val="Hyperlink"/>
            <w:noProof/>
          </w:rPr>
          <w:t>OTR file generated from ncms database by members</w:t>
        </w:r>
      </w:hyperlink>
    </w:p>
    <w:p w14:paraId="21D04A86"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6" w:history="1">
        <w:r w:rsidR="003305E4" w:rsidRPr="00A526D8">
          <w:rPr>
            <w:rStyle w:val="Hyperlink"/>
            <w:noProof/>
          </w:rPr>
          <w:t>51.</w:t>
        </w:r>
        <w:r w:rsidR="003305E4" w:rsidRPr="008B09FC">
          <w:rPr>
            <w:rFonts w:ascii="Calibri" w:hAnsi="Calibri"/>
            <w:noProof/>
            <w:sz w:val="22"/>
            <w:szCs w:val="22"/>
            <w:lang w:val="en-IN" w:eastAsia="en-IN"/>
          </w:rPr>
          <w:tab/>
        </w:r>
        <w:r w:rsidR="003305E4" w:rsidRPr="00A526D8">
          <w:rPr>
            <w:rStyle w:val="Hyperlink"/>
            <w:noProof/>
          </w:rPr>
          <w:t>OTR allocation file to be uploaded by members in NCMS</w:t>
        </w:r>
      </w:hyperlink>
    </w:p>
    <w:p w14:paraId="4EC7C009"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7" w:history="1">
        <w:r w:rsidR="003305E4" w:rsidRPr="00A526D8">
          <w:rPr>
            <w:rStyle w:val="Hyperlink"/>
            <w:noProof/>
          </w:rPr>
          <w:t>52.</w:t>
        </w:r>
        <w:r w:rsidR="003305E4" w:rsidRPr="008B09FC">
          <w:rPr>
            <w:rFonts w:ascii="Calibri" w:hAnsi="Calibri"/>
            <w:noProof/>
            <w:sz w:val="22"/>
            <w:szCs w:val="22"/>
            <w:lang w:val="en-IN" w:eastAsia="en-IN"/>
          </w:rPr>
          <w:tab/>
        </w:r>
        <w:r w:rsidR="003305E4" w:rsidRPr="00A526D8">
          <w:rPr>
            <w:rStyle w:val="Hyperlink"/>
            <w:noProof/>
          </w:rPr>
          <w:t>OTR allocation return file</w:t>
        </w:r>
      </w:hyperlink>
    </w:p>
    <w:p w14:paraId="601EEC70"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8" w:history="1">
        <w:r w:rsidR="003305E4" w:rsidRPr="00A526D8">
          <w:rPr>
            <w:rStyle w:val="Hyperlink"/>
            <w:noProof/>
          </w:rPr>
          <w:t>53.</w:t>
        </w:r>
        <w:r w:rsidR="003305E4" w:rsidRPr="008B09FC">
          <w:rPr>
            <w:rFonts w:ascii="Calibri" w:hAnsi="Calibri"/>
            <w:noProof/>
            <w:sz w:val="22"/>
            <w:szCs w:val="22"/>
            <w:lang w:val="en-IN" w:eastAsia="en-IN"/>
          </w:rPr>
          <w:tab/>
        </w:r>
        <w:r w:rsidR="003305E4" w:rsidRPr="00A526D8">
          <w:rPr>
            <w:rStyle w:val="Hyperlink"/>
            <w:noProof/>
          </w:rPr>
          <w:t>Format for providing information regarding related FPI</w:t>
        </w:r>
      </w:hyperlink>
    </w:p>
    <w:p w14:paraId="1D61765B"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79" w:history="1">
        <w:r w:rsidR="003305E4" w:rsidRPr="00A526D8">
          <w:rPr>
            <w:rStyle w:val="Hyperlink"/>
            <w:noProof/>
          </w:rPr>
          <w:t>54.</w:t>
        </w:r>
        <w:r w:rsidR="003305E4" w:rsidRPr="008B09FC">
          <w:rPr>
            <w:rFonts w:ascii="Calibri" w:hAnsi="Calibri"/>
            <w:noProof/>
            <w:sz w:val="22"/>
            <w:szCs w:val="22"/>
            <w:lang w:val="en-IN" w:eastAsia="en-IN"/>
          </w:rPr>
          <w:tab/>
        </w:r>
        <w:r w:rsidR="003305E4" w:rsidRPr="00A526D8">
          <w:rPr>
            <w:rStyle w:val="Hyperlink"/>
            <w:noProof/>
          </w:rPr>
          <w:t>Format of return file for information of related FPI</w:t>
        </w:r>
      </w:hyperlink>
    </w:p>
    <w:p w14:paraId="3F064997"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80" w:history="1">
        <w:r w:rsidR="003305E4" w:rsidRPr="00A526D8">
          <w:rPr>
            <w:rStyle w:val="Hyperlink"/>
            <w:noProof/>
          </w:rPr>
          <w:t>55.</w:t>
        </w:r>
        <w:r w:rsidR="003305E4" w:rsidRPr="008B09FC">
          <w:rPr>
            <w:rFonts w:ascii="Calibri" w:hAnsi="Calibri"/>
            <w:noProof/>
            <w:sz w:val="22"/>
            <w:szCs w:val="22"/>
            <w:lang w:val="en-IN" w:eastAsia="en-IN"/>
          </w:rPr>
          <w:tab/>
        </w:r>
        <w:r w:rsidR="003305E4" w:rsidRPr="00A526D8">
          <w:rPr>
            <w:rStyle w:val="Hyperlink"/>
            <w:noProof/>
          </w:rPr>
          <w:t>File format for application of Custodial Participant code in NSCCL -MASS</w:t>
        </w:r>
      </w:hyperlink>
    </w:p>
    <w:p w14:paraId="6F41F919"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81" w:history="1">
        <w:r w:rsidR="003305E4" w:rsidRPr="00A526D8">
          <w:rPr>
            <w:rStyle w:val="Hyperlink"/>
            <w:noProof/>
          </w:rPr>
          <w:t>56.</w:t>
        </w:r>
        <w:r w:rsidR="003305E4" w:rsidRPr="008B09FC">
          <w:rPr>
            <w:rFonts w:ascii="Calibri" w:hAnsi="Calibri"/>
            <w:noProof/>
            <w:sz w:val="22"/>
            <w:szCs w:val="22"/>
            <w:lang w:val="en-IN" w:eastAsia="en-IN"/>
          </w:rPr>
          <w:tab/>
        </w:r>
        <w:r w:rsidR="003305E4" w:rsidRPr="00A526D8">
          <w:rPr>
            <w:rStyle w:val="Hyperlink"/>
            <w:noProof/>
          </w:rPr>
          <w:t>Format for activation of N-MASS</w:t>
        </w:r>
      </w:hyperlink>
    </w:p>
    <w:p w14:paraId="50FE2CB7" w14:textId="77777777" w:rsidR="003305E4" w:rsidRPr="008B09FC" w:rsidRDefault="00BA39B4" w:rsidP="0006452D">
      <w:pPr>
        <w:pStyle w:val="TOC1"/>
        <w:tabs>
          <w:tab w:val="left" w:pos="426"/>
          <w:tab w:val="right" w:leader="dot" w:pos="9019"/>
        </w:tabs>
        <w:rPr>
          <w:rFonts w:ascii="Calibri" w:hAnsi="Calibri"/>
          <w:noProof/>
          <w:sz w:val="22"/>
          <w:szCs w:val="22"/>
          <w:lang w:val="en-IN" w:eastAsia="en-IN"/>
        </w:rPr>
      </w:pPr>
      <w:hyperlink w:anchor="_Toc55566582" w:history="1">
        <w:r w:rsidR="003305E4" w:rsidRPr="00A526D8">
          <w:rPr>
            <w:rStyle w:val="Hyperlink"/>
            <w:noProof/>
          </w:rPr>
          <w:t>57.</w:t>
        </w:r>
        <w:r w:rsidR="003305E4" w:rsidRPr="008B09FC">
          <w:rPr>
            <w:rFonts w:ascii="Calibri" w:hAnsi="Calibri"/>
            <w:noProof/>
            <w:sz w:val="22"/>
            <w:szCs w:val="22"/>
            <w:lang w:val="en-IN" w:eastAsia="en-IN"/>
          </w:rPr>
          <w:tab/>
        </w:r>
        <w:r w:rsidR="003305E4" w:rsidRPr="00A526D8">
          <w:rPr>
            <w:rStyle w:val="Hyperlink"/>
            <w:noProof/>
          </w:rPr>
          <w:t>Format for upload of non settlement related payments</w:t>
        </w:r>
      </w:hyperlink>
    </w:p>
    <w:p w14:paraId="42065367" w14:textId="5C4A9B30" w:rsidR="003305E4" w:rsidRDefault="00BA39B4" w:rsidP="0006452D">
      <w:pPr>
        <w:pStyle w:val="TOC1"/>
        <w:tabs>
          <w:tab w:val="left" w:pos="426"/>
          <w:tab w:val="right" w:leader="dot" w:pos="9019"/>
        </w:tabs>
        <w:rPr>
          <w:rStyle w:val="Hyperlink"/>
          <w:noProof/>
        </w:rPr>
      </w:pPr>
      <w:hyperlink w:anchor="_Toc55566583" w:history="1">
        <w:r w:rsidR="003305E4" w:rsidRPr="00A526D8">
          <w:rPr>
            <w:rStyle w:val="Hyperlink"/>
            <w:noProof/>
          </w:rPr>
          <w:t>58.</w:t>
        </w:r>
        <w:r w:rsidR="003305E4" w:rsidRPr="008B09FC">
          <w:rPr>
            <w:rFonts w:ascii="Calibri" w:hAnsi="Calibri"/>
            <w:noProof/>
            <w:sz w:val="22"/>
            <w:szCs w:val="22"/>
            <w:lang w:val="en-IN" w:eastAsia="en-IN"/>
          </w:rPr>
          <w:tab/>
        </w:r>
        <w:r w:rsidR="003305E4" w:rsidRPr="00A526D8">
          <w:rPr>
            <w:rStyle w:val="Hyperlink"/>
            <w:noProof/>
          </w:rPr>
          <w:t>Format for download of non-settlement related payments</w:t>
        </w:r>
      </w:hyperlink>
    </w:p>
    <w:p w14:paraId="353073D4" w14:textId="63945047" w:rsidR="0006452D" w:rsidRDefault="0006452D" w:rsidP="00F83BC9">
      <w:pPr>
        <w:pStyle w:val="TOC1"/>
        <w:tabs>
          <w:tab w:val="left" w:pos="660"/>
          <w:tab w:val="right" w:leader="dot" w:pos="9019"/>
        </w:tabs>
        <w:rPr>
          <w:rFonts w:ascii="Calibri" w:hAnsi="Calibri"/>
          <w:noProof/>
          <w:sz w:val="22"/>
          <w:szCs w:val="22"/>
          <w:lang w:val="en-IN" w:eastAsia="en-IN"/>
        </w:rPr>
      </w:pPr>
    </w:p>
    <w:p w14:paraId="4BD8B259" w14:textId="533ED227" w:rsidR="0006452D" w:rsidRDefault="0006452D" w:rsidP="00F83BC9">
      <w:pPr>
        <w:pStyle w:val="TOC1"/>
        <w:tabs>
          <w:tab w:val="left" w:pos="660"/>
          <w:tab w:val="right" w:leader="dot" w:pos="9019"/>
        </w:tabs>
        <w:rPr>
          <w:rFonts w:ascii="Calibri" w:hAnsi="Calibri"/>
          <w:noProof/>
          <w:sz w:val="22"/>
          <w:szCs w:val="22"/>
          <w:lang w:val="en-IN" w:eastAsia="en-IN"/>
        </w:rPr>
      </w:pPr>
    </w:p>
    <w:p w14:paraId="2C11097F" w14:textId="24A6131F" w:rsidR="0006452D" w:rsidRDefault="0006452D" w:rsidP="00F83BC9">
      <w:pPr>
        <w:pStyle w:val="TOC1"/>
        <w:tabs>
          <w:tab w:val="left" w:pos="660"/>
          <w:tab w:val="right" w:leader="dot" w:pos="9019"/>
        </w:tabs>
        <w:rPr>
          <w:rFonts w:ascii="Calibri" w:hAnsi="Calibri"/>
          <w:noProof/>
          <w:sz w:val="22"/>
          <w:szCs w:val="22"/>
          <w:lang w:val="en-IN" w:eastAsia="en-IN"/>
        </w:rPr>
      </w:pPr>
    </w:p>
    <w:p w14:paraId="123858C4" w14:textId="16B21C24" w:rsidR="0006452D" w:rsidRDefault="0006452D" w:rsidP="00F83BC9">
      <w:pPr>
        <w:pStyle w:val="TOC1"/>
        <w:tabs>
          <w:tab w:val="left" w:pos="660"/>
          <w:tab w:val="right" w:leader="dot" w:pos="9019"/>
        </w:tabs>
        <w:rPr>
          <w:rFonts w:ascii="Calibri" w:hAnsi="Calibri"/>
          <w:noProof/>
          <w:sz w:val="22"/>
          <w:szCs w:val="22"/>
          <w:lang w:val="en-IN" w:eastAsia="en-IN"/>
        </w:rPr>
      </w:pPr>
    </w:p>
    <w:p w14:paraId="49EE48C0" w14:textId="5569C604" w:rsidR="0006452D" w:rsidRDefault="0006452D" w:rsidP="00F83BC9">
      <w:pPr>
        <w:pStyle w:val="TOC1"/>
        <w:tabs>
          <w:tab w:val="left" w:pos="660"/>
          <w:tab w:val="right" w:leader="dot" w:pos="9019"/>
        </w:tabs>
        <w:rPr>
          <w:rFonts w:ascii="Calibri" w:hAnsi="Calibri"/>
          <w:noProof/>
          <w:sz w:val="22"/>
          <w:szCs w:val="22"/>
          <w:lang w:val="en-IN" w:eastAsia="en-IN"/>
        </w:rPr>
      </w:pPr>
    </w:p>
    <w:p w14:paraId="55DE603E" w14:textId="4F1F0DBA" w:rsidR="0006452D" w:rsidRDefault="0006452D" w:rsidP="00F83BC9">
      <w:pPr>
        <w:pStyle w:val="TOC1"/>
        <w:tabs>
          <w:tab w:val="left" w:pos="660"/>
          <w:tab w:val="right" w:leader="dot" w:pos="9019"/>
        </w:tabs>
        <w:rPr>
          <w:rFonts w:ascii="Calibri" w:hAnsi="Calibri"/>
          <w:noProof/>
          <w:sz w:val="22"/>
          <w:szCs w:val="22"/>
          <w:lang w:val="en-IN" w:eastAsia="en-IN"/>
        </w:rPr>
      </w:pPr>
    </w:p>
    <w:p w14:paraId="755E854A" w14:textId="462C573A" w:rsidR="0006452D" w:rsidRDefault="0006452D" w:rsidP="00F83BC9">
      <w:pPr>
        <w:pStyle w:val="TOC1"/>
        <w:tabs>
          <w:tab w:val="left" w:pos="660"/>
          <w:tab w:val="right" w:leader="dot" w:pos="9019"/>
        </w:tabs>
        <w:rPr>
          <w:rFonts w:ascii="Calibri" w:hAnsi="Calibri"/>
          <w:noProof/>
          <w:sz w:val="22"/>
          <w:szCs w:val="22"/>
          <w:lang w:val="en-IN" w:eastAsia="en-IN"/>
        </w:rPr>
      </w:pPr>
    </w:p>
    <w:p w14:paraId="2E1B22EA" w14:textId="6217327D" w:rsidR="0006452D" w:rsidRDefault="0006452D" w:rsidP="00F83BC9">
      <w:pPr>
        <w:pStyle w:val="TOC1"/>
        <w:tabs>
          <w:tab w:val="left" w:pos="660"/>
          <w:tab w:val="right" w:leader="dot" w:pos="9019"/>
        </w:tabs>
        <w:rPr>
          <w:rFonts w:ascii="Calibri" w:hAnsi="Calibri"/>
          <w:noProof/>
          <w:sz w:val="22"/>
          <w:szCs w:val="22"/>
          <w:lang w:val="en-IN" w:eastAsia="en-IN"/>
        </w:rPr>
      </w:pPr>
    </w:p>
    <w:p w14:paraId="2EF8CA31" w14:textId="1971790B" w:rsidR="0006452D" w:rsidRDefault="0006452D" w:rsidP="00F83BC9">
      <w:pPr>
        <w:pStyle w:val="TOC1"/>
        <w:tabs>
          <w:tab w:val="left" w:pos="660"/>
          <w:tab w:val="right" w:leader="dot" w:pos="9019"/>
        </w:tabs>
        <w:rPr>
          <w:rFonts w:ascii="Calibri" w:hAnsi="Calibri"/>
          <w:noProof/>
          <w:sz w:val="22"/>
          <w:szCs w:val="22"/>
          <w:lang w:val="en-IN" w:eastAsia="en-IN"/>
        </w:rPr>
      </w:pPr>
    </w:p>
    <w:p w14:paraId="313D5A29" w14:textId="19B8B575" w:rsidR="0006452D" w:rsidRDefault="0006452D" w:rsidP="00F83BC9">
      <w:pPr>
        <w:pStyle w:val="TOC1"/>
        <w:tabs>
          <w:tab w:val="left" w:pos="660"/>
          <w:tab w:val="right" w:leader="dot" w:pos="9019"/>
        </w:tabs>
        <w:rPr>
          <w:rFonts w:ascii="Calibri" w:hAnsi="Calibri"/>
          <w:noProof/>
          <w:sz w:val="22"/>
          <w:szCs w:val="22"/>
          <w:lang w:val="en-IN" w:eastAsia="en-IN"/>
        </w:rPr>
      </w:pPr>
    </w:p>
    <w:p w14:paraId="5E1605D2" w14:textId="0DEA2B99" w:rsidR="0006452D" w:rsidRDefault="0006452D" w:rsidP="00F83BC9">
      <w:pPr>
        <w:pStyle w:val="TOC1"/>
        <w:tabs>
          <w:tab w:val="left" w:pos="660"/>
          <w:tab w:val="right" w:leader="dot" w:pos="9019"/>
        </w:tabs>
        <w:rPr>
          <w:rFonts w:ascii="Calibri" w:hAnsi="Calibri"/>
          <w:noProof/>
          <w:sz w:val="22"/>
          <w:szCs w:val="22"/>
          <w:lang w:val="en-IN" w:eastAsia="en-IN"/>
        </w:rPr>
      </w:pPr>
    </w:p>
    <w:p w14:paraId="6B974C0B" w14:textId="264D3C6E" w:rsidR="0006452D" w:rsidRDefault="0006452D" w:rsidP="00F83BC9">
      <w:pPr>
        <w:pStyle w:val="TOC1"/>
        <w:tabs>
          <w:tab w:val="left" w:pos="660"/>
          <w:tab w:val="right" w:leader="dot" w:pos="9019"/>
        </w:tabs>
        <w:rPr>
          <w:rFonts w:ascii="Calibri" w:hAnsi="Calibri"/>
          <w:noProof/>
          <w:sz w:val="22"/>
          <w:szCs w:val="22"/>
          <w:lang w:val="en-IN" w:eastAsia="en-IN"/>
        </w:rPr>
      </w:pPr>
    </w:p>
    <w:p w14:paraId="7C141A4E" w14:textId="2A421414" w:rsidR="0006452D" w:rsidRDefault="0006452D" w:rsidP="00F83BC9">
      <w:pPr>
        <w:pStyle w:val="TOC1"/>
        <w:tabs>
          <w:tab w:val="left" w:pos="660"/>
          <w:tab w:val="right" w:leader="dot" w:pos="9019"/>
        </w:tabs>
        <w:rPr>
          <w:rFonts w:ascii="Calibri" w:hAnsi="Calibri"/>
          <w:noProof/>
          <w:sz w:val="22"/>
          <w:szCs w:val="22"/>
          <w:lang w:val="en-IN" w:eastAsia="en-IN"/>
        </w:rPr>
      </w:pPr>
    </w:p>
    <w:p w14:paraId="440912EA" w14:textId="7B2A0495" w:rsidR="0006452D" w:rsidRDefault="0006452D" w:rsidP="00F83BC9">
      <w:pPr>
        <w:pStyle w:val="TOC1"/>
        <w:tabs>
          <w:tab w:val="left" w:pos="660"/>
          <w:tab w:val="right" w:leader="dot" w:pos="9019"/>
        </w:tabs>
        <w:rPr>
          <w:rFonts w:ascii="Calibri" w:hAnsi="Calibri"/>
          <w:noProof/>
          <w:sz w:val="22"/>
          <w:szCs w:val="22"/>
          <w:lang w:val="en-IN" w:eastAsia="en-IN"/>
        </w:rPr>
      </w:pPr>
    </w:p>
    <w:p w14:paraId="15FED1ED" w14:textId="6BC82612" w:rsidR="0006452D" w:rsidRDefault="0006452D" w:rsidP="00F83BC9">
      <w:pPr>
        <w:pStyle w:val="TOC1"/>
        <w:tabs>
          <w:tab w:val="left" w:pos="660"/>
          <w:tab w:val="right" w:leader="dot" w:pos="9019"/>
        </w:tabs>
        <w:rPr>
          <w:rFonts w:ascii="Calibri" w:hAnsi="Calibri"/>
          <w:noProof/>
          <w:sz w:val="22"/>
          <w:szCs w:val="22"/>
          <w:lang w:val="en-IN" w:eastAsia="en-IN"/>
        </w:rPr>
      </w:pPr>
    </w:p>
    <w:p w14:paraId="78696A7C" w14:textId="77777777" w:rsidR="0006452D" w:rsidRPr="008B09FC" w:rsidRDefault="0006452D" w:rsidP="00F83BC9">
      <w:pPr>
        <w:pStyle w:val="TOC1"/>
        <w:tabs>
          <w:tab w:val="left" w:pos="660"/>
          <w:tab w:val="right" w:leader="dot" w:pos="9019"/>
        </w:tabs>
        <w:rPr>
          <w:rFonts w:ascii="Calibri" w:hAnsi="Calibri"/>
          <w:noProof/>
          <w:sz w:val="22"/>
          <w:szCs w:val="22"/>
          <w:lang w:val="en-IN" w:eastAsia="en-IN"/>
        </w:rPr>
      </w:pPr>
    </w:p>
    <w:p w14:paraId="07BA77FA" w14:textId="26BC6069" w:rsidR="005B0591" w:rsidRPr="001773ED" w:rsidRDefault="002E61E0" w:rsidP="00CC3914">
      <w:pPr>
        <w:pStyle w:val="Heading1"/>
      </w:pPr>
      <w:r w:rsidRPr="001773ED">
        <w:fldChar w:fldCharType="end"/>
      </w:r>
      <w:bookmarkStart w:id="2" w:name="_Toc55566520"/>
      <w:bookmarkStart w:id="3" w:name="_Hlk60341347"/>
      <w:r w:rsidR="005B0591" w:rsidRPr="001773ED">
        <w:t>Format for intimation of CDSL pool account to the Clearing Corporation</w:t>
      </w:r>
      <w:bookmarkEnd w:id="2"/>
    </w:p>
    <w:p w14:paraId="17997855" w14:textId="588D7DA4" w:rsidR="00491FC7" w:rsidRDefault="00491FC7" w:rsidP="005B0591">
      <w:pPr>
        <w:widowControl w:val="0"/>
        <w:autoSpaceDE w:val="0"/>
        <w:adjustRightInd w:val="0"/>
        <w:spacing w:line="240" w:lineRule="atLeast"/>
        <w:jc w:val="center"/>
      </w:pPr>
    </w:p>
    <w:p w14:paraId="75AA056E" w14:textId="77777777" w:rsidR="005B0591" w:rsidRPr="001773ED" w:rsidRDefault="005B0591" w:rsidP="005B0591">
      <w:pPr>
        <w:widowControl w:val="0"/>
        <w:autoSpaceDE w:val="0"/>
        <w:adjustRightInd w:val="0"/>
        <w:spacing w:line="240" w:lineRule="atLeast"/>
        <w:jc w:val="center"/>
      </w:pPr>
      <w:r w:rsidRPr="001773ED">
        <w:t>Letter to be given to CDSL</w:t>
      </w:r>
    </w:p>
    <w:p w14:paraId="169F41C7" w14:textId="77777777" w:rsidR="005B0591" w:rsidRPr="001773ED" w:rsidRDefault="005B0591" w:rsidP="005B0591">
      <w:pPr>
        <w:widowControl w:val="0"/>
        <w:autoSpaceDE w:val="0"/>
        <w:adjustRightInd w:val="0"/>
        <w:spacing w:line="240" w:lineRule="atLeast"/>
        <w:jc w:val="both"/>
      </w:pPr>
    </w:p>
    <w:p w14:paraId="76AB29A9" w14:textId="77777777" w:rsidR="005B0591" w:rsidRPr="001773ED" w:rsidRDefault="005B0591" w:rsidP="005B0591">
      <w:pPr>
        <w:widowControl w:val="0"/>
        <w:autoSpaceDE w:val="0"/>
        <w:adjustRightInd w:val="0"/>
        <w:spacing w:line="240" w:lineRule="atLeast"/>
        <w:jc w:val="both"/>
      </w:pPr>
      <w:r w:rsidRPr="001773ED">
        <w:t>Date:</w:t>
      </w:r>
    </w:p>
    <w:p w14:paraId="1F6A2558" w14:textId="77777777" w:rsidR="005B0591" w:rsidRPr="001773ED" w:rsidRDefault="005B0591" w:rsidP="005B0591">
      <w:pPr>
        <w:widowControl w:val="0"/>
        <w:autoSpaceDE w:val="0"/>
        <w:adjustRightInd w:val="0"/>
        <w:spacing w:line="240" w:lineRule="atLeast"/>
        <w:jc w:val="both"/>
      </w:pPr>
    </w:p>
    <w:p w14:paraId="462758A4" w14:textId="77777777" w:rsidR="005B0591" w:rsidRPr="001773ED" w:rsidRDefault="005B0591" w:rsidP="005B0591">
      <w:pPr>
        <w:widowControl w:val="0"/>
        <w:autoSpaceDE w:val="0"/>
        <w:adjustRightInd w:val="0"/>
        <w:spacing w:line="240" w:lineRule="atLeast"/>
        <w:jc w:val="both"/>
      </w:pPr>
      <w:r w:rsidRPr="001773ED">
        <w:t>From:</w:t>
      </w:r>
    </w:p>
    <w:p w14:paraId="6E8063D7" w14:textId="77777777" w:rsidR="005B0591" w:rsidRPr="001773ED" w:rsidRDefault="005B0591" w:rsidP="005B0591">
      <w:pPr>
        <w:widowControl w:val="0"/>
        <w:autoSpaceDE w:val="0"/>
        <w:adjustRightInd w:val="0"/>
        <w:spacing w:line="240" w:lineRule="atLeast"/>
        <w:jc w:val="both"/>
      </w:pPr>
      <w:r w:rsidRPr="001773ED">
        <w:t>[Clearing Member Name and address]</w:t>
      </w:r>
    </w:p>
    <w:p w14:paraId="4E832E42" w14:textId="77777777" w:rsidR="005B0591" w:rsidRPr="001773ED" w:rsidRDefault="005B0591" w:rsidP="005B0591">
      <w:pPr>
        <w:widowControl w:val="0"/>
        <w:autoSpaceDE w:val="0"/>
        <w:adjustRightInd w:val="0"/>
        <w:spacing w:line="240" w:lineRule="atLeast"/>
        <w:jc w:val="both"/>
      </w:pPr>
    </w:p>
    <w:p w14:paraId="19927D42" w14:textId="77777777" w:rsidR="005B0591" w:rsidRPr="001773ED" w:rsidRDefault="005B0591" w:rsidP="005B0591">
      <w:pPr>
        <w:widowControl w:val="0"/>
        <w:autoSpaceDE w:val="0"/>
        <w:adjustRightInd w:val="0"/>
        <w:spacing w:line="240" w:lineRule="atLeast"/>
        <w:jc w:val="both"/>
      </w:pPr>
      <w:r w:rsidRPr="001773ED">
        <w:t>To:</w:t>
      </w:r>
    </w:p>
    <w:p w14:paraId="23DC1A4E" w14:textId="77777777" w:rsidR="005B0591" w:rsidRPr="001773ED" w:rsidRDefault="005B0591" w:rsidP="005B0591">
      <w:pPr>
        <w:widowControl w:val="0"/>
        <w:autoSpaceDE w:val="0"/>
        <w:adjustRightInd w:val="0"/>
        <w:spacing w:line="240" w:lineRule="atLeast"/>
        <w:jc w:val="both"/>
      </w:pPr>
      <w:r w:rsidRPr="001773ED">
        <w:t>[Central Depository Services (I) Ltd. and address]</w:t>
      </w:r>
    </w:p>
    <w:p w14:paraId="4DE9E732" w14:textId="77777777" w:rsidR="005B0591" w:rsidRPr="001773ED" w:rsidRDefault="005B0591" w:rsidP="005B0591">
      <w:pPr>
        <w:widowControl w:val="0"/>
        <w:autoSpaceDE w:val="0"/>
        <w:adjustRightInd w:val="0"/>
        <w:spacing w:line="240" w:lineRule="atLeast"/>
        <w:jc w:val="both"/>
      </w:pPr>
    </w:p>
    <w:p w14:paraId="2157403C" w14:textId="77777777" w:rsidR="005B0591" w:rsidRPr="001773ED" w:rsidRDefault="005B0591" w:rsidP="005B0591">
      <w:pPr>
        <w:widowControl w:val="0"/>
        <w:autoSpaceDE w:val="0"/>
        <w:adjustRightInd w:val="0"/>
        <w:spacing w:line="240" w:lineRule="atLeast"/>
        <w:jc w:val="both"/>
      </w:pPr>
      <w:r w:rsidRPr="001773ED">
        <w:t>Dear Sirs,</w:t>
      </w:r>
    </w:p>
    <w:p w14:paraId="2B47F3D2" w14:textId="77777777" w:rsidR="005B0591" w:rsidRPr="001773ED" w:rsidRDefault="005B0591" w:rsidP="005B0591">
      <w:pPr>
        <w:widowControl w:val="0"/>
        <w:autoSpaceDE w:val="0"/>
        <w:adjustRightInd w:val="0"/>
        <w:spacing w:line="240" w:lineRule="atLeast"/>
        <w:jc w:val="both"/>
      </w:pPr>
    </w:p>
    <w:p w14:paraId="026197B5" w14:textId="54139B2C" w:rsidR="005B0591" w:rsidRPr="001773ED" w:rsidRDefault="005B0591" w:rsidP="005B0591">
      <w:pPr>
        <w:widowControl w:val="0"/>
        <w:autoSpaceDE w:val="0"/>
        <w:adjustRightInd w:val="0"/>
        <w:spacing w:line="240" w:lineRule="atLeast"/>
        <w:jc w:val="both"/>
      </w:pPr>
      <w:r w:rsidRPr="001773ED">
        <w:t>Sub:</w:t>
      </w:r>
      <w:r w:rsidRPr="001773ED">
        <w:tab/>
        <w:t>Operation of Depository for N</w:t>
      </w:r>
      <w:r w:rsidR="00627CBB">
        <w:t>SE</w:t>
      </w:r>
      <w:r w:rsidRPr="001773ED">
        <w:t xml:space="preserve"> Clearing Limited</w:t>
      </w:r>
    </w:p>
    <w:p w14:paraId="7505BB1D" w14:textId="77777777" w:rsidR="005B0591" w:rsidRPr="001773ED" w:rsidRDefault="005B0591" w:rsidP="005B0591">
      <w:pPr>
        <w:widowControl w:val="0"/>
        <w:autoSpaceDE w:val="0"/>
        <w:adjustRightInd w:val="0"/>
        <w:spacing w:line="240" w:lineRule="atLeast"/>
        <w:jc w:val="both"/>
      </w:pPr>
    </w:p>
    <w:p w14:paraId="77E848DC" w14:textId="77777777" w:rsidR="005B0591" w:rsidRPr="001773ED" w:rsidRDefault="005B0591" w:rsidP="005B0591">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t>with [CDSL, address].</w:t>
      </w:r>
    </w:p>
    <w:p w14:paraId="25402479" w14:textId="77777777" w:rsidR="005B0591" w:rsidRPr="001773ED" w:rsidRDefault="005B0591" w:rsidP="005B0591">
      <w:pPr>
        <w:widowControl w:val="0"/>
        <w:autoSpaceDE w:val="0"/>
        <w:adjustRightInd w:val="0"/>
        <w:spacing w:line="240" w:lineRule="atLeast"/>
        <w:jc w:val="both"/>
      </w:pPr>
    </w:p>
    <w:p w14:paraId="28C3F5DF" w14:textId="77777777" w:rsidR="005B0591" w:rsidRPr="001773ED" w:rsidRDefault="005B0591" w:rsidP="005B0591">
      <w:pPr>
        <w:widowControl w:val="0"/>
        <w:autoSpaceDE w:val="0"/>
        <w:adjustRightInd w:val="0"/>
        <w:spacing w:line="240" w:lineRule="atLeast"/>
        <w:jc w:val="both"/>
      </w:pPr>
      <w:r w:rsidRPr="001773ED">
        <w:t>With reference to the above, we note that:</w:t>
      </w:r>
    </w:p>
    <w:p w14:paraId="00BC4388" w14:textId="77777777" w:rsidR="005B0591" w:rsidRPr="001773ED" w:rsidRDefault="005B0591" w:rsidP="005B0591">
      <w:pPr>
        <w:widowControl w:val="0"/>
        <w:autoSpaceDE w:val="0"/>
        <w:adjustRightInd w:val="0"/>
        <w:spacing w:line="240" w:lineRule="atLeast"/>
        <w:jc w:val="both"/>
      </w:pPr>
    </w:p>
    <w:p w14:paraId="517771E0" w14:textId="2587887F" w:rsidR="005B0591" w:rsidRPr="001773ED" w:rsidRDefault="00CC3914" w:rsidP="00275382">
      <w:pPr>
        <w:widowControl w:val="0"/>
        <w:numPr>
          <w:ilvl w:val="0"/>
          <w:numId w:val="16"/>
        </w:numPr>
        <w:autoSpaceDE w:val="0"/>
        <w:adjustRightInd w:val="0"/>
        <w:spacing w:line="240" w:lineRule="atLeast"/>
        <w:jc w:val="both"/>
      </w:pPr>
      <w:r>
        <w:t xml:space="preserve">NSE Clearing Ltd. </w:t>
      </w:r>
      <w:r w:rsidR="005B0591" w:rsidRPr="001773ED">
        <w:t>has established a clearing and settlement system, whereby its members will be able to undertake the clearing and settlement of deals admitted.</w:t>
      </w:r>
    </w:p>
    <w:p w14:paraId="6E58846D" w14:textId="77777777" w:rsidR="005B0591" w:rsidRPr="001773ED" w:rsidRDefault="005B0591" w:rsidP="005B0591">
      <w:pPr>
        <w:widowControl w:val="0"/>
        <w:autoSpaceDE w:val="0"/>
        <w:adjustRightInd w:val="0"/>
        <w:spacing w:line="240" w:lineRule="atLeast"/>
        <w:jc w:val="both"/>
      </w:pPr>
      <w:r w:rsidRPr="001773ED">
        <w:t xml:space="preserve"> </w:t>
      </w:r>
    </w:p>
    <w:p w14:paraId="54DD3E09" w14:textId="2952CE15" w:rsidR="005B0591" w:rsidRPr="001773ED" w:rsidRDefault="005B0591" w:rsidP="00275382">
      <w:pPr>
        <w:widowControl w:val="0"/>
        <w:numPr>
          <w:ilvl w:val="0"/>
          <w:numId w:val="16"/>
        </w:numPr>
        <w:autoSpaceDE w:val="0"/>
        <w:adjustRightInd w:val="0"/>
        <w:spacing w:line="240" w:lineRule="atLeast"/>
        <w:jc w:val="both"/>
      </w:pPr>
      <w:r w:rsidRPr="001773ED">
        <w:t>Central Depository Services (I) Limited (CDSL) has been appointed by N</w:t>
      </w:r>
      <w:r w:rsidR="00CC3914">
        <w:t xml:space="preserve">SE Clearing Ltd. </w:t>
      </w:r>
      <w:r w:rsidRPr="001773ED">
        <w:t xml:space="preserve">as a Settling Depository for the purpose of settlement of securities in </w:t>
      </w:r>
      <w:proofErr w:type="spellStart"/>
      <w:r w:rsidRPr="001773ED">
        <w:t>dematerialised</w:t>
      </w:r>
      <w:proofErr w:type="spellEnd"/>
      <w:r w:rsidRPr="001773ED">
        <w:t xml:space="preserve"> form.</w:t>
      </w:r>
    </w:p>
    <w:p w14:paraId="46A1C399" w14:textId="77777777" w:rsidR="005B0591" w:rsidRPr="001773ED" w:rsidRDefault="005B0591" w:rsidP="005B0591">
      <w:pPr>
        <w:widowControl w:val="0"/>
        <w:autoSpaceDE w:val="0"/>
        <w:adjustRightInd w:val="0"/>
        <w:spacing w:line="240" w:lineRule="atLeast"/>
        <w:jc w:val="both"/>
      </w:pPr>
      <w:r w:rsidRPr="001773ED">
        <w:t xml:space="preserve"> </w:t>
      </w:r>
    </w:p>
    <w:p w14:paraId="46D9A6BD" w14:textId="3C62162D" w:rsidR="005B0591" w:rsidRPr="001773ED" w:rsidRDefault="005B0591" w:rsidP="00275382">
      <w:pPr>
        <w:widowControl w:val="0"/>
        <w:numPr>
          <w:ilvl w:val="0"/>
          <w:numId w:val="16"/>
        </w:numPr>
        <w:autoSpaceDE w:val="0"/>
        <w:adjustRightInd w:val="0"/>
        <w:spacing w:line="240" w:lineRule="atLeast"/>
        <w:jc w:val="both"/>
      </w:pPr>
      <w:r w:rsidRPr="001773ED">
        <w:t xml:space="preserve">Now I/We do hereby irrevocably authorize CDSL to block/earmark the balances in my/our Depository account and to debit/credit my/our above account as the case maybe as per the instructions received from </w:t>
      </w:r>
      <w:r w:rsidR="00CC3914">
        <w:t>NSE Clearing Ltd</w:t>
      </w:r>
      <w:r w:rsidRPr="001773ED">
        <w:t xml:space="preserve">. Additionally I/We authorize CDSL to report balances and give any other information as and when required to </w:t>
      </w:r>
      <w:r w:rsidR="00CC3914">
        <w:t xml:space="preserve">NSE Clearing Ltd. </w:t>
      </w:r>
      <w:r w:rsidRPr="001773ED">
        <w:t xml:space="preserve">relating to my/our above mentioned account. This irrevocable undertaking will be effective from the date of commencement of operation by </w:t>
      </w:r>
      <w:r w:rsidR="00CC3914">
        <w:t>NSE Clearing Ltd</w:t>
      </w:r>
      <w:r w:rsidRPr="001773ED">
        <w:t>.</w:t>
      </w:r>
    </w:p>
    <w:p w14:paraId="26DE788E" w14:textId="77777777" w:rsidR="005B0591" w:rsidRPr="001773ED" w:rsidRDefault="005B0591" w:rsidP="005B0591">
      <w:pPr>
        <w:widowControl w:val="0"/>
        <w:autoSpaceDE w:val="0"/>
        <w:adjustRightInd w:val="0"/>
        <w:spacing w:line="240" w:lineRule="atLeast"/>
        <w:jc w:val="both"/>
      </w:pPr>
      <w:r w:rsidRPr="001773ED">
        <w:t xml:space="preserve"> </w:t>
      </w:r>
    </w:p>
    <w:p w14:paraId="3FC39589" w14:textId="1876506E" w:rsidR="005B0591" w:rsidRPr="001773ED" w:rsidRDefault="005B0591" w:rsidP="00275382">
      <w:pPr>
        <w:widowControl w:val="0"/>
        <w:numPr>
          <w:ilvl w:val="0"/>
          <w:numId w:val="16"/>
        </w:numPr>
        <w:autoSpaceDE w:val="0"/>
        <w:adjustRightInd w:val="0"/>
        <w:spacing w:line="240" w:lineRule="atLeast"/>
        <w:jc w:val="both"/>
      </w:pPr>
      <w:r w:rsidRPr="001773ED">
        <w:t xml:space="preserve">I/We further hereby undertake to abide by such other or further guidelines / instructions as may be communicated / devised by the </w:t>
      </w:r>
      <w:r w:rsidR="00CC3914">
        <w:t>NSE Clearing Ltd</w:t>
      </w:r>
      <w:r w:rsidRPr="001773ED">
        <w:t>.</w:t>
      </w:r>
    </w:p>
    <w:p w14:paraId="4D4C7A37" w14:textId="77777777" w:rsidR="005B0591" w:rsidRPr="001773ED" w:rsidRDefault="005B0591" w:rsidP="005B0591">
      <w:pPr>
        <w:widowControl w:val="0"/>
        <w:autoSpaceDE w:val="0"/>
        <w:adjustRightInd w:val="0"/>
        <w:spacing w:line="240" w:lineRule="atLeast"/>
        <w:jc w:val="both"/>
      </w:pPr>
    </w:p>
    <w:p w14:paraId="09F97AD5" w14:textId="77777777" w:rsidR="005B0591" w:rsidRPr="001773ED" w:rsidRDefault="005B0591" w:rsidP="005B0591">
      <w:pPr>
        <w:widowControl w:val="0"/>
        <w:autoSpaceDE w:val="0"/>
        <w:adjustRightInd w:val="0"/>
        <w:spacing w:line="240" w:lineRule="atLeast"/>
        <w:jc w:val="both"/>
      </w:pPr>
      <w:r w:rsidRPr="001773ED">
        <w:t>Yours faithfully</w:t>
      </w:r>
    </w:p>
    <w:p w14:paraId="42E9F19B" w14:textId="77777777" w:rsidR="005B0591" w:rsidRPr="001773ED" w:rsidRDefault="005B0591" w:rsidP="005B0591">
      <w:pPr>
        <w:widowControl w:val="0"/>
        <w:autoSpaceDE w:val="0"/>
        <w:adjustRightInd w:val="0"/>
        <w:spacing w:line="240" w:lineRule="atLeast"/>
        <w:jc w:val="both"/>
      </w:pPr>
    </w:p>
    <w:p w14:paraId="23E691F0" w14:textId="77777777" w:rsidR="005B0591" w:rsidRPr="001773ED" w:rsidRDefault="005B0591" w:rsidP="005B0591">
      <w:pPr>
        <w:widowControl w:val="0"/>
        <w:autoSpaceDE w:val="0"/>
        <w:adjustRightInd w:val="0"/>
        <w:spacing w:line="240" w:lineRule="atLeast"/>
        <w:jc w:val="both"/>
      </w:pPr>
      <w:proofErr w:type="spellStart"/>
      <w:r w:rsidRPr="001773ED">
        <w:lastRenderedPageBreak/>
        <w:t>Authorised</w:t>
      </w:r>
      <w:proofErr w:type="spellEnd"/>
      <w:r w:rsidRPr="001773ED">
        <w:t xml:space="preserve"> Signatory. </w:t>
      </w:r>
    </w:p>
    <w:p w14:paraId="5F797ABA" w14:textId="77777777" w:rsidR="005B0591" w:rsidRPr="001773ED" w:rsidRDefault="005B0591" w:rsidP="005B0591">
      <w:pPr>
        <w:widowControl w:val="0"/>
        <w:autoSpaceDE w:val="0"/>
        <w:adjustRightInd w:val="0"/>
        <w:spacing w:line="240" w:lineRule="atLeast"/>
        <w:jc w:val="both"/>
      </w:pPr>
    </w:p>
    <w:p w14:paraId="526629E8" w14:textId="086714B3" w:rsidR="005B0591" w:rsidRPr="001773ED" w:rsidRDefault="005B0591" w:rsidP="005B0591">
      <w:pPr>
        <w:widowControl w:val="0"/>
        <w:autoSpaceDE w:val="0"/>
        <w:adjustRightInd w:val="0"/>
        <w:spacing w:line="240" w:lineRule="atLeast"/>
        <w:jc w:val="both"/>
      </w:pPr>
      <w:r w:rsidRPr="001773ED">
        <w:t xml:space="preserve">cc to </w:t>
      </w:r>
      <w:r w:rsidR="00CC3914">
        <w:t>NSE Clearing Ltd</w:t>
      </w:r>
    </w:p>
    <w:p w14:paraId="3462782F" w14:textId="77777777" w:rsidR="005B0591" w:rsidRPr="001773ED" w:rsidRDefault="005B0591" w:rsidP="005B0591">
      <w:pPr>
        <w:widowControl w:val="0"/>
        <w:autoSpaceDE w:val="0"/>
        <w:adjustRightInd w:val="0"/>
        <w:spacing w:line="240" w:lineRule="atLeast"/>
        <w:jc w:val="both"/>
      </w:pPr>
      <w:r w:rsidRPr="001773ED">
        <w:t xml:space="preserve">cc to DP </w:t>
      </w:r>
    </w:p>
    <w:p w14:paraId="18CDCE58" w14:textId="77777777" w:rsidR="0006452D" w:rsidRDefault="00900858" w:rsidP="005B0591">
      <w:pPr>
        <w:widowControl w:val="0"/>
        <w:autoSpaceDE w:val="0"/>
        <w:adjustRightInd w:val="0"/>
        <w:spacing w:line="240" w:lineRule="atLeast"/>
        <w:jc w:val="center"/>
      </w:pPr>
      <w:r w:rsidRPr="001773ED">
        <w:br w:type="page"/>
      </w:r>
      <w:r w:rsidR="008355D5" w:rsidRPr="001773ED">
        <w:lastRenderedPageBreak/>
        <w:t xml:space="preserve"> </w:t>
      </w:r>
    </w:p>
    <w:p w14:paraId="40A960D1" w14:textId="4B9E86EF" w:rsidR="005B0591" w:rsidRPr="001773ED" w:rsidRDefault="008355D5" w:rsidP="005B0591">
      <w:pPr>
        <w:widowControl w:val="0"/>
        <w:autoSpaceDE w:val="0"/>
        <w:adjustRightInd w:val="0"/>
        <w:spacing w:line="240" w:lineRule="atLeast"/>
        <w:jc w:val="center"/>
      </w:pPr>
      <w:r w:rsidRPr="001773ED">
        <w:t xml:space="preserve">Format of </w:t>
      </w:r>
      <w:r w:rsidR="005B0591" w:rsidRPr="001773ED">
        <w:t xml:space="preserve">Account opening confirmation (to be sent duly filled to </w:t>
      </w:r>
      <w:r w:rsidR="00CC3914">
        <w:t>NSE Clearing Ltd.</w:t>
      </w:r>
      <w:r w:rsidR="005B0591" w:rsidRPr="001773ED">
        <w:t>)</w:t>
      </w:r>
    </w:p>
    <w:p w14:paraId="3CF3FF2D" w14:textId="77777777" w:rsidR="005B0591" w:rsidRPr="001773ED" w:rsidRDefault="005B0591" w:rsidP="005B0591">
      <w:pPr>
        <w:widowControl w:val="0"/>
        <w:autoSpaceDE w:val="0"/>
        <w:adjustRightInd w:val="0"/>
        <w:spacing w:line="240" w:lineRule="atLeast"/>
        <w:jc w:val="both"/>
      </w:pPr>
    </w:p>
    <w:p w14:paraId="77914599" w14:textId="2A71D6D1" w:rsidR="005B0591" w:rsidRPr="001773ED" w:rsidRDefault="005B0591" w:rsidP="005B0591">
      <w:pPr>
        <w:widowControl w:val="0"/>
        <w:autoSpaceDE w:val="0"/>
        <w:adjustRightInd w:val="0"/>
        <w:spacing w:line="240" w:lineRule="atLeast"/>
        <w:jc w:val="both"/>
      </w:pP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p>
    <w:p w14:paraId="1B280023" w14:textId="77777777" w:rsidR="005B0591" w:rsidRPr="001773ED" w:rsidRDefault="005B0591" w:rsidP="005B0591">
      <w:pPr>
        <w:widowControl w:val="0"/>
        <w:autoSpaceDE w:val="0"/>
        <w:adjustRightInd w:val="0"/>
        <w:spacing w:line="240" w:lineRule="atLeast"/>
        <w:jc w:val="both"/>
      </w:pPr>
    </w:p>
    <w:p w14:paraId="6899F470" w14:textId="77777777" w:rsidR="005B0591" w:rsidRPr="001773ED" w:rsidRDefault="005B0591" w:rsidP="005B0591">
      <w:pPr>
        <w:widowControl w:val="0"/>
        <w:autoSpaceDE w:val="0"/>
        <w:adjustRightInd w:val="0"/>
        <w:spacing w:line="240" w:lineRule="atLeast"/>
        <w:jc w:val="both"/>
        <w:rPr>
          <w:lang w:val="nl-NL"/>
        </w:rPr>
      </w:pPr>
      <w:r w:rsidRPr="001773ED">
        <w:rPr>
          <w:lang w:val="nl-NL"/>
        </w:rPr>
        <w:t xml:space="preserve">T.M.Code   : </w:t>
      </w:r>
    </w:p>
    <w:p w14:paraId="75434F97" w14:textId="77777777" w:rsidR="005B0591" w:rsidRPr="001773ED" w:rsidRDefault="005B0591" w:rsidP="005B0591">
      <w:pPr>
        <w:widowControl w:val="0"/>
        <w:autoSpaceDE w:val="0"/>
        <w:adjustRightInd w:val="0"/>
        <w:spacing w:line="240" w:lineRule="atLeast"/>
        <w:jc w:val="both"/>
        <w:rPr>
          <w:lang w:val="nl-NL"/>
        </w:rPr>
      </w:pPr>
    </w:p>
    <w:p w14:paraId="73B9A4B6" w14:textId="77777777" w:rsidR="005B0591" w:rsidRPr="001773ED" w:rsidRDefault="005B0591" w:rsidP="005B0591">
      <w:pPr>
        <w:widowControl w:val="0"/>
        <w:autoSpaceDE w:val="0"/>
        <w:adjustRightInd w:val="0"/>
        <w:spacing w:line="240" w:lineRule="atLeast"/>
        <w:jc w:val="both"/>
        <w:rPr>
          <w:lang w:val="nl-NL"/>
        </w:rPr>
      </w:pPr>
    </w:p>
    <w:p w14:paraId="33F0DCA5" w14:textId="77777777" w:rsidR="005B0591" w:rsidRPr="001773ED" w:rsidRDefault="005B0591" w:rsidP="005B0591">
      <w:pPr>
        <w:widowControl w:val="0"/>
        <w:autoSpaceDE w:val="0"/>
        <w:adjustRightInd w:val="0"/>
        <w:spacing w:line="240" w:lineRule="atLeast"/>
        <w:jc w:val="both"/>
        <w:rPr>
          <w:lang w:val="nl-NL"/>
        </w:rPr>
      </w:pPr>
      <w:r w:rsidRPr="001773ED">
        <w:rPr>
          <w:lang w:val="nl-NL"/>
        </w:rPr>
        <w:t>T.M.Name  : _________________________________________________________</w:t>
      </w:r>
    </w:p>
    <w:p w14:paraId="3A4D699A" w14:textId="77777777" w:rsidR="005B0591" w:rsidRPr="001773ED" w:rsidRDefault="005B0591" w:rsidP="005B0591">
      <w:pPr>
        <w:widowControl w:val="0"/>
        <w:autoSpaceDE w:val="0"/>
        <w:adjustRightInd w:val="0"/>
        <w:spacing w:line="240" w:lineRule="atLeast"/>
        <w:jc w:val="both"/>
        <w:rPr>
          <w:lang w:val="nl-NL"/>
        </w:rPr>
      </w:pPr>
      <w:r w:rsidRPr="001773ED">
        <w:rPr>
          <w:lang w:val="nl-NL"/>
        </w:rPr>
        <w:tab/>
        <w:t xml:space="preserve">        </w:t>
      </w:r>
    </w:p>
    <w:p w14:paraId="46D9139C" w14:textId="77777777" w:rsidR="005B0591" w:rsidRPr="001773ED" w:rsidRDefault="005B0591" w:rsidP="005B0591">
      <w:pPr>
        <w:widowControl w:val="0"/>
        <w:autoSpaceDE w:val="0"/>
        <w:adjustRightInd w:val="0"/>
        <w:spacing w:line="240" w:lineRule="atLeast"/>
        <w:jc w:val="both"/>
      </w:pPr>
      <w:r w:rsidRPr="001773ED">
        <w:rPr>
          <w:lang w:val="nl-NL"/>
        </w:rPr>
        <w:tab/>
        <w:t xml:space="preserve">          </w:t>
      </w:r>
      <w:r w:rsidRPr="001773ED">
        <w:t>__________________________________________________________</w:t>
      </w:r>
    </w:p>
    <w:p w14:paraId="10D21946" w14:textId="77777777" w:rsidR="005B0591" w:rsidRPr="001773ED" w:rsidRDefault="005B0591" w:rsidP="005B0591">
      <w:pPr>
        <w:widowControl w:val="0"/>
        <w:autoSpaceDE w:val="0"/>
        <w:adjustRightInd w:val="0"/>
        <w:spacing w:line="240" w:lineRule="atLeast"/>
        <w:jc w:val="both"/>
      </w:pPr>
    </w:p>
    <w:p w14:paraId="67203E7C" w14:textId="77777777" w:rsidR="005B0591" w:rsidRPr="001773ED" w:rsidRDefault="005B0591" w:rsidP="005B0591">
      <w:pPr>
        <w:widowControl w:val="0"/>
        <w:autoSpaceDE w:val="0"/>
        <w:adjustRightInd w:val="0"/>
        <w:spacing w:line="240" w:lineRule="atLeast"/>
        <w:jc w:val="both"/>
      </w:pPr>
    </w:p>
    <w:p w14:paraId="5B0A13C1" w14:textId="77777777" w:rsidR="005B0591" w:rsidRPr="001773ED" w:rsidRDefault="005B0591" w:rsidP="005B0591">
      <w:pPr>
        <w:widowControl w:val="0"/>
        <w:autoSpaceDE w:val="0"/>
        <w:adjustRightInd w:val="0"/>
        <w:spacing w:line="240" w:lineRule="atLeast"/>
        <w:jc w:val="both"/>
      </w:pPr>
      <w:r w:rsidRPr="001773ED">
        <w:t>Account No.:</w:t>
      </w:r>
    </w:p>
    <w:p w14:paraId="2CA4C4DB" w14:textId="77777777" w:rsidR="005B0591" w:rsidRPr="001773ED" w:rsidRDefault="005B0591" w:rsidP="005B0591">
      <w:pPr>
        <w:widowControl w:val="0"/>
        <w:autoSpaceDE w:val="0"/>
        <w:adjustRightInd w:val="0"/>
        <w:spacing w:line="240" w:lineRule="atLeast"/>
        <w:jc w:val="both"/>
      </w:pPr>
      <w:r w:rsidRPr="001773ED">
        <w:t>(</w:t>
      </w:r>
      <w:proofErr w:type="gramStart"/>
      <w:r w:rsidRPr="001773ED">
        <w:t>by</w:t>
      </w:r>
      <w:proofErr w:type="gramEnd"/>
      <w:r w:rsidRPr="001773ED">
        <w:t xml:space="preserve"> CDSL)</w:t>
      </w:r>
    </w:p>
    <w:p w14:paraId="4820D50F" w14:textId="77777777" w:rsidR="005B0591" w:rsidRPr="001773ED" w:rsidRDefault="005B0591" w:rsidP="005B0591">
      <w:pPr>
        <w:widowControl w:val="0"/>
        <w:autoSpaceDE w:val="0"/>
        <w:adjustRightInd w:val="0"/>
        <w:spacing w:line="240" w:lineRule="atLeast"/>
        <w:jc w:val="both"/>
      </w:pPr>
    </w:p>
    <w:p w14:paraId="2E9A6F93" w14:textId="77777777" w:rsidR="005B0591" w:rsidRPr="001773ED" w:rsidRDefault="005B0591" w:rsidP="005B0591">
      <w:pPr>
        <w:widowControl w:val="0"/>
        <w:autoSpaceDE w:val="0"/>
        <w:adjustRightInd w:val="0"/>
        <w:spacing w:line="240" w:lineRule="atLeast"/>
        <w:jc w:val="both"/>
      </w:pPr>
    </w:p>
    <w:p w14:paraId="75B72D0C" w14:textId="77777777" w:rsidR="005B0591" w:rsidRPr="001773ED" w:rsidRDefault="005B0591" w:rsidP="005B0591">
      <w:pPr>
        <w:widowControl w:val="0"/>
        <w:autoSpaceDE w:val="0"/>
        <w:adjustRightInd w:val="0"/>
        <w:spacing w:line="240" w:lineRule="atLeast"/>
        <w:jc w:val="both"/>
      </w:pPr>
      <w:r w:rsidRPr="001773ED">
        <w:t>DP Id           :</w:t>
      </w:r>
    </w:p>
    <w:p w14:paraId="0F480C9D" w14:textId="77777777" w:rsidR="005B0591" w:rsidRPr="001773ED" w:rsidRDefault="005B0591" w:rsidP="005B0591">
      <w:pPr>
        <w:widowControl w:val="0"/>
        <w:autoSpaceDE w:val="0"/>
        <w:adjustRightInd w:val="0"/>
        <w:spacing w:line="240" w:lineRule="atLeast"/>
        <w:jc w:val="both"/>
      </w:pPr>
    </w:p>
    <w:p w14:paraId="5A18A233" w14:textId="77777777" w:rsidR="005B0591" w:rsidRPr="001773ED" w:rsidRDefault="005B0591" w:rsidP="005B0591">
      <w:pPr>
        <w:widowControl w:val="0"/>
        <w:autoSpaceDE w:val="0"/>
        <w:adjustRightInd w:val="0"/>
        <w:spacing w:line="240" w:lineRule="atLeast"/>
        <w:jc w:val="both"/>
      </w:pPr>
    </w:p>
    <w:p w14:paraId="7E135D15" w14:textId="77777777" w:rsidR="005B0591" w:rsidRPr="001773ED" w:rsidRDefault="005B0591" w:rsidP="005B0591">
      <w:pPr>
        <w:widowControl w:val="0"/>
        <w:autoSpaceDE w:val="0"/>
        <w:adjustRightInd w:val="0"/>
        <w:spacing w:line="240" w:lineRule="atLeast"/>
        <w:jc w:val="both"/>
      </w:pPr>
    </w:p>
    <w:p w14:paraId="47E6F7AC" w14:textId="77777777" w:rsidR="005B0591" w:rsidRPr="001773ED" w:rsidRDefault="005B0591" w:rsidP="005B0591">
      <w:pPr>
        <w:widowControl w:val="0"/>
        <w:autoSpaceDE w:val="0"/>
        <w:adjustRightInd w:val="0"/>
        <w:spacing w:line="240" w:lineRule="atLeast"/>
        <w:jc w:val="both"/>
      </w:pPr>
      <w:r w:rsidRPr="001773ED">
        <w:t>Signature: _______________________</w:t>
      </w:r>
    </w:p>
    <w:p w14:paraId="02B863DF" w14:textId="77777777" w:rsidR="005B0591" w:rsidRPr="001773ED" w:rsidRDefault="005B0591" w:rsidP="005B0591">
      <w:pPr>
        <w:widowControl w:val="0"/>
        <w:autoSpaceDE w:val="0"/>
        <w:adjustRightInd w:val="0"/>
        <w:spacing w:line="240" w:lineRule="atLeast"/>
        <w:jc w:val="both"/>
      </w:pPr>
    </w:p>
    <w:p w14:paraId="76DC0214" w14:textId="77777777" w:rsidR="005B0591" w:rsidRPr="001773ED" w:rsidRDefault="005B0591" w:rsidP="005B0591">
      <w:pPr>
        <w:widowControl w:val="0"/>
        <w:autoSpaceDE w:val="0"/>
        <w:adjustRightInd w:val="0"/>
        <w:spacing w:line="240" w:lineRule="atLeast"/>
        <w:jc w:val="both"/>
      </w:pPr>
    </w:p>
    <w:p w14:paraId="7148AF94" w14:textId="77777777" w:rsidR="005B0591" w:rsidRPr="001773ED" w:rsidRDefault="005B0591" w:rsidP="005B0591">
      <w:pPr>
        <w:widowControl w:val="0"/>
        <w:autoSpaceDE w:val="0"/>
        <w:adjustRightInd w:val="0"/>
        <w:spacing w:line="240" w:lineRule="atLeast"/>
        <w:jc w:val="both"/>
      </w:pPr>
      <w:r w:rsidRPr="001773ED">
        <w:t xml:space="preserve">Stamp     </w:t>
      </w:r>
      <w:proofErr w:type="gramStart"/>
      <w:r w:rsidRPr="001773ED">
        <w:t>:_</w:t>
      </w:r>
      <w:proofErr w:type="gramEnd"/>
      <w:r w:rsidRPr="001773ED">
        <w:t>_______________________</w:t>
      </w:r>
    </w:p>
    <w:p w14:paraId="0C84AA58" w14:textId="77777777" w:rsidR="005B0591" w:rsidRPr="001773ED" w:rsidRDefault="005B0591" w:rsidP="005B0591">
      <w:pPr>
        <w:widowControl w:val="0"/>
        <w:autoSpaceDE w:val="0"/>
        <w:adjustRightInd w:val="0"/>
        <w:spacing w:line="240" w:lineRule="atLeast"/>
        <w:jc w:val="both"/>
      </w:pPr>
    </w:p>
    <w:p w14:paraId="5887A2E5" w14:textId="77777777" w:rsidR="005B0591" w:rsidRPr="001773ED" w:rsidRDefault="005B0591" w:rsidP="005B0591">
      <w:pPr>
        <w:widowControl w:val="0"/>
        <w:autoSpaceDE w:val="0"/>
        <w:adjustRightInd w:val="0"/>
        <w:spacing w:line="240" w:lineRule="atLeast"/>
        <w:jc w:val="both"/>
      </w:pPr>
    </w:p>
    <w:p w14:paraId="66811C7B" w14:textId="77777777" w:rsidR="005B0591" w:rsidRPr="001773ED" w:rsidRDefault="005B0591" w:rsidP="005B0591">
      <w:pPr>
        <w:widowControl w:val="0"/>
        <w:autoSpaceDE w:val="0"/>
        <w:adjustRightInd w:val="0"/>
        <w:spacing w:line="240" w:lineRule="atLeast"/>
        <w:jc w:val="both"/>
      </w:pPr>
      <w:r w:rsidRPr="001773ED">
        <w:t xml:space="preserve">Date        </w:t>
      </w:r>
      <w:proofErr w:type="gramStart"/>
      <w:r w:rsidRPr="001773ED">
        <w:t>:_</w:t>
      </w:r>
      <w:proofErr w:type="gramEnd"/>
      <w:r w:rsidRPr="001773ED">
        <w:t>_______________________</w:t>
      </w:r>
    </w:p>
    <w:p w14:paraId="022E8D1A" w14:textId="77777777" w:rsidR="005B0591" w:rsidRPr="001773ED" w:rsidRDefault="005B0591" w:rsidP="005B0591">
      <w:pPr>
        <w:widowControl w:val="0"/>
        <w:autoSpaceDE w:val="0"/>
        <w:adjustRightInd w:val="0"/>
        <w:spacing w:line="240" w:lineRule="atLeast"/>
        <w:rPr>
          <w:b/>
          <w:bCs/>
        </w:rPr>
      </w:pPr>
    </w:p>
    <w:p w14:paraId="4EE7DFEF" w14:textId="77777777" w:rsidR="005B0591" w:rsidRPr="001773ED" w:rsidRDefault="005B0591" w:rsidP="00E239D0">
      <w:pPr>
        <w:pStyle w:val="Heading1"/>
      </w:pPr>
      <w:r w:rsidRPr="001773ED">
        <w:br w:type="page"/>
      </w:r>
      <w:bookmarkStart w:id="4" w:name="_Toc55566521"/>
      <w:r w:rsidRPr="001773ED">
        <w:lastRenderedPageBreak/>
        <w:t>Designated Clearing Banks</w:t>
      </w:r>
      <w:bookmarkEnd w:id="4"/>
    </w:p>
    <w:p w14:paraId="3086A43A" w14:textId="77777777" w:rsidR="005B0591" w:rsidRPr="001773ED" w:rsidRDefault="005B0591" w:rsidP="005B0591">
      <w:pPr>
        <w:rPr>
          <w:b/>
          <w:u w:val="single"/>
          <w:lang w:val="en-IN"/>
        </w:rPr>
      </w:pPr>
    </w:p>
    <w:p w14:paraId="38570BBA" w14:textId="77777777" w:rsidR="000B3A65" w:rsidRPr="001773ED" w:rsidRDefault="005B0591" w:rsidP="005B0591">
      <w:pPr>
        <w:spacing w:line="240" w:lineRule="atLeast"/>
        <w:jc w:val="both"/>
        <w:rPr>
          <w:lang w:val="en-IN"/>
        </w:rPr>
      </w:pPr>
      <w:r w:rsidRPr="001773ED">
        <w:rPr>
          <w:lang w:val="en-IN"/>
        </w:rPr>
        <w:t> </w:t>
      </w:r>
    </w:p>
    <w:tbl>
      <w:tblPr>
        <w:tblStyle w:val="GridTable4-Accent3"/>
        <w:tblW w:w="9870" w:type="dxa"/>
        <w:tblLook w:val="04A0" w:firstRow="1" w:lastRow="0" w:firstColumn="1" w:lastColumn="0" w:noHBand="0" w:noVBand="1"/>
      </w:tblPr>
      <w:tblGrid>
        <w:gridCol w:w="2349"/>
        <w:gridCol w:w="3118"/>
        <w:gridCol w:w="4403"/>
      </w:tblGrid>
      <w:tr w:rsidR="00EA6BE6" w:rsidRPr="00CC3914" w14:paraId="35AFCB54" w14:textId="77777777" w:rsidTr="00CC39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7E69C36C" w14:textId="77777777" w:rsidR="00EA6BE6" w:rsidRPr="00CC3914" w:rsidRDefault="00EA6BE6" w:rsidP="00761ABF">
            <w:pPr>
              <w:jc w:val="center"/>
              <w:rPr>
                <w:b w:val="0"/>
                <w:bCs w:val="0"/>
                <w:sz w:val="22"/>
                <w:szCs w:val="22"/>
                <w:lang w:eastAsia="en-IN"/>
              </w:rPr>
            </w:pPr>
            <w:r w:rsidRPr="00CC3914">
              <w:rPr>
                <w:b w:val="0"/>
                <w:bCs w:val="0"/>
                <w:sz w:val="22"/>
                <w:szCs w:val="22"/>
                <w:lang w:eastAsia="en-IN"/>
              </w:rPr>
              <w:t>Clearing Bank</w:t>
            </w:r>
          </w:p>
        </w:tc>
        <w:tc>
          <w:tcPr>
            <w:tcW w:w="3100" w:type="dxa"/>
          </w:tcPr>
          <w:p w14:paraId="3A7AF2CE" w14:textId="77777777" w:rsidR="00EA6BE6" w:rsidRPr="00CC3914" w:rsidRDefault="00EA6BE6" w:rsidP="00761ABF">
            <w:pPr>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en-IN"/>
              </w:rPr>
            </w:pPr>
            <w:r w:rsidRPr="00CC3914">
              <w:rPr>
                <w:b w:val="0"/>
                <w:bCs w:val="0"/>
                <w:sz w:val="22"/>
                <w:szCs w:val="22"/>
                <w:lang w:eastAsia="en-IN"/>
              </w:rPr>
              <w:t>Address</w:t>
            </w:r>
          </w:p>
        </w:tc>
        <w:tc>
          <w:tcPr>
            <w:tcW w:w="4378" w:type="dxa"/>
          </w:tcPr>
          <w:p w14:paraId="19C1AA52" w14:textId="77777777" w:rsidR="00EA6BE6" w:rsidRPr="00CC3914" w:rsidRDefault="00EA6BE6" w:rsidP="00761ABF">
            <w:pPr>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en-IN"/>
              </w:rPr>
            </w:pPr>
            <w:r w:rsidRPr="00CC3914">
              <w:rPr>
                <w:b w:val="0"/>
                <w:bCs w:val="0"/>
                <w:sz w:val="22"/>
                <w:szCs w:val="22"/>
                <w:lang w:eastAsia="en-IN"/>
              </w:rPr>
              <w:t>Contact Person &amp; Numbers</w:t>
            </w:r>
          </w:p>
        </w:tc>
      </w:tr>
      <w:tr w:rsidR="008743EA" w:rsidRPr="00CC3914" w14:paraId="6E0E0AE4"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3418308E" w14:textId="77777777" w:rsidR="008743EA" w:rsidRPr="00CC3914" w:rsidRDefault="008743EA" w:rsidP="008743EA">
            <w:pPr>
              <w:rPr>
                <w:color w:val="323E4F"/>
                <w:sz w:val="22"/>
                <w:szCs w:val="22"/>
                <w:lang w:eastAsia="en-IN"/>
              </w:rPr>
            </w:pPr>
            <w:r w:rsidRPr="00CC3914">
              <w:rPr>
                <w:color w:val="323E4F"/>
                <w:sz w:val="22"/>
                <w:szCs w:val="22"/>
                <w:lang w:eastAsia="en-IN"/>
              </w:rPr>
              <w:t>AXIS BANK LTD.</w:t>
            </w:r>
          </w:p>
        </w:tc>
        <w:tc>
          <w:tcPr>
            <w:tcW w:w="3100" w:type="dxa"/>
          </w:tcPr>
          <w:p w14:paraId="1F0B85A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Capital Market Division,</w:t>
            </w:r>
            <w:r w:rsidRPr="00CC3914">
              <w:rPr>
                <w:color w:val="323E4F"/>
                <w:sz w:val="22"/>
                <w:szCs w:val="22"/>
                <w:lang w:eastAsia="en-IN"/>
              </w:rPr>
              <w:br/>
            </w:r>
            <w:proofErr w:type="spellStart"/>
            <w:r w:rsidRPr="00CC3914">
              <w:rPr>
                <w:color w:val="323E4F"/>
                <w:sz w:val="22"/>
                <w:szCs w:val="22"/>
                <w:lang w:eastAsia="en-IN"/>
              </w:rPr>
              <w:t>Jeevan</w:t>
            </w:r>
            <w:proofErr w:type="spellEnd"/>
            <w:r w:rsidRPr="00CC3914">
              <w:rPr>
                <w:color w:val="323E4F"/>
                <w:sz w:val="22"/>
                <w:szCs w:val="22"/>
                <w:lang w:eastAsia="en-IN"/>
              </w:rPr>
              <w:t xml:space="preserve"> Prakash Building,</w:t>
            </w:r>
            <w:r w:rsidRPr="00CC3914">
              <w:rPr>
                <w:color w:val="323E4F"/>
                <w:sz w:val="22"/>
                <w:szCs w:val="22"/>
                <w:lang w:eastAsia="en-IN"/>
              </w:rPr>
              <w:br/>
              <w:t>Sir P.M. Road,</w:t>
            </w:r>
            <w:r w:rsidRPr="00CC3914">
              <w:rPr>
                <w:color w:val="323E4F"/>
                <w:sz w:val="22"/>
                <w:szCs w:val="22"/>
                <w:lang w:eastAsia="en-IN"/>
              </w:rPr>
              <w:br/>
              <w:t>Fort, Mumbai - 400 001</w:t>
            </w:r>
          </w:p>
        </w:tc>
        <w:tc>
          <w:tcPr>
            <w:tcW w:w="4378" w:type="dxa"/>
          </w:tcPr>
          <w:p w14:paraId="18138894" w14:textId="77777777" w:rsidR="008743EA" w:rsidRPr="00CC3914" w:rsidRDefault="008743EA" w:rsidP="008743EA">
            <w:pPr>
              <w:spacing w:before="100" w:beforeAutospacing="1"/>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b/>
                <w:color w:val="323E4F"/>
                <w:sz w:val="22"/>
                <w:szCs w:val="22"/>
                <w:lang w:eastAsia="en-IN"/>
              </w:rPr>
              <w:t xml:space="preserve">Mr. </w:t>
            </w:r>
            <w:proofErr w:type="spellStart"/>
            <w:r w:rsidRPr="00CC3914">
              <w:rPr>
                <w:b/>
                <w:color w:val="323E4F"/>
                <w:sz w:val="22"/>
                <w:szCs w:val="22"/>
                <w:lang w:eastAsia="en-IN"/>
              </w:rPr>
              <w:t>Ketan</w:t>
            </w:r>
            <w:proofErr w:type="spellEnd"/>
            <w:r w:rsidRPr="00CC3914">
              <w:rPr>
                <w:b/>
                <w:color w:val="323E4F"/>
                <w:sz w:val="22"/>
                <w:szCs w:val="22"/>
                <w:lang w:eastAsia="en-IN"/>
              </w:rPr>
              <w:t xml:space="preserve"> </w:t>
            </w:r>
            <w:proofErr w:type="spellStart"/>
            <w:r w:rsidRPr="00CC3914">
              <w:rPr>
                <w:b/>
                <w:color w:val="323E4F"/>
                <w:sz w:val="22"/>
                <w:szCs w:val="22"/>
                <w:lang w:eastAsia="en-IN"/>
              </w:rPr>
              <w:t>dani</w:t>
            </w:r>
            <w:proofErr w:type="spellEnd"/>
            <w:r w:rsidRPr="00CC3914">
              <w:rPr>
                <w:b/>
                <w:color w:val="323E4F"/>
                <w:sz w:val="22"/>
                <w:szCs w:val="22"/>
                <w:lang w:eastAsia="en-IN"/>
              </w:rPr>
              <w:br/>
              <w:t>Vice President (Division Head)</w:t>
            </w:r>
            <w:r w:rsidRPr="00CC3914">
              <w:rPr>
                <w:color w:val="323E4F"/>
                <w:sz w:val="22"/>
                <w:szCs w:val="22"/>
                <w:lang w:eastAsia="en-IN"/>
              </w:rPr>
              <w:br/>
              <w:t>Contact no.: 022 40867501/02/ 09820587381</w:t>
            </w:r>
            <w:r w:rsidRPr="00CC3914">
              <w:rPr>
                <w:color w:val="323E4F"/>
                <w:sz w:val="22"/>
                <w:szCs w:val="22"/>
                <w:lang w:eastAsia="en-IN"/>
              </w:rPr>
              <w:br/>
            </w:r>
            <w:hyperlink r:id="rId8" w:history="1">
              <w:r w:rsidRPr="00CC3914">
                <w:rPr>
                  <w:color w:val="323E4F"/>
                  <w:sz w:val="22"/>
                  <w:szCs w:val="22"/>
                  <w:lang w:eastAsia="en-IN"/>
                </w:rPr>
                <w:t>Email id: ketan.dani@axisbank.com</w:t>
              </w:r>
            </w:hyperlink>
            <w:r w:rsidRPr="00CC3914">
              <w:rPr>
                <w:color w:val="323E4F"/>
                <w:sz w:val="22"/>
                <w:szCs w:val="22"/>
                <w:lang w:eastAsia="en-IN"/>
              </w:rPr>
              <w:br/>
            </w:r>
            <w:r w:rsidRPr="00CC3914">
              <w:rPr>
                <w:color w:val="323E4F"/>
                <w:sz w:val="22"/>
                <w:szCs w:val="22"/>
                <w:lang w:eastAsia="en-IN"/>
              </w:rPr>
              <w:br/>
            </w:r>
            <w:r w:rsidRPr="00CC3914">
              <w:rPr>
                <w:b/>
                <w:color w:val="323E4F"/>
                <w:sz w:val="22"/>
                <w:szCs w:val="22"/>
                <w:lang w:eastAsia="en-IN"/>
              </w:rPr>
              <w:t xml:space="preserve">Mr. Deepak </w:t>
            </w:r>
            <w:proofErr w:type="spellStart"/>
            <w:r w:rsidRPr="00CC3914">
              <w:rPr>
                <w:b/>
                <w:color w:val="323E4F"/>
                <w:sz w:val="22"/>
                <w:szCs w:val="22"/>
                <w:lang w:eastAsia="en-IN"/>
              </w:rPr>
              <w:t>Gokhe</w:t>
            </w:r>
            <w:proofErr w:type="spellEnd"/>
            <w:r w:rsidRPr="00CC3914">
              <w:rPr>
                <w:b/>
                <w:color w:val="323E4F"/>
                <w:sz w:val="22"/>
                <w:szCs w:val="22"/>
                <w:lang w:eastAsia="en-IN"/>
              </w:rPr>
              <w:br/>
              <w:t>Assistant Vice President</w:t>
            </w:r>
            <w:r w:rsidRPr="00CC3914">
              <w:rPr>
                <w:color w:val="323E4F"/>
                <w:sz w:val="22"/>
                <w:szCs w:val="22"/>
                <w:lang w:eastAsia="en-IN"/>
              </w:rPr>
              <w:br/>
              <w:t>Contact no.: 022 40867511/10/ 09820825867</w:t>
            </w:r>
            <w:r w:rsidRPr="00CC3914">
              <w:rPr>
                <w:color w:val="323E4F"/>
                <w:sz w:val="22"/>
                <w:szCs w:val="22"/>
                <w:lang w:eastAsia="en-IN"/>
              </w:rPr>
              <w:br/>
            </w:r>
            <w:hyperlink r:id="rId9" w:history="1">
              <w:r w:rsidRPr="00CC3914">
                <w:rPr>
                  <w:color w:val="323E4F"/>
                  <w:sz w:val="22"/>
                  <w:szCs w:val="22"/>
                  <w:lang w:eastAsia="en-IN"/>
                </w:rPr>
                <w:t>Email id: deepak.gokhe@axisbank.com</w:t>
              </w:r>
            </w:hyperlink>
          </w:p>
          <w:p w14:paraId="406B439F" w14:textId="77777777" w:rsidR="008743EA" w:rsidRPr="00CC3914" w:rsidRDefault="008743EA" w:rsidP="008743EA">
            <w:pPr>
              <w:spacing w:before="100" w:beforeAutospacing="1"/>
              <w:cnfStyle w:val="000000100000" w:firstRow="0" w:lastRow="0" w:firstColumn="0" w:lastColumn="0" w:oddVBand="0" w:evenVBand="0" w:oddHBand="1" w:evenHBand="0" w:firstRowFirstColumn="0" w:firstRowLastColumn="0" w:lastRowFirstColumn="0" w:lastRowLastColumn="0"/>
              <w:rPr>
                <w:sz w:val="22"/>
                <w:szCs w:val="22"/>
              </w:rPr>
            </w:pPr>
            <w:r w:rsidRPr="00CC3914">
              <w:rPr>
                <w:b/>
                <w:color w:val="323E4F"/>
                <w:sz w:val="22"/>
                <w:szCs w:val="22"/>
                <w:lang w:eastAsia="en-IN"/>
              </w:rPr>
              <w:t xml:space="preserve">Mr. </w:t>
            </w:r>
            <w:proofErr w:type="spellStart"/>
            <w:r w:rsidRPr="00CC3914">
              <w:rPr>
                <w:b/>
                <w:color w:val="323E4F"/>
                <w:sz w:val="22"/>
                <w:szCs w:val="22"/>
                <w:lang w:eastAsia="en-IN"/>
              </w:rPr>
              <w:t>Ajit</w:t>
            </w:r>
            <w:proofErr w:type="spellEnd"/>
            <w:r w:rsidRPr="00CC3914">
              <w:rPr>
                <w:b/>
                <w:color w:val="323E4F"/>
                <w:sz w:val="22"/>
                <w:szCs w:val="22"/>
                <w:lang w:eastAsia="en-IN"/>
              </w:rPr>
              <w:t xml:space="preserve"> </w:t>
            </w:r>
            <w:proofErr w:type="spellStart"/>
            <w:r w:rsidRPr="00CC3914">
              <w:rPr>
                <w:b/>
                <w:color w:val="323E4F"/>
                <w:sz w:val="22"/>
                <w:szCs w:val="22"/>
                <w:lang w:eastAsia="en-IN"/>
              </w:rPr>
              <w:t>Dhavan</w:t>
            </w:r>
            <w:proofErr w:type="spellEnd"/>
            <w:r w:rsidRPr="00CC3914">
              <w:rPr>
                <w:b/>
                <w:color w:val="323E4F"/>
                <w:sz w:val="22"/>
                <w:szCs w:val="22"/>
                <w:lang w:eastAsia="en-IN"/>
              </w:rPr>
              <w:br/>
              <w:t>Assistant Vice President</w:t>
            </w:r>
            <w:r w:rsidRPr="00CC3914">
              <w:rPr>
                <w:color w:val="323E4F"/>
                <w:sz w:val="22"/>
                <w:szCs w:val="22"/>
                <w:lang w:eastAsia="en-IN"/>
              </w:rPr>
              <w:br/>
              <w:t>Contact no.: 022 40867506/ 09820118777</w:t>
            </w:r>
            <w:r w:rsidRPr="00CC3914">
              <w:rPr>
                <w:color w:val="323E4F"/>
                <w:sz w:val="22"/>
                <w:szCs w:val="22"/>
                <w:lang w:eastAsia="en-IN"/>
              </w:rPr>
              <w:br/>
            </w:r>
            <w:hyperlink r:id="rId10" w:history="1">
              <w:r w:rsidRPr="00CC3914">
                <w:rPr>
                  <w:color w:val="323E4F"/>
                  <w:sz w:val="22"/>
                  <w:szCs w:val="22"/>
                  <w:lang w:eastAsia="en-IN"/>
                </w:rPr>
                <w:t>Email id: ajit.dhawan@axisbank.com</w:t>
              </w:r>
            </w:hyperlink>
          </w:p>
        </w:tc>
      </w:tr>
      <w:tr w:rsidR="008743EA" w:rsidRPr="00CC3914" w14:paraId="2FE0248B"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2BC4CEC1" w14:textId="77777777" w:rsidR="008743EA" w:rsidRPr="00CC3914" w:rsidRDefault="008743EA" w:rsidP="008743EA">
            <w:pPr>
              <w:rPr>
                <w:color w:val="323E4F"/>
                <w:sz w:val="22"/>
                <w:szCs w:val="22"/>
                <w:lang w:eastAsia="en-IN"/>
              </w:rPr>
            </w:pPr>
            <w:r w:rsidRPr="00CC3914">
              <w:rPr>
                <w:color w:val="323E4F"/>
                <w:sz w:val="22"/>
                <w:szCs w:val="22"/>
                <w:lang w:eastAsia="en-IN"/>
              </w:rPr>
              <w:t>BANK OF INDIA LTD.</w:t>
            </w:r>
          </w:p>
        </w:tc>
        <w:tc>
          <w:tcPr>
            <w:tcW w:w="3100" w:type="dxa"/>
          </w:tcPr>
          <w:p w14:paraId="383C9AC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sidRPr="00CC3914">
              <w:rPr>
                <w:color w:val="323E4F"/>
                <w:sz w:val="22"/>
                <w:szCs w:val="22"/>
              </w:rPr>
              <w:t>Phiroze</w:t>
            </w:r>
            <w:proofErr w:type="spellEnd"/>
            <w:r w:rsidRPr="00CC3914">
              <w:rPr>
                <w:color w:val="323E4F"/>
                <w:sz w:val="22"/>
                <w:szCs w:val="22"/>
              </w:rPr>
              <w:t xml:space="preserve">  </w:t>
            </w:r>
            <w:proofErr w:type="spellStart"/>
            <w:r w:rsidRPr="00CC3914">
              <w:rPr>
                <w:color w:val="323E4F"/>
                <w:sz w:val="22"/>
                <w:szCs w:val="22"/>
              </w:rPr>
              <w:t>JeeJeebhoy</w:t>
            </w:r>
            <w:proofErr w:type="spellEnd"/>
            <w:r w:rsidRPr="00CC3914">
              <w:rPr>
                <w:color w:val="323E4F"/>
                <w:sz w:val="22"/>
                <w:szCs w:val="22"/>
              </w:rPr>
              <w:t xml:space="preserve"> Tower</w:t>
            </w:r>
          </w:p>
          <w:p w14:paraId="0809B363"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 xml:space="preserve">(New Stock Exchange Building) </w:t>
            </w:r>
            <w:proofErr w:type="spellStart"/>
            <w:r w:rsidRPr="00CC3914">
              <w:rPr>
                <w:color w:val="323E4F"/>
                <w:sz w:val="22"/>
                <w:szCs w:val="22"/>
              </w:rPr>
              <w:t>Dalal</w:t>
            </w:r>
            <w:proofErr w:type="spellEnd"/>
            <w:r w:rsidRPr="00CC3914">
              <w:rPr>
                <w:color w:val="323E4F"/>
                <w:sz w:val="22"/>
                <w:szCs w:val="22"/>
              </w:rPr>
              <w:t xml:space="preserve"> Street Fort,</w:t>
            </w:r>
          </w:p>
          <w:p w14:paraId="77338533"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Mumbai-400001</w:t>
            </w:r>
          </w:p>
        </w:tc>
        <w:tc>
          <w:tcPr>
            <w:tcW w:w="4378" w:type="dxa"/>
          </w:tcPr>
          <w:p w14:paraId="0E89E420"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Mukesh</w:t>
            </w:r>
            <w:proofErr w:type="spellEnd"/>
            <w:r w:rsidRPr="00CC3914">
              <w:rPr>
                <w:b/>
                <w:color w:val="323E4F"/>
                <w:sz w:val="22"/>
                <w:szCs w:val="22"/>
                <w:lang w:eastAsia="en-IN"/>
              </w:rPr>
              <w:t xml:space="preserve"> Kumar</w:t>
            </w:r>
          </w:p>
          <w:p w14:paraId="5B0156FF"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Assistant General Manager</w:t>
            </w:r>
          </w:p>
          <w:p w14:paraId="5D73576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Telephone- 022 22722400</w:t>
            </w:r>
          </w:p>
          <w:p w14:paraId="2CEC809B"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Mobile- 9630396886</w:t>
            </w:r>
          </w:p>
          <w:p w14:paraId="080E75A8"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Fax- 022 22721788</w:t>
            </w:r>
          </w:p>
          <w:p w14:paraId="2DC45C1D"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br/>
            </w:r>
            <w:proofErr w:type="spellStart"/>
            <w:r w:rsidRPr="00CC3914">
              <w:rPr>
                <w:b/>
                <w:color w:val="323E4F"/>
                <w:sz w:val="22"/>
                <w:szCs w:val="22"/>
                <w:lang w:eastAsia="en-IN"/>
              </w:rPr>
              <w:t>Jaykumar</w:t>
            </w:r>
            <w:proofErr w:type="spellEnd"/>
            <w:r w:rsidRPr="00CC3914">
              <w:rPr>
                <w:b/>
                <w:color w:val="323E4F"/>
                <w:sz w:val="22"/>
                <w:szCs w:val="22"/>
                <w:lang w:eastAsia="en-IN"/>
              </w:rPr>
              <w:t xml:space="preserve"> R </w:t>
            </w:r>
            <w:proofErr w:type="spellStart"/>
            <w:r w:rsidRPr="00CC3914">
              <w:rPr>
                <w:b/>
                <w:color w:val="323E4F"/>
                <w:sz w:val="22"/>
                <w:szCs w:val="22"/>
                <w:lang w:eastAsia="en-IN"/>
              </w:rPr>
              <w:t>Godbole</w:t>
            </w:r>
            <w:proofErr w:type="spellEnd"/>
          </w:p>
          <w:p w14:paraId="610E9335"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b/>
                <w:color w:val="323E4F"/>
                <w:sz w:val="22"/>
                <w:szCs w:val="22"/>
                <w:lang w:eastAsia="en-IN"/>
              </w:rPr>
              <w:t>Senior Manager</w:t>
            </w:r>
            <w:r w:rsidRPr="00CC3914">
              <w:rPr>
                <w:b/>
                <w:color w:val="323E4F"/>
                <w:sz w:val="22"/>
                <w:szCs w:val="22"/>
                <w:lang w:eastAsia="en-IN"/>
              </w:rPr>
              <w:br/>
            </w:r>
            <w:r w:rsidRPr="00CC3914">
              <w:rPr>
                <w:color w:val="323E4F"/>
                <w:sz w:val="22"/>
                <w:szCs w:val="22"/>
                <w:lang w:eastAsia="en-IN"/>
              </w:rPr>
              <w:t>Tel: 22721787</w:t>
            </w:r>
          </w:p>
          <w:p w14:paraId="07324DD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color w:val="323E4F"/>
                <w:sz w:val="22"/>
                <w:szCs w:val="22"/>
                <w:lang w:eastAsia="en-IN"/>
              </w:rPr>
              <w:t>Mobile: 9820624607</w:t>
            </w:r>
            <w:r w:rsidRPr="00CC3914">
              <w:rPr>
                <w:color w:val="323E4F"/>
                <w:sz w:val="22"/>
                <w:szCs w:val="22"/>
                <w:lang w:eastAsia="en-IN"/>
              </w:rPr>
              <w:br/>
              <w:t>Fax: 22721788</w:t>
            </w:r>
          </w:p>
        </w:tc>
      </w:tr>
      <w:tr w:rsidR="008743EA" w:rsidRPr="00CC3914" w14:paraId="1CFDBBBB"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44E6A543" w14:textId="77777777" w:rsidR="008743EA" w:rsidRPr="00CC3914" w:rsidRDefault="008743EA" w:rsidP="008743EA">
            <w:pPr>
              <w:rPr>
                <w:color w:val="323E4F"/>
                <w:sz w:val="22"/>
                <w:szCs w:val="22"/>
                <w:lang w:eastAsia="en-IN"/>
              </w:rPr>
            </w:pPr>
            <w:r w:rsidRPr="00CC3914">
              <w:rPr>
                <w:color w:val="323E4F"/>
                <w:sz w:val="22"/>
                <w:szCs w:val="22"/>
                <w:lang w:eastAsia="en-IN"/>
              </w:rPr>
              <w:t>CANARA BANK LTD.</w:t>
            </w:r>
          </w:p>
        </w:tc>
        <w:tc>
          <w:tcPr>
            <w:tcW w:w="3100" w:type="dxa"/>
          </w:tcPr>
          <w:p w14:paraId="5F5EE117"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14th Floor, Maker Tower ,</w:t>
            </w:r>
          </w:p>
          <w:p w14:paraId="55EE22D2"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E Wing, </w:t>
            </w:r>
            <w:proofErr w:type="spellStart"/>
            <w:r w:rsidRPr="00CC3914">
              <w:rPr>
                <w:color w:val="323E4F"/>
                <w:sz w:val="22"/>
                <w:szCs w:val="22"/>
                <w:lang w:eastAsia="en-IN"/>
              </w:rPr>
              <w:t>Cuffe</w:t>
            </w:r>
            <w:proofErr w:type="spellEnd"/>
            <w:r w:rsidRPr="00CC3914">
              <w:rPr>
                <w:color w:val="323E4F"/>
                <w:sz w:val="22"/>
                <w:szCs w:val="22"/>
                <w:lang w:eastAsia="en-IN"/>
              </w:rPr>
              <w:t xml:space="preserve"> Parade,</w:t>
            </w:r>
          </w:p>
          <w:p w14:paraId="2BBAA89C"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Mumbai - 400005</w:t>
            </w:r>
          </w:p>
        </w:tc>
        <w:tc>
          <w:tcPr>
            <w:tcW w:w="4378" w:type="dxa"/>
          </w:tcPr>
          <w:p w14:paraId="32E325BD"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000000"/>
                <w:sz w:val="22"/>
                <w:szCs w:val="22"/>
              </w:rPr>
            </w:pPr>
            <w:proofErr w:type="spellStart"/>
            <w:r w:rsidRPr="00CC3914">
              <w:rPr>
                <w:b/>
                <w:color w:val="000000"/>
                <w:sz w:val="22"/>
                <w:szCs w:val="22"/>
              </w:rPr>
              <w:t>Anuj</w:t>
            </w:r>
            <w:proofErr w:type="spellEnd"/>
            <w:r w:rsidRPr="00CC3914">
              <w:rPr>
                <w:b/>
                <w:color w:val="000000"/>
                <w:sz w:val="22"/>
                <w:szCs w:val="22"/>
              </w:rPr>
              <w:t xml:space="preserve"> Kumar </w:t>
            </w:r>
            <w:proofErr w:type="spellStart"/>
            <w:r w:rsidRPr="00CC3914">
              <w:rPr>
                <w:b/>
                <w:color w:val="000000"/>
                <w:sz w:val="22"/>
                <w:szCs w:val="22"/>
              </w:rPr>
              <w:t>Bajpai</w:t>
            </w:r>
            <w:proofErr w:type="spellEnd"/>
            <w:r w:rsidRPr="00CC3914">
              <w:rPr>
                <w:b/>
                <w:color w:val="000000"/>
                <w:sz w:val="22"/>
                <w:szCs w:val="22"/>
              </w:rPr>
              <w:br/>
              <w:t>Senior Manager</w:t>
            </w:r>
            <w:r w:rsidRPr="00CC3914">
              <w:rPr>
                <w:color w:val="000000"/>
                <w:sz w:val="22"/>
                <w:szCs w:val="22"/>
              </w:rPr>
              <w:br/>
              <w:t>Tel: 022 22023170</w:t>
            </w:r>
            <w:r w:rsidRPr="00CC3914">
              <w:rPr>
                <w:color w:val="000000"/>
                <w:sz w:val="22"/>
                <w:szCs w:val="22"/>
              </w:rPr>
              <w:br/>
              <w:t>Mobile: 8450979860</w:t>
            </w:r>
            <w:r w:rsidRPr="00CC3914">
              <w:rPr>
                <w:color w:val="000000"/>
                <w:sz w:val="22"/>
                <w:szCs w:val="22"/>
              </w:rPr>
              <w:br/>
              <w:t xml:space="preserve">Email: </w:t>
            </w:r>
            <w:hyperlink r:id="rId11" w:history="1">
              <w:r w:rsidRPr="00CC3914">
                <w:rPr>
                  <w:color w:val="323E4F"/>
                  <w:sz w:val="22"/>
                  <w:szCs w:val="22"/>
                </w:rPr>
                <w:t>akbajpai@canarabank.com</w:t>
              </w:r>
            </w:hyperlink>
          </w:p>
          <w:p w14:paraId="4F2B9EEC"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Rakesh</w:t>
            </w:r>
            <w:proofErr w:type="spellEnd"/>
            <w:r w:rsidRPr="00CC3914">
              <w:rPr>
                <w:b/>
                <w:color w:val="323E4F"/>
                <w:sz w:val="22"/>
                <w:szCs w:val="22"/>
                <w:lang w:eastAsia="en-IN"/>
              </w:rPr>
              <w:t xml:space="preserve"> </w:t>
            </w:r>
            <w:proofErr w:type="spellStart"/>
            <w:r w:rsidRPr="00CC3914">
              <w:rPr>
                <w:b/>
                <w:color w:val="323E4F"/>
                <w:sz w:val="22"/>
                <w:szCs w:val="22"/>
                <w:lang w:eastAsia="en-IN"/>
              </w:rPr>
              <w:t>Kashyap</w:t>
            </w:r>
            <w:proofErr w:type="spellEnd"/>
          </w:p>
          <w:p w14:paraId="577CA6B7"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r w:rsidRPr="00CC3914">
              <w:rPr>
                <w:b/>
                <w:color w:val="323E4F"/>
                <w:sz w:val="22"/>
                <w:szCs w:val="22"/>
                <w:lang w:eastAsia="en-IN"/>
              </w:rPr>
              <w:t>Deputy General Manager</w:t>
            </w:r>
          </w:p>
          <w:p w14:paraId="6414924B"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Telephone- 022 22163083</w:t>
            </w:r>
          </w:p>
          <w:p w14:paraId="043D42F5"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Mobile- 8433994863</w:t>
            </w:r>
          </w:p>
          <w:p w14:paraId="3D3E6036" w14:textId="77777777" w:rsidR="008743EA" w:rsidRPr="00CC3914" w:rsidRDefault="00BA39B4"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hyperlink r:id="rId12" w:history="1">
              <w:r w:rsidR="008743EA" w:rsidRPr="00CC3914">
                <w:rPr>
                  <w:color w:val="323E4F"/>
                  <w:sz w:val="22"/>
                  <w:szCs w:val="22"/>
                </w:rPr>
                <w:t>email-rakeshkashyap@canarabank.com</w:t>
              </w:r>
            </w:hyperlink>
          </w:p>
        </w:tc>
      </w:tr>
      <w:tr w:rsidR="008743EA" w:rsidRPr="00CC3914" w14:paraId="38259318"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4D17ACAE" w14:textId="77777777" w:rsidR="008743EA" w:rsidRPr="00CC3914" w:rsidRDefault="008743EA" w:rsidP="008743EA">
            <w:pPr>
              <w:rPr>
                <w:color w:val="323E4F"/>
                <w:sz w:val="22"/>
                <w:szCs w:val="22"/>
                <w:lang w:eastAsia="en-IN"/>
              </w:rPr>
            </w:pPr>
            <w:r w:rsidRPr="00CC3914">
              <w:rPr>
                <w:color w:val="323E4F"/>
                <w:sz w:val="22"/>
                <w:szCs w:val="22"/>
                <w:lang w:eastAsia="en-IN"/>
              </w:rPr>
              <w:t>CITIBANK N.A.</w:t>
            </w:r>
          </w:p>
        </w:tc>
        <w:tc>
          <w:tcPr>
            <w:tcW w:w="3100" w:type="dxa"/>
          </w:tcPr>
          <w:p w14:paraId="20486E7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proofErr w:type="spellStart"/>
            <w:r w:rsidRPr="00CC3914">
              <w:rPr>
                <w:color w:val="323E4F"/>
                <w:sz w:val="22"/>
                <w:szCs w:val="22"/>
                <w:lang w:eastAsia="en-IN"/>
              </w:rPr>
              <w:t>Nirmal</w:t>
            </w:r>
            <w:proofErr w:type="spellEnd"/>
            <w:r w:rsidRPr="00CC3914">
              <w:rPr>
                <w:color w:val="323E4F"/>
                <w:sz w:val="22"/>
                <w:szCs w:val="22"/>
                <w:lang w:eastAsia="en-IN"/>
              </w:rPr>
              <w:t xml:space="preserve"> Building, Barrister </w:t>
            </w:r>
            <w:proofErr w:type="spellStart"/>
            <w:r w:rsidRPr="00CC3914">
              <w:rPr>
                <w:color w:val="323E4F"/>
                <w:sz w:val="22"/>
                <w:szCs w:val="22"/>
                <w:lang w:eastAsia="en-IN"/>
              </w:rPr>
              <w:t>Rajni</w:t>
            </w:r>
            <w:proofErr w:type="spellEnd"/>
            <w:r w:rsidRPr="00CC3914">
              <w:rPr>
                <w:color w:val="323E4F"/>
                <w:sz w:val="22"/>
                <w:szCs w:val="22"/>
                <w:lang w:eastAsia="en-IN"/>
              </w:rPr>
              <w:t xml:space="preserve"> Patel Marg, Next to Empress Tower &amp; CR2, Mall, </w:t>
            </w:r>
            <w:proofErr w:type="spellStart"/>
            <w:r w:rsidRPr="00CC3914">
              <w:rPr>
                <w:color w:val="323E4F"/>
                <w:sz w:val="22"/>
                <w:szCs w:val="22"/>
                <w:lang w:eastAsia="en-IN"/>
              </w:rPr>
              <w:t>Nariman</w:t>
            </w:r>
            <w:proofErr w:type="spellEnd"/>
            <w:r w:rsidRPr="00CC3914">
              <w:rPr>
                <w:color w:val="323E4F"/>
                <w:sz w:val="22"/>
                <w:szCs w:val="22"/>
                <w:lang w:eastAsia="en-IN"/>
              </w:rPr>
              <w:t xml:space="preserve"> Point</w:t>
            </w:r>
          </w:p>
          <w:p w14:paraId="15C1E01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Mumbai-400021</w:t>
            </w:r>
          </w:p>
          <w:p w14:paraId="49BE6935"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p>
        </w:tc>
        <w:tc>
          <w:tcPr>
            <w:tcW w:w="4378" w:type="dxa"/>
          </w:tcPr>
          <w:p w14:paraId="28D6FF7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Gaurav Vaidya</w:t>
            </w:r>
          </w:p>
          <w:p w14:paraId="5B12DFE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 xml:space="preserve">Senior Vice President </w:t>
            </w:r>
          </w:p>
          <w:p w14:paraId="7E23934D"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Telephone- 022 6175 7075</w:t>
            </w:r>
          </w:p>
          <w:p w14:paraId="35D6E5A3"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Mobile-+91 98202 14405</w:t>
            </w:r>
          </w:p>
          <w:p w14:paraId="1034710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Fax- 022 6654 1318</w:t>
            </w:r>
          </w:p>
          <w:p w14:paraId="46E04EE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color w:val="323E4F"/>
                <w:sz w:val="22"/>
                <w:szCs w:val="22"/>
                <w:lang w:eastAsia="en-IN"/>
              </w:rPr>
              <w:t xml:space="preserve">Email- </w:t>
            </w:r>
            <w:hyperlink r:id="rId13" w:history="1">
              <w:r w:rsidRPr="00CC3914">
                <w:rPr>
                  <w:color w:val="323E4F"/>
                  <w:sz w:val="22"/>
                  <w:szCs w:val="22"/>
                  <w:lang w:eastAsia="en-IN"/>
                </w:rPr>
                <w:t>gaurav.vaidya@citi.com</w:t>
              </w:r>
            </w:hyperlink>
          </w:p>
          <w:p w14:paraId="26404425"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
          <w:p w14:paraId="0A8310D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 xml:space="preserve">Amit </w:t>
            </w:r>
            <w:proofErr w:type="spellStart"/>
            <w:r w:rsidRPr="00CC3914">
              <w:rPr>
                <w:b/>
                <w:color w:val="323E4F"/>
                <w:sz w:val="22"/>
                <w:szCs w:val="22"/>
                <w:lang w:eastAsia="en-IN"/>
              </w:rPr>
              <w:t>Sarda</w:t>
            </w:r>
            <w:proofErr w:type="spellEnd"/>
          </w:p>
          <w:p w14:paraId="6128DF7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Vice President</w:t>
            </w:r>
          </w:p>
          <w:p w14:paraId="7810D0C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Telephone- 022 4234 3344</w:t>
            </w:r>
            <w:r w:rsidRPr="00CC3914">
              <w:rPr>
                <w:color w:val="323E4F"/>
                <w:sz w:val="22"/>
                <w:szCs w:val="22"/>
                <w:lang w:eastAsia="en-IN"/>
              </w:rPr>
              <w:br/>
              <w:t>Mobile-+91 75061 94822</w:t>
            </w:r>
            <w:r w:rsidRPr="00CC3914">
              <w:rPr>
                <w:color w:val="323E4F"/>
                <w:sz w:val="22"/>
                <w:szCs w:val="22"/>
                <w:lang w:eastAsia="en-IN"/>
              </w:rPr>
              <w:br/>
              <w:t>Fax- 022 6654 1318</w:t>
            </w:r>
            <w:r w:rsidRPr="00CC3914">
              <w:rPr>
                <w:color w:val="323E4F"/>
                <w:sz w:val="22"/>
                <w:szCs w:val="22"/>
                <w:lang w:eastAsia="en-IN"/>
              </w:rPr>
              <w:br/>
              <w:t xml:space="preserve">Email- </w:t>
            </w:r>
            <w:hyperlink r:id="rId14" w:history="1">
              <w:r w:rsidRPr="00CC3914">
                <w:rPr>
                  <w:color w:val="323E4F"/>
                  <w:sz w:val="22"/>
                  <w:szCs w:val="22"/>
                  <w:lang w:eastAsia="en-IN"/>
                </w:rPr>
                <w:t>amit.sarda@citi.com</w:t>
              </w:r>
            </w:hyperlink>
          </w:p>
        </w:tc>
      </w:tr>
      <w:tr w:rsidR="008743EA" w:rsidRPr="00CC3914" w14:paraId="459277FA"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1488D9DC" w14:textId="77777777" w:rsidR="008743EA" w:rsidRPr="00CC3914" w:rsidRDefault="008743EA" w:rsidP="008743EA">
            <w:pPr>
              <w:rPr>
                <w:color w:val="323E4F"/>
                <w:sz w:val="22"/>
                <w:szCs w:val="22"/>
                <w:lang w:eastAsia="en-IN"/>
              </w:rPr>
            </w:pPr>
            <w:r w:rsidRPr="00CC3914">
              <w:rPr>
                <w:color w:val="323E4F"/>
                <w:sz w:val="22"/>
                <w:szCs w:val="22"/>
                <w:lang w:eastAsia="en-IN"/>
              </w:rPr>
              <w:t xml:space="preserve">THE HONGKONG &amp; SHANGHAI </w:t>
            </w:r>
            <w:r w:rsidRPr="00CC3914">
              <w:rPr>
                <w:color w:val="323E4F"/>
                <w:sz w:val="22"/>
                <w:szCs w:val="22"/>
                <w:lang w:eastAsia="en-IN"/>
              </w:rPr>
              <w:lastRenderedPageBreak/>
              <w:t>BANKING CORPORATION LTD.</w:t>
            </w:r>
          </w:p>
        </w:tc>
        <w:tc>
          <w:tcPr>
            <w:tcW w:w="3100" w:type="dxa"/>
          </w:tcPr>
          <w:p w14:paraId="611A941A" w14:textId="77777777" w:rsidR="008743EA" w:rsidRPr="00CC3914" w:rsidRDefault="008743EA" w:rsidP="008743EA">
            <w:pPr>
              <w:jc w:val="both"/>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rPr>
              <w:lastRenderedPageBreak/>
              <w:t xml:space="preserve">The </w:t>
            </w:r>
            <w:proofErr w:type="spellStart"/>
            <w:r w:rsidRPr="00CC3914">
              <w:rPr>
                <w:color w:val="323E4F"/>
                <w:sz w:val="22"/>
                <w:szCs w:val="22"/>
              </w:rPr>
              <w:t>Hongkong</w:t>
            </w:r>
            <w:proofErr w:type="spellEnd"/>
            <w:r w:rsidRPr="00CC3914">
              <w:rPr>
                <w:color w:val="323E4F"/>
                <w:sz w:val="22"/>
                <w:szCs w:val="22"/>
              </w:rPr>
              <w:t xml:space="preserve"> and Shanghai Banking Corporation Limited, </w:t>
            </w:r>
            <w:r w:rsidRPr="00CC3914">
              <w:rPr>
                <w:color w:val="323E4F"/>
                <w:sz w:val="22"/>
                <w:szCs w:val="22"/>
              </w:rPr>
              <w:lastRenderedPageBreak/>
              <w:t xml:space="preserve">1st floor, 16 Veer </w:t>
            </w:r>
            <w:proofErr w:type="spellStart"/>
            <w:r w:rsidRPr="00CC3914">
              <w:rPr>
                <w:color w:val="323E4F"/>
                <w:sz w:val="22"/>
                <w:szCs w:val="22"/>
              </w:rPr>
              <w:t>Nariman</w:t>
            </w:r>
            <w:proofErr w:type="spellEnd"/>
            <w:r w:rsidRPr="00CC3914">
              <w:rPr>
                <w:color w:val="323E4F"/>
                <w:sz w:val="22"/>
                <w:szCs w:val="22"/>
              </w:rPr>
              <w:t xml:space="preserve"> Road, Fort, Mumbai – 400001</w:t>
            </w:r>
          </w:p>
        </w:tc>
        <w:tc>
          <w:tcPr>
            <w:tcW w:w="4378" w:type="dxa"/>
          </w:tcPr>
          <w:p w14:paraId="53B098B7"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proofErr w:type="spellStart"/>
            <w:r w:rsidRPr="00CC3914">
              <w:rPr>
                <w:b/>
                <w:color w:val="323E4F"/>
                <w:sz w:val="22"/>
                <w:szCs w:val="22"/>
                <w:lang w:eastAsia="en-IN"/>
              </w:rPr>
              <w:lastRenderedPageBreak/>
              <w:t>Rajendra</w:t>
            </w:r>
            <w:proofErr w:type="spellEnd"/>
            <w:r w:rsidRPr="00CC3914">
              <w:rPr>
                <w:b/>
                <w:color w:val="323E4F"/>
                <w:sz w:val="22"/>
                <w:szCs w:val="22"/>
                <w:lang w:eastAsia="en-IN"/>
              </w:rPr>
              <w:t xml:space="preserve"> </w:t>
            </w:r>
            <w:proofErr w:type="spellStart"/>
            <w:r w:rsidRPr="00CC3914">
              <w:rPr>
                <w:b/>
                <w:color w:val="323E4F"/>
                <w:sz w:val="22"/>
                <w:szCs w:val="22"/>
                <w:lang w:eastAsia="en-IN"/>
              </w:rPr>
              <w:t>Naik</w:t>
            </w:r>
            <w:proofErr w:type="spellEnd"/>
            <w:r w:rsidRPr="00CC3914">
              <w:rPr>
                <w:b/>
                <w:color w:val="323E4F"/>
                <w:sz w:val="22"/>
                <w:szCs w:val="22"/>
                <w:lang w:eastAsia="en-IN"/>
              </w:rPr>
              <w:br/>
              <w:t>Senior Vice President</w:t>
            </w:r>
            <w:r w:rsidRPr="00CC3914">
              <w:rPr>
                <w:b/>
                <w:color w:val="323E4F"/>
                <w:sz w:val="22"/>
                <w:szCs w:val="22"/>
                <w:lang w:eastAsia="en-IN"/>
              </w:rPr>
              <w:br/>
            </w:r>
            <w:r w:rsidRPr="00CC3914">
              <w:rPr>
                <w:b/>
                <w:color w:val="323E4F"/>
                <w:sz w:val="22"/>
                <w:szCs w:val="22"/>
                <w:lang w:eastAsia="en-IN"/>
              </w:rPr>
              <w:lastRenderedPageBreak/>
              <w:t>Financial Institutions Group - Client Services </w:t>
            </w:r>
            <w:r w:rsidRPr="00CC3914">
              <w:rPr>
                <w:color w:val="323E4F"/>
                <w:sz w:val="22"/>
                <w:szCs w:val="22"/>
                <w:lang w:eastAsia="en-IN"/>
              </w:rPr>
              <w:t xml:space="preserve"> </w:t>
            </w:r>
            <w:r w:rsidRPr="00CC3914">
              <w:rPr>
                <w:color w:val="323E4F"/>
                <w:sz w:val="22"/>
                <w:szCs w:val="22"/>
                <w:lang w:eastAsia="en-IN"/>
              </w:rPr>
              <w:br/>
              <w:t xml:space="preserve">Phone: +91 22 61640377  </w:t>
            </w:r>
            <w:r w:rsidRPr="00CC3914">
              <w:rPr>
                <w:color w:val="323E4F"/>
                <w:sz w:val="22"/>
                <w:szCs w:val="22"/>
                <w:lang w:eastAsia="en-IN"/>
              </w:rPr>
              <w:br/>
              <w:t xml:space="preserve">Email: </w:t>
            </w:r>
            <w:hyperlink r:id="rId15" w:history="1">
              <w:r w:rsidRPr="00CC3914">
                <w:rPr>
                  <w:color w:val="323E4F"/>
                  <w:sz w:val="22"/>
                  <w:szCs w:val="22"/>
                  <w:lang w:eastAsia="en-IN"/>
                </w:rPr>
                <w:t>rajendranaik@hsbc.co.in</w:t>
              </w:r>
            </w:hyperlink>
          </w:p>
          <w:p w14:paraId="38DF7434"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sz w:val="22"/>
                <w:szCs w:val="22"/>
              </w:rPr>
            </w:pPr>
          </w:p>
          <w:p w14:paraId="6F79D2EB"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Vipin</w:t>
            </w:r>
            <w:proofErr w:type="spellEnd"/>
            <w:r w:rsidRPr="00CC3914">
              <w:rPr>
                <w:b/>
                <w:color w:val="323E4F"/>
                <w:sz w:val="22"/>
                <w:szCs w:val="22"/>
                <w:lang w:eastAsia="en-IN"/>
              </w:rPr>
              <w:t xml:space="preserve"> </w:t>
            </w:r>
            <w:proofErr w:type="spellStart"/>
            <w:r w:rsidRPr="00CC3914">
              <w:rPr>
                <w:b/>
                <w:color w:val="323E4F"/>
                <w:sz w:val="22"/>
                <w:szCs w:val="22"/>
                <w:lang w:eastAsia="en-IN"/>
              </w:rPr>
              <w:t>Dorlikar</w:t>
            </w:r>
            <w:proofErr w:type="spellEnd"/>
            <w:r w:rsidRPr="00CC3914">
              <w:rPr>
                <w:b/>
                <w:color w:val="323E4F"/>
                <w:sz w:val="22"/>
                <w:szCs w:val="22"/>
                <w:lang w:eastAsia="en-IN"/>
              </w:rPr>
              <w:t xml:space="preserve"> </w:t>
            </w:r>
          </w:p>
          <w:p w14:paraId="2F9D6E05"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b/>
                <w:color w:val="323E4F"/>
                <w:sz w:val="22"/>
                <w:szCs w:val="22"/>
                <w:lang w:eastAsia="en-IN"/>
              </w:rPr>
              <w:t>Vice President</w:t>
            </w:r>
            <w:r w:rsidRPr="00CC3914">
              <w:rPr>
                <w:b/>
                <w:color w:val="323E4F"/>
                <w:sz w:val="22"/>
                <w:szCs w:val="22"/>
                <w:lang w:eastAsia="en-IN"/>
              </w:rPr>
              <w:br/>
              <w:t>Financial Institutions Group - Client Services </w:t>
            </w:r>
            <w:r w:rsidRPr="00CC3914">
              <w:rPr>
                <w:color w:val="323E4F"/>
                <w:sz w:val="22"/>
                <w:szCs w:val="22"/>
                <w:lang w:eastAsia="en-IN"/>
              </w:rPr>
              <w:br/>
              <w:t>Mobile: +91 9004 867 369</w:t>
            </w:r>
            <w:r w:rsidRPr="00CC3914">
              <w:rPr>
                <w:color w:val="323E4F"/>
                <w:sz w:val="22"/>
                <w:szCs w:val="22"/>
                <w:lang w:eastAsia="en-IN"/>
              </w:rPr>
              <w:br/>
              <w:t xml:space="preserve">E-mail: </w:t>
            </w:r>
            <w:hyperlink r:id="rId16" w:history="1">
              <w:r w:rsidRPr="00CC3914">
                <w:rPr>
                  <w:color w:val="323E4F"/>
                  <w:sz w:val="22"/>
                  <w:szCs w:val="22"/>
                  <w:lang w:eastAsia="en-IN"/>
                </w:rPr>
                <w:t>vipindorlikar@hsbc.co.in</w:t>
              </w:r>
            </w:hyperlink>
          </w:p>
        </w:tc>
      </w:tr>
      <w:tr w:rsidR="008743EA" w:rsidRPr="00CC3914" w14:paraId="771DD76D"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1F119A93" w14:textId="77777777" w:rsidR="008743EA" w:rsidRPr="00CC3914" w:rsidRDefault="008743EA" w:rsidP="008743EA">
            <w:pPr>
              <w:rPr>
                <w:color w:val="323E4F"/>
                <w:sz w:val="22"/>
                <w:szCs w:val="22"/>
                <w:lang w:eastAsia="en-IN"/>
              </w:rPr>
            </w:pPr>
            <w:r w:rsidRPr="00CC3914">
              <w:rPr>
                <w:color w:val="323E4F"/>
                <w:sz w:val="22"/>
                <w:szCs w:val="22"/>
                <w:lang w:eastAsia="en-IN"/>
              </w:rPr>
              <w:lastRenderedPageBreak/>
              <w:t>ICICI BANK LTD.</w:t>
            </w:r>
          </w:p>
        </w:tc>
        <w:tc>
          <w:tcPr>
            <w:tcW w:w="3100" w:type="dxa"/>
          </w:tcPr>
          <w:p w14:paraId="0163AA56" w14:textId="77777777" w:rsidR="008743EA" w:rsidRPr="00CC3914" w:rsidRDefault="008743EA" w:rsidP="008743EA">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ICICI Bank Ltd (Capital Markets Group)</w:t>
            </w:r>
          </w:p>
          <w:p w14:paraId="678A49CE" w14:textId="77777777" w:rsidR="008743EA" w:rsidRPr="00CC3914" w:rsidRDefault="008743EA" w:rsidP="008743EA">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 xml:space="preserve">1st Floor, 122, Mistry </w:t>
            </w:r>
            <w:proofErr w:type="spellStart"/>
            <w:r w:rsidRPr="00CC3914">
              <w:rPr>
                <w:color w:val="323E4F"/>
                <w:sz w:val="22"/>
                <w:szCs w:val="22"/>
              </w:rPr>
              <w:t>Bhavan</w:t>
            </w:r>
            <w:proofErr w:type="spellEnd"/>
          </w:p>
          <w:p w14:paraId="3F3E5641" w14:textId="77777777" w:rsidR="008743EA" w:rsidRPr="00CC3914" w:rsidRDefault="008743EA" w:rsidP="008743EA">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sidRPr="00CC3914">
              <w:rPr>
                <w:color w:val="323E4F"/>
                <w:sz w:val="22"/>
                <w:szCs w:val="22"/>
              </w:rPr>
              <w:t>Dinshaw</w:t>
            </w:r>
            <w:proofErr w:type="spellEnd"/>
            <w:r w:rsidRPr="00CC3914">
              <w:rPr>
                <w:color w:val="323E4F"/>
                <w:sz w:val="22"/>
                <w:szCs w:val="22"/>
              </w:rPr>
              <w:t xml:space="preserve"> </w:t>
            </w:r>
            <w:proofErr w:type="spellStart"/>
            <w:r w:rsidRPr="00CC3914">
              <w:rPr>
                <w:color w:val="323E4F"/>
                <w:sz w:val="22"/>
                <w:szCs w:val="22"/>
              </w:rPr>
              <w:t>Vachha</w:t>
            </w:r>
            <w:proofErr w:type="spellEnd"/>
            <w:r w:rsidRPr="00CC3914">
              <w:rPr>
                <w:color w:val="323E4F"/>
                <w:sz w:val="22"/>
                <w:szCs w:val="22"/>
              </w:rPr>
              <w:t xml:space="preserve"> Road</w:t>
            </w:r>
          </w:p>
          <w:p w14:paraId="557FC890" w14:textId="77777777" w:rsidR="008743EA" w:rsidRPr="00CC3914" w:rsidRDefault="008743EA" w:rsidP="008743EA">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sidRPr="00CC3914">
              <w:rPr>
                <w:color w:val="323E4F"/>
                <w:sz w:val="22"/>
                <w:szCs w:val="22"/>
              </w:rPr>
              <w:t>Backbay</w:t>
            </w:r>
            <w:proofErr w:type="spellEnd"/>
            <w:r w:rsidRPr="00CC3914">
              <w:rPr>
                <w:color w:val="323E4F"/>
                <w:sz w:val="22"/>
                <w:szCs w:val="22"/>
              </w:rPr>
              <w:t xml:space="preserve"> Reclamation, </w:t>
            </w:r>
            <w:proofErr w:type="spellStart"/>
            <w:r w:rsidRPr="00CC3914">
              <w:rPr>
                <w:color w:val="323E4F"/>
                <w:sz w:val="22"/>
                <w:szCs w:val="22"/>
              </w:rPr>
              <w:t>Churchgate</w:t>
            </w:r>
            <w:proofErr w:type="spellEnd"/>
          </w:p>
          <w:p w14:paraId="223E2B0F"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rPr>
              <w:t>Mumbai – 400 020</w:t>
            </w:r>
          </w:p>
        </w:tc>
        <w:tc>
          <w:tcPr>
            <w:tcW w:w="4378" w:type="dxa"/>
          </w:tcPr>
          <w:p w14:paraId="4606A3C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Manish Jain</w:t>
            </w:r>
          </w:p>
          <w:p w14:paraId="07C523FE"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 xml:space="preserve">Head - Capital Markets Group </w:t>
            </w:r>
          </w:p>
          <w:p w14:paraId="31028AEF"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Mobile :+919820571141</w:t>
            </w:r>
          </w:p>
          <w:p w14:paraId="4998CD7D"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Tel : 02226536505</w:t>
            </w:r>
          </w:p>
          <w:p w14:paraId="06100603"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Fax :02222611138</w:t>
            </w:r>
          </w:p>
          <w:p w14:paraId="2FC34D2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Email: manish.jain@icicibank.com</w:t>
            </w:r>
          </w:p>
          <w:p w14:paraId="72737D2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
          <w:p w14:paraId="53950C8C"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Abhishek</w:t>
            </w:r>
            <w:proofErr w:type="spellEnd"/>
            <w:r w:rsidRPr="00CC3914">
              <w:rPr>
                <w:b/>
                <w:color w:val="323E4F"/>
                <w:sz w:val="22"/>
                <w:szCs w:val="22"/>
                <w:lang w:eastAsia="en-IN"/>
              </w:rPr>
              <w:t xml:space="preserve"> Mishra </w:t>
            </w:r>
          </w:p>
          <w:p w14:paraId="180F2683"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 xml:space="preserve">Chief Manager </w:t>
            </w:r>
          </w:p>
          <w:p w14:paraId="1845264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Mobile : +919004923337</w:t>
            </w:r>
          </w:p>
          <w:p w14:paraId="2FDAAF4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Tel: 02226538985</w:t>
            </w:r>
          </w:p>
          <w:p w14:paraId="73836B8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Fax :02222611138</w:t>
            </w:r>
          </w:p>
          <w:p w14:paraId="13C0ABA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Email: m.abhishek@icicibank.com</w:t>
            </w:r>
          </w:p>
          <w:p w14:paraId="6185F38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
          <w:p w14:paraId="6ADC049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Jyotsna</w:t>
            </w:r>
            <w:proofErr w:type="spellEnd"/>
            <w:r w:rsidRPr="00CC3914">
              <w:rPr>
                <w:b/>
                <w:color w:val="323E4F"/>
                <w:sz w:val="22"/>
                <w:szCs w:val="22"/>
                <w:lang w:eastAsia="en-IN"/>
              </w:rPr>
              <w:t xml:space="preserve"> </w:t>
            </w:r>
            <w:proofErr w:type="spellStart"/>
            <w:r w:rsidRPr="00CC3914">
              <w:rPr>
                <w:b/>
                <w:color w:val="323E4F"/>
                <w:sz w:val="22"/>
                <w:szCs w:val="22"/>
                <w:lang w:eastAsia="en-IN"/>
              </w:rPr>
              <w:t>Mulla</w:t>
            </w:r>
            <w:proofErr w:type="spellEnd"/>
            <w:r w:rsidRPr="00CC3914">
              <w:rPr>
                <w:b/>
                <w:color w:val="323E4F"/>
                <w:sz w:val="22"/>
                <w:szCs w:val="22"/>
                <w:lang w:eastAsia="en-IN"/>
              </w:rPr>
              <w:t xml:space="preserve"> </w:t>
            </w:r>
          </w:p>
          <w:p w14:paraId="15A8F57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Senior Manager</w:t>
            </w:r>
          </w:p>
          <w:p w14:paraId="0DDCA8C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Mobile : +919930062707</w:t>
            </w:r>
          </w:p>
          <w:p w14:paraId="65437AA9"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Tel : 02266818912</w:t>
            </w:r>
          </w:p>
          <w:p w14:paraId="68C5913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Fax :02222611138</w:t>
            </w:r>
          </w:p>
          <w:p w14:paraId="7E60D36D"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Email: jyotsna.mulla@icicibank.com</w:t>
            </w:r>
          </w:p>
          <w:p w14:paraId="639C04BE"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
          <w:p w14:paraId="736EC88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Jayashree</w:t>
            </w:r>
            <w:proofErr w:type="spellEnd"/>
            <w:r w:rsidRPr="00CC3914">
              <w:rPr>
                <w:b/>
                <w:color w:val="323E4F"/>
                <w:sz w:val="22"/>
                <w:szCs w:val="22"/>
                <w:lang w:eastAsia="en-IN"/>
              </w:rPr>
              <w:t xml:space="preserve"> K </w:t>
            </w:r>
          </w:p>
          <w:p w14:paraId="7C0F1B1C"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t xml:space="preserve">Head - Operations </w:t>
            </w:r>
          </w:p>
          <w:p w14:paraId="6A8FF2FC"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Mobile : </w:t>
            </w:r>
            <w:r w:rsidRPr="00CC3914">
              <w:rPr>
                <w:color w:val="323E4F"/>
                <w:sz w:val="22"/>
                <w:szCs w:val="22"/>
              </w:rPr>
              <w:t>+91 7400086991</w:t>
            </w:r>
          </w:p>
          <w:p w14:paraId="2F69AA7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lang w:eastAsia="en-IN"/>
              </w:rPr>
              <w:t xml:space="preserve">Tel : </w:t>
            </w:r>
            <w:r w:rsidRPr="00CC3914">
              <w:rPr>
                <w:color w:val="323E4F"/>
                <w:sz w:val="22"/>
                <w:szCs w:val="22"/>
              </w:rPr>
              <w:t>+91 -2266672005</w:t>
            </w:r>
          </w:p>
          <w:p w14:paraId="03BCF61E"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rPr>
              <w:t xml:space="preserve">Fax : </w:t>
            </w:r>
            <w:r w:rsidRPr="00CC3914">
              <w:rPr>
                <w:color w:val="323E4F"/>
                <w:sz w:val="22"/>
                <w:szCs w:val="22"/>
                <w:lang w:eastAsia="en-IN"/>
              </w:rPr>
              <w:t>02222611138</w:t>
            </w:r>
          </w:p>
          <w:p w14:paraId="033A8570"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Email: jayashree.k@icicibank.com</w:t>
            </w:r>
          </w:p>
        </w:tc>
      </w:tr>
      <w:tr w:rsidR="008743EA" w:rsidRPr="00CC3914" w14:paraId="1EB7BE99"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4EDE6437" w14:textId="77777777" w:rsidR="008743EA" w:rsidRPr="00CC3914" w:rsidRDefault="008743EA" w:rsidP="008743EA">
            <w:pPr>
              <w:rPr>
                <w:color w:val="323E4F"/>
                <w:sz w:val="22"/>
                <w:szCs w:val="22"/>
                <w:lang w:eastAsia="en-IN"/>
              </w:rPr>
            </w:pPr>
            <w:r w:rsidRPr="00CC3914">
              <w:rPr>
                <w:color w:val="323E4F"/>
                <w:sz w:val="22"/>
                <w:szCs w:val="22"/>
                <w:lang w:eastAsia="en-IN"/>
              </w:rPr>
              <w:t>HDFC BANK LTD.</w:t>
            </w:r>
          </w:p>
        </w:tc>
        <w:tc>
          <w:tcPr>
            <w:tcW w:w="3100" w:type="dxa"/>
          </w:tcPr>
          <w:p w14:paraId="44B766E0"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2nd Floor, Trade World </w:t>
            </w:r>
            <w:r w:rsidRPr="00CC3914">
              <w:rPr>
                <w:color w:val="323E4F"/>
                <w:sz w:val="22"/>
                <w:szCs w:val="22"/>
                <w:lang w:eastAsia="en-IN"/>
              </w:rPr>
              <w:br/>
              <w:t>"A" Wing, Kamala Mills</w:t>
            </w:r>
            <w:r w:rsidRPr="00CC3914">
              <w:rPr>
                <w:color w:val="323E4F"/>
                <w:sz w:val="22"/>
                <w:szCs w:val="22"/>
                <w:lang w:eastAsia="en-IN"/>
              </w:rPr>
              <w:br/>
              <w:t xml:space="preserve">Lower </w:t>
            </w:r>
            <w:proofErr w:type="spellStart"/>
            <w:r w:rsidRPr="00CC3914">
              <w:rPr>
                <w:color w:val="323E4F"/>
                <w:sz w:val="22"/>
                <w:szCs w:val="22"/>
                <w:lang w:eastAsia="en-IN"/>
              </w:rPr>
              <w:t>Parel</w:t>
            </w:r>
            <w:proofErr w:type="spellEnd"/>
            <w:r w:rsidRPr="00CC3914">
              <w:rPr>
                <w:color w:val="323E4F"/>
                <w:sz w:val="22"/>
                <w:szCs w:val="22"/>
                <w:lang w:eastAsia="en-IN"/>
              </w:rPr>
              <w:t xml:space="preserve"> (w)</w:t>
            </w:r>
            <w:r w:rsidRPr="00CC3914">
              <w:rPr>
                <w:color w:val="323E4F"/>
                <w:sz w:val="22"/>
                <w:szCs w:val="22"/>
                <w:lang w:eastAsia="en-IN"/>
              </w:rPr>
              <w:br/>
              <w:t>Mumbai- 400013</w:t>
            </w:r>
          </w:p>
        </w:tc>
        <w:tc>
          <w:tcPr>
            <w:tcW w:w="4378" w:type="dxa"/>
          </w:tcPr>
          <w:tbl>
            <w:tblPr>
              <w:tblW w:w="5000" w:type="pct"/>
              <w:tblCellSpacing w:w="0" w:type="dxa"/>
              <w:tblCellMar>
                <w:left w:w="0" w:type="dxa"/>
                <w:right w:w="0" w:type="dxa"/>
              </w:tblCellMar>
              <w:tblLook w:val="04A0" w:firstRow="1" w:lastRow="0" w:firstColumn="1" w:lastColumn="0" w:noHBand="0" w:noVBand="1"/>
            </w:tblPr>
            <w:tblGrid>
              <w:gridCol w:w="4187"/>
            </w:tblGrid>
            <w:tr w:rsidR="008743EA" w:rsidRPr="00CC3914" w14:paraId="5667B951" w14:textId="77777777" w:rsidTr="0055714C">
              <w:trPr>
                <w:tblCellSpacing w:w="0" w:type="dxa"/>
              </w:trPr>
              <w:tc>
                <w:tcPr>
                  <w:tcW w:w="5000" w:type="pct"/>
                  <w:vAlign w:val="center"/>
                  <w:hideMark/>
                </w:tcPr>
                <w:p w14:paraId="51F8F1F9" w14:textId="77777777" w:rsidR="008743EA" w:rsidRPr="00CC3914" w:rsidRDefault="008743EA" w:rsidP="008743EA">
                  <w:pPr>
                    <w:rPr>
                      <w:b/>
                      <w:color w:val="323E4F"/>
                      <w:sz w:val="22"/>
                      <w:szCs w:val="22"/>
                      <w:lang w:eastAsia="en-IN"/>
                    </w:rPr>
                  </w:pPr>
                  <w:proofErr w:type="spellStart"/>
                  <w:r w:rsidRPr="00CC3914">
                    <w:rPr>
                      <w:b/>
                      <w:color w:val="323E4F"/>
                      <w:sz w:val="22"/>
                      <w:szCs w:val="22"/>
                      <w:lang w:eastAsia="en-IN"/>
                    </w:rPr>
                    <w:t>Arun</w:t>
                  </w:r>
                  <w:proofErr w:type="spellEnd"/>
                  <w:r w:rsidRPr="00CC3914">
                    <w:rPr>
                      <w:b/>
                      <w:color w:val="323E4F"/>
                      <w:sz w:val="22"/>
                      <w:szCs w:val="22"/>
                      <w:lang w:eastAsia="en-IN"/>
                    </w:rPr>
                    <w:t xml:space="preserve"> </w:t>
                  </w:r>
                  <w:proofErr w:type="spellStart"/>
                  <w:r w:rsidRPr="00CC3914">
                    <w:rPr>
                      <w:b/>
                      <w:color w:val="323E4F"/>
                      <w:sz w:val="22"/>
                      <w:szCs w:val="22"/>
                      <w:lang w:eastAsia="en-IN"/>
                    </w:rPr>
                    <w:t>Bhura</w:t>
                  </w:r>
                  <w:proofErr w:type="spellEnd"/>
                  <w:r w:rsidRPr="00CC3914">
                    <w:rPr>
                      <w:b/>
                      <w:color w:val="323E4F"/>
                      <w:sz w:val="22"/>
                      <w:szCs w:val="22"/>
                      <w:lang w:eastAsia="en-IN"/>
                    </w:rPr>
                    <w:br/>
                    <w:t xml:space="preserve">Vice President -Capital Market Business </w:t>
                  </w:r>
                  <w:r w:rsidRPr="00CC3914">
                    <w:rPr>
                      <w:b/>
                      <w:color w:val="323E4F"/>
                      <w:sz w:val="22"/>
                      <w:szCs w:val="22"/>
                      <w:lang w:eastAsia="en-IN"/>
                    </w:rPr>
                    <w:br/>
                  </w:r>
                  <w:r w:rsidRPr="00CC3914">
                    <w:rPr>
                      <w:color w:val="323E4F"/>
                      <w:sz w:val="22"/>
                      <w:szCs w:val="22"/>
                      <w:lang w:eastAsia="en-IN"/>
                    </w:rPr>
                    <w:t xml:space="preserve">Tel: 24988484 </w:t>
                  </w:r>
                  <w:proofErr w:type="spellStart"/>
                  <w:r w:rsidRPr="00CC3914">
                    <w:rPr>
                      <w:color w:val="323E4F"/>
                      <w:sz w:val="22"/>
                      <w:szCs w:val="22"/>
                      <w:lang w:eastAsia="en-IN"/>
                    </w:rPr>
                    <w:t>Extn</w:t>
                  </w:r>
                  <w:proofErr w:type="spellEnd"/>
                  <w:r w:rsidRPr="00CC3914">
                    <w:rPr>
                      <w:color w:val="323E4F"/>
                      <w:sz w:val="22"/>
                      <w:szCs w:val="22"/>
                      <w:lang w:eastAsia="en-IN"/>
                    </w:rPr>
                    <w:t xml:space="preserve"> 3998 </w:t>
                  </w:r>
                  <w:r w:rsidRPr="00CC3914">
                    <w:rPr>
                      <w:color w:val="323E4F"/>
                      <w:sz w:val="22"/>
                      <w:szCs w:val="22"/>
                      <w:lang w:eastAsia="en-IN"/>
                    </w:rPr>
                    <w:br/>
                    <w:t>Mobile: 9339838461</w:t>
                  </w:r>
                  <w:r w:rsidRPr="00CC3914">
                    <w:rPr>
                      <w:color w:val="323E4F"/>
                      <w:sz w:val="22"/>
                      <w:szCs w:val="22"/>
                      <w:lang w:eastAsia="en-IN"/>
                    </w:rPr>
                    <w:br/>
                    <w:t>Fax : 022-40804711</w:t>
                  </w:r>
                  <w:r w:rsidRPr="00CC3914">
                    <w:rPr>
                      <w:b/>
                      <w:color w:val="323E4F"/>
                      <w:sz w:val="22"/>
                      <w:szCs w:val="22"/>
                      <w:lang w:eastAsia="en-IN"/>
                    </w:rPr>
                    <w:t xml:space="preserve"> </w:t>
                  </w:r>
                </w:p>
              </w:tc>
            </w:tr>
          </w:tbl>
          <w:p w14:paraId="643D4CC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r w:rsidRPr="00CC3914">
              <w:rPr>
                <w:b/>
                <w:color w:val="323E4F"/>
                <w:sz w:val="22"/>
                <w:szCs w:val="22"/>
                <w:lang w:eastAsia="en-IN"/>
              </w:rPr>
              <w:br/>
            </w:r>
            <w:proofErr w:type="spellStart"/>
            <w:r w:rsidRPr="00CC3914">
              <w:rPr>
                <w:b/>
                <w:color w:val="323E4F"/>
                <w:sz w:val="22"/>
                <w:szCs w:val="22"/>
                <w:lang w:eastAsia="en-IN"/>
              </w:rPr>
              <w:t>Chetan</w:t>
            </w:r>
            <w:proofErr w:type="spellEnd"/>
            <w:r w:rsidRPr="00CC3914">
              <w:rPr>
                <w:b/>
                <w:color w:val="323E4F"/>
                <w:sz w:val="22"/>
                <w:szCs w:val="22"/>
                <w:lang w:eastAsia="en-IN"/>
              </w:rPr>
              <w:t xml:space="preserve"> </w:t>
            </w:r>
            <w:proofErr w:type="spellStart"/>
            <w:r w:rsidRPr="00CC3914">
              <w:rPr>
                <w:b/>
                <w:color w:val="323E4F"/>
                <w:sz w:val="22"/>
                <w:szCs w:val="22"/>
                <w:lang w:eastAsia="en-IN"/>
              </w:rPr>
              <w:t>Anam</w:t>
            </w:r>
            <w:proofErr w:type="spellEnd"/>
            <w:r w:rsidRPr="00CC3914">
              <w:rPr>
                <w:b/>
                <w:color w:val="323E4F"/>
                <w:sz w:val="22"/>
                <w:szCs w:val="22"/>
                <w:lang w:eastAsia="en-IN"/>
              </w:rPr>
              <w:br/>
              <w:t xml:space="preserve">Associate Vice President -Capital Market Business </w:t>
            </w:r>
            <w:r w:rsidRPr="00CC3914">
              <w:rPr>
                <w:b/>
                <w:color w:val="323E4F"/>
                <w:sz w:val="22"/>
                <w:szCs w:val="22"/>
                <w:lang w:eastAsia="en-IN"/>
              </w:rPr>
              <w:br/>
            </w:r>
            <w:r w:rsidRPr="00CC3914">
              <w:rPr>
                <w:color w:val="323E4F"/>
                <w:sz w:val="22"/>
                <w:szCs w:val="22"/>
                <w:lang w:eastAsia="en-IN"/>
              </w:rPr>
              <w:t xml:space="preserve">Tel: 24988484 </w:t>
            </w:r>
            <w:proofErr w:type="spellStart"/>
            <w:r w:rsidRPr="00CC3914">
              <w:rPr>
                <w:color w:val="323E4F"/>
                <w:sz w:val="22"/>
                <w:szCs w:val="22"/>
                <w:lang w:eastAsia="en-IN"/>
              </w:rPr>
              <w:t>Extn</w:t>
            </w:r>
            <w:proofErr w:type="spellEnd"/>
            <w:r w:rsidRPr="00CC3914">
              <w:rPr>
                <w:color w:val="323E4F"/>
                <w:sz w:val="22"/>
                <w:szCs w:val="22"/>
                <w:lang w:eastAsia="en-IN"/>
              </w:rPr>
              <w:t xml:space="preserve"> 3676</w:t>
            </w:r>
            <w:r w:rsidRPr="00CC3914">
              <w:rPr>
                <w:color w:val="323E4F"/>
                <w:sz w:val="22"/>
                <w:szCs w:val="22"/>
                <w:lang w:eastAsia="en-IN"/>
              </w:rPr>
              <w:br/>
              <w:t>Mobile: 9323292987</w:t>
            </w:r>
            <w:r w:rsidRPr="00CC3914">
              <w:rPr>
                <w:color w:val="323E4F"/>
                <w:sz w:val="22"/>
                <w:szCs w:val="22"/>
                <w:lang w:eastAsia="en-IN"/>
              </w:rPr>
              <w:br/>
              <w:t xml:space="preserve">Fax : 022-40804711 </w:t>
            </w:r>
            <w:r w:rsidRPr="00CC3914">
              <w:rPr>
                <w:color w:val="323E4F"/>
                <w:sz w:val="22"/>
                <w:szCs w:val="22"/>
                <w:lang w:eastAsia="en-IN"/>
              </w:rPr>
              <w:br/>
              <w:t>Email-  </w:t>
            </w:r>
            <w:hyperlink r:id="rId17" w:history="1">
              <w:r w:rsidRPr="00CC3914">
                <w:rPr>
                  <w:color w:val="323E4F"/>
                  <w:sz w:val="22"/>
                  <w:szCs w:val="22"/>
                  <w:lang w:eastAsia="en-IN"/>
                </w:rPr>
                <w:t>chetan.anam@hdfcbank.com</w:t>
              </w:r>
            </w:hyperlink>
          </w:p>
        </w:tc>
      </w:tr>
      <w:tr w:rsidR="008743EA" w:rsidRPr="00CC3914" w14:paraId="2994E0FF"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0A17A590" w14:textId="77777777" w:rsidR="008743EA" w:rsidRPr="00CC3914" w:rsidRDefault="008743EA" w:rsidP="008743EA">
            <w:pPr>
              <w:rPr>
                <w:color w:val="323E4F"/>
                <w:sz w:val="22"/>
                <w:szCs w:val="22"/>
                <w:lang w:eastAsia="en-IN"/>
              </w:rPr>
            </w:pPr>
            <w:r w:rsidRPr="00CC3914">
              <w:rPr>
                <w:color w:val="323E4F"/>
                <w:sz w:val="22"/>
                <w:szCs w:val="22"/>
                <w:lang w:eastAsia="en-IN"/>
              </w:rPr>
              <w:t>IDBI BANK LTD.</w:t>
            </w:r>
          </w:p>
        </w:tc>
        <w:tc>
          <w:tcPr>
            <w:tcW w:w="3100" w:type="dxa"/>
          </w:tcPr>
          <w:p w14:paraId="48373EB5"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Corporate Centre, Mumbai</w:t>
            </w:r>
          </w:p>
          <w:p w14:paraId="0A6D84D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IDBI Towers</w:t>
            </w:r>
          </w:p>
          <w:p w14:paraId="268DF2D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World Trade Center Complex</w:t>
            </w:r>
          </w:p>
          <w:p w14:paraId="2EA9E79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proofErr w:type="spellStart"/>
            <w:r w:rsidRPr="00CC3914">
              <w:rPr>
                <w:color w:val="323E4F"/>
                <w:sz w:val="22"/>
                <w:szCs w:val="22"/>
                <w:lang w:eastAsia="en-IN"/>
              </w:rPr>
              <w:t>Cuffe</w:t>
            </w:r>
            <w:proofErr w:type="spellEnd"/>
            <w:r w:rsidRPr="00CC3914">
              <w:rPr>
                <w:color w:val="323E4F"/>
                <w:sz w:val="22"/>
                <w:szCs w:val="22"/>
                <w:lang w:eastAsia="en-IN"/>
              </w:rPr>
              <w:t xml:space="preserve"> Parade, </w:t>
            </w:r>
            <w:proofErr w:type="spellStart"/>
            <w:r w:rsidRPr="00CC3914">
              <w:rPr>
                <w:color w:val="323E4F"/>
                <w:sz w:val="22"/>
                <w:szCs w:val="22"/>
                <w:lang w:eastAsia="en-IN"/>
              </w:rPr>
              <w:t>Colaba</w:t>
            </w:r>
            <w:proofErr w:type="spellEnd"/>
          </w:p>
          <w:p w14:paraId="472567C3"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Mumbai 400005</w:t>
            </w:r>
          </w:p>
        </w:tc>
        <w:tc>
          <w:tcPr>
            <w:tcW w:w="4378" w:type="dxa"/>
          </w:tcPr>
          <w:p w14:paraId="010A85A0"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CC3914">
              <w:rPr>
                <w:b/>
                <w:color w:val="323E4F"/>
                <w:sz w:val="22"/>
                <w:szCs w:val="22"/>
                <w:lang w:eastAsia="en-IN"/>
              </w:rPr>
              <w:t>Ranjan</w:t>
            </w:r>
            <w:proofErr w:type="spellEnd"/>
            <w:r w:rsidRPr="00CC3914">
              <w:rPr>
                <w:b/>
                <w:color w:val="323E4F"/>
                <w:sz w:val="22"/>
                <w:szCs w:val="22"/>
                <w:lang w:eastAsia="en-IN"/>
              </w:rPr>
              <w:t xml:space="preserve"> </w:t>
            </w:r>
            <w:proofErr w:type="spellStart"/>
            <w:r w:rsidRPr="00CC3914">
              <w:rPr>
                <w:b/>
                <w:color w:val="323E4F"/>
                <w:sz w:val="22"/>
                <w:szCs w:val="22"/>
                <w:lang w:eastAsia="en-IN"/>
              </w:rPr>
              <w:t>Kanhaiya</w:t>
            </w:r>
            <w:proofErr w:type="spellEnd"/>
            <w:r w:rsidRPr="00CC3914">
              <w:rPr>
                <w:b/>
                <w:color w:val="323E4F"/>
                <w:sz w:val="22"/>
                <w:szCs w:val="22"/>
                <w:lang w:eastAsia="en-IN"/>
              </w:rPr>
              <w:br/>
              <w:t>Product Head- Capital Market</w:t>
            </w:r>
            <w:r w:rsidRPr="00CC3914">
              <w:rPr>
                <w:sz w:val="22"/>
                <w:szCs w:val="22"/>
              </w:rPr>
              <w:br/>
            </w:r>
            <w:r w:rsidRPr="00CC3914">
              <w:rPr>
                <w:color w:val="323E4F"/>
                <w:sz w:val="22"/>
                <w:szCs w:val="22"/>
                <w:lang w:eastAsia="en-IN"/>
              </w:rPr>
              <w:t>Tel: 022-66552281</w:t>
            </w:r>
            <w:r w:rsidRPr="00CC3914">
              <w:rPr>
                <w:color w:val="323E4F"/>
                <w:sz w:val="22"/>
                <w:szCs w:val="22"/>
                <w:lang w:eastAsia="en-IN"/>
              </w:rPr>
              <w:br/>
              <w:t>Mob: 8780448430</w:t>
            </w:r>
          </w:p>
          <w:p w14:paraId="0BB5002E"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p>
          <w:p w14:paraId="39D488E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lang w:eastAsia="en-IN"/>
              </w:rPr>
              <w:lastRenderedPageBreak/>
              <w:t xml:space="preserve">Shri </w:t>
            </w:r>
            <w:proofErr w:type="spellStart"/>
            <w:r w:rsidRPr="00CC3914">
              <w:rPr>
                <w:b/>
                <w:color w:val="323E4F"/>
                <w:sz w:val="22"/>
                <w:szCs w:val="22"/>
                <w:lang w:eastAsia="en-IN"/>
              </w:rPr>
              <w:t>Suman</w:t>
            </w:r>
            <w:proofErr w:type="spellEnd"/>
            <w:r w:rsidRPr="00CC3914">
              <w:rPr>
                <w:b/>
                <w:color w:val="323E4F"/>
                <w:sz w:val="22"/>
                <w:szCs w:val="22"/>
                <w:lang w:eastAsia="en-IN"/>
              </w:rPr>
              <w:t xml:space="preserve"> Kumar</w:t>
            </w:r>
            <w:r w:rsidRPr="00CC3914">
              <w:rPr>
                <w:b/>
                <w:color w:val="323E4F"/>
                <w:sz w:val="22"/>
                <w:szCs w:val="22"/>
                <w:lang w:eastAsia="en-IN"/>
              </w:rPr>
              <w:br/>
              <w:t>Asst. General manager</w:t>
            </w:r>
            <w:r w:rsidRPr="00CC3914">
              <w:rPr>
                <w:sz w:val="22"/>
                <w:szCs w:val="22"/>
              </w:rPr>
              <w:br/>
            </w:r>
            <w:r w:rsidRPr="00CC3914">
              <w:rPr>
                <w:color w:val="323E4F"/>
                <w:sz w:val="22"/>
                <w:szCs w:val="22"/>
                <w:lang w:eastAsia="en-IN"/>
              </w:rPr>
              <w:t>Tel: 022-66552874</w:t>
            </w:r>
            <w:r w:rsidRPr="00CC3914">
              <w:rPr>
                <w:color w:val="323E4F"/>
                <w:sz w:val="22"/>
                <w:szCs w:val="22"/>
                <w:lang w:eastAsia="en-IN"/>
              </w:rPr>
              <w:br/>
              <w:t>Mob: 7004985273</w:t>
            </w:r>
          </w:p>
        </w:tc>
      </w:tr>
      <w:tr w:rsidR="008743EA" w:rsidRPr="00CC3914" w14:paraId="4C5888CA"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4F8854FA" w14:textId="77777777" w:rsidR="008743EA" w:rsidRPr="00CC3914" w:rsidRDefault="008743EA" w:rsidP="008743EA">
            <w:pPr>
              <w:rPr>
                <w:color w:val="323E4F"/>
                <w:sz w:val="22"/>
                <w:szCs w:val="22"/>
                <w:lang w:eastAsia="en-IN"/>
              </w:rPr>
            </w:pPr>
            <w:r w:rsidRPr="00CC3914">
              <w:rPr>
                <w:color w:val="323E4F"/>
                <w:sz w:val="22"/>
                <w:szCs w:val="22"/>
                <w:lang w:eastAsia="en-IN"/>
              </w:rPr>
              <w:lastRenderedPageBreak/>
              <w:t>INDUSIND BANK LIMITED</w:t>
            </w:r>
          </w:p>
        </w:tc>
        <w:tc>
          <w:tcPr>
            <w:tcW w:w="3100" w:type="dxa"/>
          </w:tcPr>
          <w:p w14:paraId="3C30D975"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5th floor, PNA House, Plot No. 57, Street No. 17,  MIDC, </w:t>
            </w:r>
            <w:proofErr w:type="spellStart"/>
            <w:r w:rsidRPr="00CC3914">
              <w:rPr>
                <w:color w:val="323E4F"/>
                <w:sz w:val="22"/>
                <w:szCs w:val="22"/>
                <w:lang w:eastAsia="en-IN"/>
              </w:rPr>
              <w:t>Andheri</w:t>
            </w:r>
            <w:proofErr w:type="spellEnd"/>
            <w:r w:rsidRPr="00CC3914">
              <w:rPr>
                <w:color w:val="323E4F"/>
                <w:sz w:val="22"/>
                <w:szCs w:val="22"/>
                <w:lang w:eastAsia="en-IN"/>
              </w:rPr>
              <w:t xml:space="preserve"> (East), Mumbai 400093</w:t>
            </w:r>
          </w:p>
        </w:tc>
        <w:tc>
          <w:tcPr>
            <w:tcW w:w="4378" w:type="dxa"/>
          </w:tcPr>
          <w:p w14:paraId="391320CA" w14:textId="5390B7FB"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Chetan</w:t>
            </w:r>
            <w:proofErr w:type="spellEnd"/>
            <w:r w:rsidRPr="00CC3914">
              <w:rPr>
                <w:b/>
                <w:color w:val="323E4F"/>
                <w:sz w:val="22"/>
                <w:szCs w:val="22"/>
                <w:lang w:eastAsia="en-IN"/>
              </w:rPr>
              <w:t xml:space="preserve"> </w:t>
            </w:r>
            <w:r w:rsidR="00CC3914">
              <w:rPr>
                <w:b/>
                <w:color w:val="323E4F"/>
                <w:sz w:val="22"/>
                <w:szCs w:val="22"/>
                <w:lang w:eastAsia="en-IN"/>
              </w:rPr>
              <w:t>M</w:t>
            </w:r>
            <w:r w:rsidRPr="00CC3914">
              <w:rPr>
                <w:b/>
                <w:color w:val="323E4F"/>
                <w:sz w:val="22"/>
                <w:szCs w:val="22"/>
                <w:lang w:eastAsia="en-IN"/>
              </w:rPr>
              <w:t>ehta</w:t>
            </w:r>
            <w:r w:rsidRPr="00CC3914">
              <w:rPr>
                <w:b/>
                <w:color w:val="323E4F"/>
                <w:sz w:val="22"/>
                <w:szCs w:val="22"/>
                <w:lang w:eastAsia="en-IN"/>
              </w:rPr>
              <w:br/>
              <w:t xml:space="preserve">Head – Exchange Clearing Cell </w:t>
            </w:r>
            <w:r w:rsidRPr="00CC3914">
              <w:rPr>
                <w:b/>
                <w:color w:val="323E4F"/>
                <w:sz w:val="22"/>
                <w:szCs w:val="22"/>
                <w:lang w:eastAsia="en-IN"/>
              </w:rPr>
              <w:br/>
            </w:r>
            <w:r w:rsidRPr="00CC3914">
              <w:rPr>
                <w:color w:val="323E4F"/>
                <w:sz w:val="22"/>
                <w:szCs w:val="22"/>
                <w:lang w:eastAsia="en-IN"/>
              </w:rPr>
              <w:t>Telephone- 022 61069399</w:t>
            </w:r>
            <w:r w:rsidRPr="00CC3914">
              <w:rPr>
                <w:color w:val="323E4F"/>
                <w:sz w:val="22"/>
                <w:szCs w:val="22"/>
                <w:lang w:eastAsia="en-IN"/>
              </w:rPr>
              <w:br/>
              <w:t>Mobile-9867173443</w:t>
            </w:r>
            <w:r w:rsidRPr="00CC3914">
              <w:rPr>
                <w:color w:val="323E4F"/>
                <w:sz w:val="22"/>
                <w:szCs w:val="22"/>
                <w:lang w:eastAsia="en-IN"/>
              </w:rPr>
              <w:br/>
              <w:t>Fax- 022 61069414</w:t>
            </w:r>
            <w:r w:rsidRPr="00CC3914">
              <w:rPr>
                <w:color w:val="323E4F"/>
                <w:sz w:val="22"/>
                <w:szCs w:val="22"/>
                <w:lang w:eastAsia="en-IN"/>
              </w:rPr>
              <w:br/>
              <w:t xml:space="preserve">Email- </w:t>
            </w:r>
            <w:hyperlink r:id="rId18" w:history="1">
              <w:r w:rsidRPr="00CC3914">
                <w:rPr>
                  <w:color w:val="323E4F"/>
                  <w:sz w:val="22"/>
                  <w:szCs w:val="22"/>
                  <w:lang w:eastAsia="en-IN"/>
                </w:rPr>
                <w:t>chetan.mehta@indusind.com</w:t>
              </w:r>
            </w:hyperlink>
            <w:r w:rsidRPr="00CC3914">
              <w:rPr>
                <w:color w:val="323E4F"/>
                <w:sz w:val="22"/>
                <w:szCs w:val="22"/>
                <w:lang w:eastAsia="en-IN"/>
              </w:rPr>
              <w:t xml:space="preserve"> </w:t>
            </w:r>
          </w:p>
          <w:p w14:paraId="2DDDC392"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
          <w:p w14:paraId="2FA477E1"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Kaushik</w:t>
            </w:r>
            <w:proofErr w:type="spellEnd"/>
            <w:r w:rsidRPr="00CC3914">
              <w:rPr>
                <w:b/>
                <w:color w:val="323E4F"/>
                <w:sz w:val="22"/>
                <w:szCs w:val="22"/>
                <w:lang w:eastAsia="en-IN"/>
              </w:rPr>
              <w:t xml:space="preserve"> Chatterjee</w:t>
            </w:r>
            <w:r w:rsidRPr="00CC3914">
              <w:rPr>
                <w:b/>
                <w:color w:val="323E4F"/>
                <w:sz w:val="22"/>
                <w:szCs w:val="22"/>
                <w:lang w:eastAsia="en-IN"/>
              </w:rPr>
              <w:br/>
              <w:t xml:space="preserve">Associate Vice President </w:t>
            </w:r>
          </w:p>
          <w:p w14:paraId="5397C349"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Telephone- 022 61069318</w:t>
            </w:r>
            <w:r w:rsidRPr="00CC3914">
              <w:rPr>
                <w:color w:val="323E4F"/>
                <w:sz w:val="22"/>
                <w:szCs w:val="22"/>
                <w:lang w:eastAsia="en-IN"/>
              </w:rPr>
              <w:br/>
              <w:t>Mobile-9920209335</w:t>
            </w:r>
            <w:r w:rsidRPr="00CC3914">
              <w:rPr>
                <w:color w:val="323E4F"/>
                <w:sz w:val="22"/>
                <w:szCs w:val="22"/>
                <w:lang w:eastAsia="en-IN"/>
              </w:rPr>
              <w:br/>
              <w:t>Fax- 022 61069414</w:t>
            </w:r>
          </w:p>
          <w:p w14:paraId="002BAB7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Email- </w:t>
            </w:r>
            <w:hyperlink r:id="rId19" w:history="1">
              <w:r w:rsidRPr="00CC3914">
                <w:rPr>
                  <w:color w:val="323E4F"/>
                  <w:sz w:val="22"/>
                  <w:szCs w:val="22"/>
                  <w:lang w:eastAsia="en-IN"/>
                </w:rPr>
                <w:t>chatterjee.kaushik@indusind.com</w:t>
              </w:r>
            </w:hyperlink>
          </w:p>
          <w:p w14:paraId="265E26A3"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
          <w:p w14:paraId="04FD015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r w:rsidRPr="00CC3914">
              <w:rPr>
                <w:b/>
                <w:color w:val="323E4F"/>
                <w:sz w:val="22"/>
                <w:szCs w:val="22"/>
                <w:lang w:eastAsia="en-IN"/>
              </w:rPr>
              <w:t>Mahesh Kumar</w:t>
            </w:r>
            <w:r w:rsidRPr="00CC3914">
              <w:rPr>
                <w:b/>
                <w:color w:val="323E4F"/>
                <w:sz w:val="22"/>
                <w:szCs w:val="22"/>
                <w:lang w:eastAsia="en-IN"/>
              </w:rPr>
              <w:br/>
              <w:t>Head – Capital and Commodity Markets Division</w:t>
            </w:r>
          </w:p>
          <w:p w14:paraId="79299C27"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Telephone- 022 66347722</w:t>
            </w:r>
            <w:r w:rsidRPr="00CC3914">
              <w:rPr>
                <w:color w:val="323E4F"/>
                <w:sz w:val="22"/>
                <w:szCs w:val="22"/>
                <w:lang w:eastAsia="en-IN"/>
              </w:rPr>
              <w:br/>
              <w:t>Mobile-9920903883</w:t>
            </w:r>
            <w:r w:rsidRPr="00CC3914">
              <w:rPr>
                <w:color w:val="323E4F"/>
                <w:sz w:val="22"/>
                <w:szCs w:val="22"/>
                <w:lang w:eastAsia="en-IN"/>
              </w:rPr>
              <w:br/>
              <w:t xml:space="preserve">Email- </w:t>
            </w:r>
            <w:hyperlink r:id="rId20" w:history="1">
              <w:r w:rsidRPr="00CC3914">
                <w:rPr>
                  <w:color w:val="323E4F"/>
                  <w:sz w:val="22"/>
                  <w:szCs w:val="22"/>
                  <w:lang w:eastAsia="en-IN"/>
                </w:rPr>
                <w:t>maheshc.kumar@indusind.com</w:t>
              </w:r>
            </w:hyperlink>
          </w:p>
        </w:tc>
      </w:tr>
      <w:tr w:rsidR="008743EA" w:rsidRPr="00CC3914" w14:paraId="33A81B92"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7B849AB3" w14:textId="77777777" w:rsidR="008743EA" w:rsidRPr="00CC3914" w:rsidRDefault="008743EA" w:rsidP="008743EA">
            <w:pPr>
              <w:rPr>
                <w:color w:val="323E4F"/>
                <w:sz w:val="22"/>
                <w:szCs w:val="22"/>
                <w:lang w:eastAsia="en-IN"/>
              </w:rPr>
            </w:pPr>
            <w:r w:rsidRPr="00CC3914">
              <w:rPr>
                <w:color w:val="323E4F"/>
                <w:sz w:val="22"/>
                <w:szCs w:val="22"/>
                <w:lang w:eastAsia="en-IN"/>
              </w:rPr>
              <w:t>KOTAK MAHINDRA BANK LTD.</w:t>
            </w:r>
          </w:p>
        </w:tc>
        <w:tc>
          <w:tcPr>
            <w:tcW w:w="3100" w:type="dxa"/>
          </w:tcPr>
          <w:p w14:paraId="292FC5C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Financial Institutions Group, 3rd Floor, 27 BKC, Plot No. C-27, G-Block, </w:t>
            </w:r>
            <w:proofErr w:type="spellStart"/>
            <w:r w:rsidRPr="00CC3914">
              <w:rPr>
                <w:color w:val="323E4F"/>
                <w:sz w:val="22"/>
                <w:szCs w:val="22"/>
                <w:lang w:eastAsia="en-IN"/>
              </w:rPr>
              <w:t>Bandra</w:t>
            </w:r>
            <w:proofErr w:type="spellEnd"/>
            <w:r w:rsidRPr="00CC3914">
              <w:rPr>
                <w:color w:val="323E4F"/>
                <w:sz w:val="22"/>
                <w:szCs w:val="22"/>
                <w:lang w:eastAsia="en-IN"/>
              </w:rPr>
              <w:t xml:space="preserve"> </w:t>
            </w:r>
            <w:proofErr w:type="spellStart"/>
            <w:r w:rsidRPr="00CC3914">
              <w:rPr>
                <w:color w:val="323E4F"/>
                <w:sz w:val="22"/>
                <w:szCs w:val="22"/>
                <w:lang w:eastAsia="en-IN"/>
              </w:rPr>
              <w:t>Kurla</w:t>
            </w:r>
            <w:proofErr w:type="spellEnd"/>
            <w:r w:rsidRPr="00CC3914">
              <w:rPr>
                <w:color w:val="323E4F"/>
                <w:sz w:val="22"/>
                <w:szCs w:val="22"/>
                <w:lang w:eastAsia="en-IN"/>
              </w:rPr>
              <w:t xml:space="preserve"> Complex, </w:t>
            </w:r>
            <w:proofErr w:type="spellStart"/>
            <w:r w:rsidRPr="00CC3914">
              <w:rPr>
                <w:color w:val="323E4F"/>
                <w:sz w:val="22"/>
                <w:szCs w:val="22"/>
                <w:lang w:eastAsia="en-IN"/>
              </w:rPr>
              <w:t>Bandra</w:t>
            </w:r>
            <w:proofErr w:type="spellEnd"/>
            <w:r w:rsidRPr="00CC3914">
              <w:rPr>
                <w:color w:val="323E4F"/>
                <w:sz w:val="22"/>
                <w:szCs w:val="22"/>
                <w:lang w:eastAsia="en-IN"/>
              </w:rPr>
              <w:t xml:space="preserve"> (East), Mumbai-400051</w:t>
            </w:r>
          </w:p>
        </w:tc>
        <w:tc>
          <w:tcPr>
            <w:tcW w:w="4378" w:type="dxa"/>
          </w:tcPr>
          <w:p w14:paraId="28C2595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proofErr w:type="spellStart"/>
            <w:r w:rsidRPr="00CC3914">
              <w:rPr>
                <w:b/>
                <w:color w:val="323E4F"/>
                <w:sz w:val="22"/>
                <w:szCs w:val="22"/>
              </w:rPr>
              <w:t>Sachin</w:t>
            </w:r>
            <w:proofErr w:type="spellEnd"/>
            <w:r w:rsidRPr="00CC3914">
              <w:rPr>
                <w:b/>
                <w:color w:val="323E4F"/>
                <w:sz w:val="22"/>
                <w:szCs w:val="22"/>
              </w:rPr>
              <w:t xml:space="preserve"> </w:t>
            </w:r>
            <w:proofErr w:type="spellStart"/>
            <w:r w:rsidRPr="00CC3914">
              <w:rPr>
                <w:b/>
                <w:color w:val="323E4F"/>
                <w:sz w:val="22"/>
                <w:szCs w:val="22"/>
              </w:rPr>
              <w:t>Samant</w:t>
            </w:r>
            <w:proofErr w:type="spellEnd"/>
          </w:p>
          <w:p w14:paraId="42EA9C2D"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CC3914">
              <w:rPr>
                <w:b/>
                <w:color w:val="323E4F"/>
                <w:sz w:val="22"/>
                <w:szCs w:val="22"/>
              </w:rPr>
              <w:t>Senior Executive Vice President</w:t>
            </w:r>
          </w:p>
          <w:p w14:paraId="3D7632F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Direct land line-+91-22-61660307</w:t>
            </w:r>
          </w:p>
          <w:p w14:paraId="7A8D94D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Mobile-+91-9820347421</w:t>
            </w:r>
          </w:p>
          <w:p w14:paraId="249463B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val="en-IN"/>
              </w:rPr>
            </w:pPr>
            <w:r w:rsidRPr="00CC3914">
              <w:rPr>
                <w:color w:val="323E4F"/>
                <w:sz w:val="22"/>
                <w:szCs w:val="22"/>
              </w:rPr>
              <w:t>email- sachin.samant@kotak.com</w:t>
            </w:r>
          </w:p>
          <w:p w14:paraId="6BC201F9"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p>
          <w:p w14:paraId="0CD2AAE4"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proofErr w:type="spellStart"/>
            <w:r w:rsidRPr="00CC3914">
              <w:rPr>
                <w:b/>
                <w:color w:val="323E4F"/>
                <w:sz w:val="22"/>
                <w:szCs w:val="22"/>
              </w:rPr>
              <w:t>Mujtaba</w:t>
            </w:r>
            <w:proofErr w:type="spellEnd"/>
            <w:r w:rsidRPr="00CC3914">
              <w:rPr>
                <w:b/>
                <w:color w:val="323E4F"/>
                <w:sz w:val="22"/>
                <w:szCs w:val="22"/>
              </w:rPr>
              <w:t xml:space="preserve"> Nasser</w:t>
            </w:r>
          </w:p>
          <w:p w14:paraId="08F2A301"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CC3914">
              <w:rPr>
                <w:b/>
                <w:color w:val="323E4F"/>
                <w:sz w:val="22"/>
                <w:szCs w:val="22"/>
              </w:rPr>
              <w:t>Vice President</w:t>
            </w:r>
          </w:p>
          <w:p w14:paraId="5F641D5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Direct land line- +91-22-61660321</w:t>
            </w:r>
          </w:p>
          <w:p w14:paraId="1EC6E42F"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Mobile-+91-9920755025</w:t>
            </w:r>
          </w:p>
          <w:p w14:paraId="4F2C946C"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 xml:space="preserve">email- </w:t>
            </w:r>
            <w:hyperlink r:id="rId21" w:history="1">
              <w:r w:rsidRPr="00CC3914">
                <w:rPr>
                  <w:rStyle w:val="Hyperlink"/>
                  <w:sz w:val="22"/>
                  <w:szCs w:val="22"/>
                </w:rPr>
                <w:t>mujtaba.nasser@kotak.com</w:t>
              </w:r>
            </w:hyperlink>
          </w:p>
          <w:p w14:paraId="7C46D9A8"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p>
          <w:p w14:paraId="45190DD9"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proofErr w:type="spellStart"/>
            <w:r w:rsidRPr="00CC3914">
              <w:rPr>
                <w:b/>
                <w:color w:val="323E4F"/>
                <w:sz w:val="22"/>
                <w:szCs w:val="22"/>
              </w:rPr>
              <w:t>Manoj</w:t>
            </w:r>
            <w:proofErr w:type="spellEnd"/>
            <w:r w:rsidRPr="00CC3914">
              <w:rPr>
                <w:b/>
                <w:color w:val="323E4F"/>
                <w:sz w:val="22"/>
                <w:szCs w:val="22"/>
              </w:rPr>
              <w:t xml:space="preserve"> Gupta</w:t>
            </w:r>
          </w:p>
          <w:p w14:paraId="6D35159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CC3914">
              <w:rPr>
                <w:b/>
                <w:color w:val="323E4F"/>
                <w:sz w:val="22"/>
                <w:szCs w:val="22"/>
              </w:rPr>
              <w:t>Associate Vice President</w:t>
            </w:r>
          </w:p>
          <w:p w14:paraId="288976C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Direct land line- +91-22-61660367</w:t>
            </w:r>
          </w:p>
          <w:p w14:paraId="3C9E8A2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Mobile-+91-7678042555</w:t>
            </w:r>
          </w:p>
          <w:p w14:paraId="29260C0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lang w:eastAsia="en-IN"/>
              </w:rPr>
            </w:pPr>
            <w:r w:rsidRPr="00CC3914">
              <w:rPr>
                <w:color w:val="323E4F"/>
                <w:sz w:val="22"/>
                <w:szCs w:val="22"/>
              </w:rPr>
              <w:t>Email- manojkumar.gupta1@kotak.com</w:t>
            </w:r>
          </w:p>
        </w:tc>
      </w:tr>
      <w:tr w:rsidR="008743EA" w:rsidRPr="00CC3914" w14:paraId="019DB4B5"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53367E43" w14:textId="77777777" w:rsidR="008743EA" w:rsidRPr="00CC3914" w:rsidRDefault="008743EA" w:rsidP="008743EA">
            <w:pPr>
              <w:rPr>
                <w:color w:val="323E4F"/>
                <w:sz w:val="22"/>
                <w:szCs w:val="22"/>
                <w:lang w:eastAsia="en-IN"/>
              </w:rPr>
            </w:pPr>
            <w:r w:rsidRPr="00CC3914">
              <w:rPr>
                <w:color w:val="323E4F"/>
                <w:sz w:val="22"/>
                <w:szCs w:val="22"/>
                <w:lang w:eastAsia="en-IN"/>
              </w:rPr>
              <w:t>STANDARD CHARTERED BANK</w:t>
            </w:r>
          </w:p>
        </w:tc>
        <w:tc>
          <w:tcPr>
            <w:tcW w:w="3100" w:type="dxa"/>
          </w:tcPr>
          <w:p w14:paraId="6C96C274"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Standard Chartered Bank</w:t>
            </w:r>
          </w:p>
          <w:p w14:paraId="6EAECE7B"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proofErr w:type="spellStart"/>
            <w:r w:rsidRPr="00CC3914">
              <w:rPr>
                <w:color w:val="323E4F"/>
                <w:sz w:val="22"/>
                <w:szCs w:val="22"/>
              </w:rPr>
              <w:t>Crescenzo</w:t>
            </w:r>
            <w:proofErr w:type="spellEnd"/>
            <w:r w:rsidRPr="00CC3914">
              <w:rPr>
                <w:color w:val="323E4F"/>
                <w:sz w:val="22"/>
                <w:szCs w:val="22"/>
              </w:rPr>
              <w:t>, 7</w:t>
            </w:r>
            <w:r w:rsidRPr="00CC3914">
              <w:rPr>
                <w:color w:val="323E4F"/>
                <w:sz w:val="22"/>
                <w:szCs w:val="22"/>
                <w:vertAlign w:val="superscript"/>
              </w:rPr>
              <w:t>th</w:t>
            </w:r>
            <w:r w:rsidRPr="00CC3914">
              <w:rPr>
                <w:color w:val="323E4F"/>
                <w:sz w:val="22"/>
                <w:szCs w:val="22"/>
              </w:rPr>
              <w:t xml:space="preserve"> floor, </w:t>
            </w:r>
          </w:p>
          <w:p w14:paraId="433425B7"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 xml:space="preserve">C 38/39 Block, Behind MCA Club, </w:t>
            </w:r>
          </w:p>
          <w:p w14:paraId="4297C003"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proofErr w:type="spellStart"/>
            <w:r w:rsidRPr="00CC3914">
              <w:rPr>
                <w:color w:val="323E4F"/>
                <w:sz w:val="22"/>
                <w:szCs w:val="22"/>
              </w:rPr>
              <w:t>Bandra</w:t>
            </w:r>
            <w:proofErr w:type="spellEnd"/>
            <w:r w:rsidRPr="00CC3914">
              <w:rPr>
                <w:color w:val="323E4F"/>
                <w:sz w:val="22"/>
                <w:szCs w:val="22"/>
              </w:rPr>
              <w:t xml:space="preserve"> </w:t>
            </w:r>
            <w:proofErr w:type="spellStart"/>
            <w:r w:rsidRPr="00CC3914">
              <w:rPr>
                <w:color w:val="323E4F"/>
                <w:sz w:val="22"/>
                <w:szCs w:val="22"/>
              </w:rPr>
              <w:t>Kurla</w:t>
            </w:r>
            <w:proofErr w:type="spellEnd"/>
            <w:r w:rsidRPr="00CC3914">
              <w:rPr>
                <w:color w:val="323E4F"/>
                <w:sz w:val="22"/>
                <w:szCs w:val="22"/>
              </w:rPr>
              <w:t xml:space="preserve"> Complex, </w:t>
            </w:r>
          </w:p>
          <w:p w14:paraId="52AE0775"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proofErr w:type="spellStart"/>
            <w:r w:rsidRPr="00CC3914">
              <w:rPr>
                <w:color w:val="323E4F"/>
                <w:sz w:val="22"/>
                <w:szCs w:val="22"/>
              </w:rPr>
              <w:t>Bandra</w:t>
            </w:r>
            <w:proofErr w:type="spellEnd"/>
            <w:r w:rsidRPr="00CC3914">
              <w:rPr>
                <w:color w:val="323E4F"/>
                <w:sz w:val="22"/>
                <w:szCs w:val="22"/>
              </w:rPr>
              <w:t xml:space="preserve"> East, Mumbai 400051 </w:t>
            </w:r>
          </w:p>
          <w:p w14:paraId="79610192"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p>
        </w:tc>
        <w:tc>
          <w:tcPr>
            <w:tcW w:w="4378" w:type="dxa"/>
          </w:tcPr>
          <w:p w14:paraId="198637B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CC3914">
              <w:rPr>
                <w:b/>
                <w:color w:val="323E4F"/>
                <w:sz w:val="22"/>
                <w:szCs w:val="22"/>
              </w:rPr>
              <w:t>Ashish Kapoor</w:t>
            </w:r>
          </w:p>
          <w:p w14:paraId="4D148D72"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CC3914">
              <w:rPr>
                <w:b/>
                <w:color w:val="323E4F"/>
                <w:sz w:val="22"/>
                <w:szCs w:val="22"/>
              </w:rPr>
              <w:t>Director, I&amp;I Sales, TB</w:t>
            </w:r>
          </w:p>
          <w:p w14:paraId="28833511"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 xml:space="preserve">Telephone- 91 22 61157767 </w:t>
            </w:r>
          </w:p>
          <w:p w14:paraId="4C97A12C"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Mobile- +91 9870224057</w:t>
            </w:r>
          </w:p>
          <w:p w14:paraId="700EE036"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Fax- 022 61159004</w:t>
            </w:r>
          </w:p>
          <w:p w14:paraId="05BC5F8C"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 xml:space="preserve">Email- </w:t>
            </w:r>
            <w:hyperlink r:id="rId22" w:history="1">
              <w:r w:rsidRPr="00CC3914">
                <w:rPr>
                  <w:rStyle w:val="Hyperlink"/>
                  <w:color w:val="323E4F"/>
                  <w:sz w:val="22"/>
                  <w:szCs w:val="22"/>
                </w:rPr>
                <w:t>ashish.kapoor@sc.com</w:t>
              </w:r>
            </w:hyperlink>
          </w:p>
          <w:p w14:paraId="26AA2EF0"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69D7860D"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rPr>
            </w:pPr>
            <w:proofErr w:type="spellStart"/>
            <w:r w:rsidRPr="00CC3914">
              <w:rPr>
                <w:b/>
                <w:color w:val="323E4F"/>
                <w:sz w:val="22"/>
                <w:szCs w:val="22"/>
              </w:rPr>
              <w:t>Jaydeep</w:t>
            </w:r>
            <w:proofErr w:type="spellEnd"/>
            <w:r w:rsidRPr="00CC3914">
              <w:rPr>
                <w:b/>
                <w:color w:val="323E4F"/>
                <w:sz w:val="22"/>
                <w:szCs w:val="22"/>
              </w:rPr>
              <w:t xml:space="preserve"> </w:t>
            </w:r>
            <w:proofErr w:type="spellStart"/>
            <w:r w:rsidRPr="00CC3914">
              <w:rPr>
                <w:b/>
                <w:color w:val="323E4F"/>
                <w:sz w:val="22"/>
                <w:szCs w:val="22"/>
              </w:rPr>
              <w:t>Ubhaykar</w:t>
            </w:r>
            <w:proofErr w:type="spellEnd"/>
          </w:p>
          <w:p w14:paraId="0C3E8AE6"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CC3914">
              <w:rPr>
                <w:b/>
                <w:color w:val="323E4F"/>
                <w:sz w:val="22"/>
                <w:szCs w:val="22"/>
              </w:rPr>
              <w:t>Manager - CMS</w:t>
            </w:r>
          </w:p>
          <w:p w14:paraId="56635BC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Telephone- 91 22 61157277</w:t>
            </w:r>
          </w:p>
          <w:p w14:paraId="3CC5441A"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Mobile- +91 9870224057</w:t>
            </w:r>
          </w:p>
          <w:p w14:paraId="76D26C9D"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r w:rsidRPr="00CC3914">
              <w:rPr>
                <w:color w:val="323E4F"/>
                <w:sz w:val="22"/>
                <w:szCs w:val="22"/>
              </w:rPr>
              <w:t xml:space="preserve">Email- </w:t>
            </w:r>
            <w:hyperlink r:id="rId23" w:history="1">
              <w:r w:rsidRPr="00CC3914">
                <w:rPr>
                  <w:rStyle w:val="Hyperlink"/>
                  <w:color w:val="323E4F"/>
                  <w:sz w:val="22"/>
                  <w:szCs w:val="22"/>
                </w:rPr>
                <w:t>jaydeep.ubhaykar@sc.com</w:t>
              </w:r>
            </w:hyperlink>
          </w:p>
        </w:tc>
      </w:tr>
      <w:tr w:rsidR="008743EA" w:rsidRPr="00CC3914" w14:paraId="3DFDFB21"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1A2A2600" w14:textId="77777777" w:rsidR="008743EA" w:rsidRPr="00CC3914" w:rsidRDefault="008743EA" w:rsidP="008743EA">
            <w:pPr>
              <w:rPr>
                <w:color w:val="323E4F"/>
                <w:sz w:val="22"/>
                <w:szCs w:val="22"/>
                <w:lang w:eastAsia="en-IN"/>
              </w:rPr>
            </w:pPr>
            <w:r w:rsidRPr="00CC3914">
              <w:rPr>
                <w:color w:val="323E4F"/>
                <w:sz w:val="22"/>
                <w:szCs w:val="22"/>
                <w:lang w:eastAsia="en-IN"/>
              </w:rPr>
              <w:t>UNION BANK OF INDIA</w:t>
            </w:r>
          </w:p>
        </w:tc>
        <w:tc>
          <w:tcPr>
            <w:tcW w:w="3100" w:type="dxa"/>
          </w:tcPr>
          <w:p w14:paraId="5E0081DA"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1F497D"/>
                <w:sz w:val="22"/>
                <w:szCs w:val="22"/>
              </w:rPr>
            </w:pPr>
            <w:r w:rsidRPr="00CC3914">
              <w:rPr>
                <w:color w:val="323E4F"/>
                <w:sz w:val="22"/>
                <w:szCs w:val="22"/>
                <w:lang w:eastAsia="en-IN"/>
              </w:rPr>
              <w:t>M S Marg Branch</w:t>
            </w:r>
            <w:r w:rsidRPr="00CC3914">
              <w:rPr>
                <w:color w:val="1F497D"/>
                <w:sz w:val="22"/>
                <w:szCs w:val="22"/>
              </w:rPr>
              <w:br/>
            </w:r>
            <w:r w:rsidRPr="00CC3914">
              <w:rPr>
                <w:color w:val="323E4F"/>
                <w:sz w:val="22"/>
                <w:szCs w:val="22"/>
                <w:lang w:eastAsia="en-IN"/>
              </w:rPr>
              <w:t>66/80 Mumbai</w:t>
            </w:r>
            <w:r w:rsidRPr="00CC3914">
              <w:rPr>
                <w:color w:val="1F497D"/>
                <w:sz w:val="22"/>
                <w:szCs w:val="22"/>
              </w:rPr>
              <w:br/>
            </w:r>
            <w:proofErr w:type="spellStart"/>
            <w:r w:rsidRPr="00CC3914">
              <w:rPr>
                <w:color w:val="323E4F"/>
                <w:sz w:val="22"/>
                <w:szCs w:val="22"/>
                <w:lang w:eastAsia="en-IN"/>
              </w:rPr>
              <w:lastRenderedPageBreak/>
              <w:t>Samachar</w:t>
            </w:r>
            <w:proofErr w:type="spellEnd"/>
            <w:r w:rsidRPr="00CC3914">
              <w:rPr>
                <w:color w:val="323E4F"/>
                <w:sz w:val="22"/>
                <w:szCs w:val="22"/>
                <w:lang w:eastAsia="en-IN"/>
              </w:rPr>
              <w:t xml:space="preserve"> Marg,</w:t>
            </w:r>
            <w:r w:rsidRPr="00CC3914">
              <w:rPr>
                <w:color w:val="1F497D"/>
                <w:sz w:val="22"/>
                <w:szCs w:val="22"/>
              </w:rPr>
              <w:br/>
            </w:r>
            <w:r w:rsidRPr="00CC3914">
              <w:rPr>
                <w:color w:val="323E4F"/>
                <w:sz w:val="22"/>
                <w:szCs w:val="22"/>
                <w:lang w:eastAsia="en-IN"/>
              </w:rPr>
              <w:t>Fort, Mumbai</w:t>
            </w:r>
            <w:r w:rsidRPr="00CC3914">
              <w:rPr>
                <w:color w:val="1F497D"/>
                <w:sz w:val="22"/>
                <w:szCs w:val="22"/>
              </w:rPr>
              <w:t xml:space="preserve"> </w:t>
            </w:r>
            <w:r w:rsidRPr="00CC3914">
              <w:rPr>
                <w:color w:val="323E4F"/>
                <w:sz w:val="22"/>
                <w:szCs w:val="22"/>
                <w:lang w:eastAsia="en-IN"/>
              </w:rPr>
              <w:t xml:space="preserve">400023 </w:t>
            </w:r>
          </w:p>
        </w:tc>
        <w:tc>
          <w:tcPr>
            <w:tcW w:w="4378" w:type="dxa"/>
          </w:tcPr>
          <w:p w14:paraId="548261D9"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CC3914">
              <w:rPr>
                <w:b/>
                <w:color w:val="323E4F"/>
                <w:sz w:val="22"/>
                <w:szCs w:val="22"/>
              </w:rPr>
              <w:lastRenderedPageBreak/>
              <w:t xml:space="preserve">Deepak </w:t>
            </w:r>
            <w:proofErr w:type="spellStart"/>
            <w:r w:rsidRPr="00CC3914">
              <w:rPr>
                <w:b/>
                <w:color w:val="323E4F"/>
                <w:sz w:val="22"/>
                <w:szCs w:val="22"/>
              </w:rPr>
              <w:t>Saxena</w:t>
            </w:r>
            <w:proofErr w:type="spellEnd"/>
          </w:p>
          <w:p w14:paraId="28F0954E"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CC3914">
              <w:rPr>
                <w:b/>
                <w:color w:val="323E4F"/>
                <w:sz w:val="22"/>
                <w:szCs w:val="22"/>
              </w:rPr>
              <w:t>Asst. General manager</w:t>
            </w:r>
          </w:p>
          <w:p w14:paraId="309C9226"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t>Telephone-022-22629399</w:t>
            </w:r>
          </w:p>
          <w:p w14:paraId="019F9A38"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color w:val="323E4F"/>
                <w:sz w:val="22"/>
                <w:szCs w:val="22"/>
              </w:rPr>
              <w:lastRenderedPageBreak/>
              <w:t>Mobile-8655089549</w:t>
            </w:r>
          </w:p>
          <w:p w14:paraId="62EC04B9" w14:textId="77777777" w:rsidR="008743EA" w:rsidRPr="00CC3914" w:rsidRDefault="00BA39B4" w:rsidP="008743EA">
            <w:pPr>
              <w:cnfStyle w:val="000000000000" w:firstRow="0" w:lastRow="0" w:firstColumn="0" w:lastColumn="0" w:oddVBand="0" w:evenVBand="0" w:oddHBand="0" w:evenHBand="0" w:firstRowFirstColumn="0" w:firstRowLastColumn="0" w:lastRowFirstColumn="0" w:lastRowLastColumn="0"/>
              <w:rPr>
                <w:color w:val="323E4F"/>
                <w:sz w:val="22"/>
                <w:szCs w:val="22"/>
              </w:rPr>
            </w:pPr>
            <w:hyperlink r:id="rId24" w:history="1">
              <w:r w:rsidR="008743EA" w:rsidRPr="00CC3914">
                <w:rPr>
                  <w:color w:val="323E4F"/>
                  <w:sz w:val="22"/>
                  <w:szCs w:val="22"/>
                </w:rPr>
                <w:t>email-deepak@unionbankofindia.com</w:t>
              </w:r>
            </w:hyperlink>
          </w:p>
          <w:p w14:paraId="137E17C2"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76237A7" w14:textId="77777777" w:rsidR="008743EA" w:rsidRPr="00CC3914" w:rsidRDefault="008743EA"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b/>
                <w:color w:val="323E4F"/>
                <w:sz w:val="22"/>
                <w:szCs w:val="22"/>
              </w:rPr>
              <w:t xml:space="preserve">Jaya </w:t>
            </w:r>
            <w:proofErr w:type="spellStart"/>
            <w:r w:rsidRPr="00CC3914">
              <w:rPr>
                <w:b/>
                <w:color w:val="323E4F"/>
                <w:sz w:val="22"/>
                <w:szCs w:val="22"/>
              </w:rPr>
              <w:t>gadekar</w:t>
            </w:r>
            <w:proofErr w:type="spellEnd"/>
            <w:r w:rsidRPr="00CC3914">
              <w:rPr>
                <w:b/>
                <w:color w:val="323E4F"/>
                <w:sz w:val="22"/>
                <w:szCs w:val="22"/>
              </w:rPr>
              <w:br/>
              <w:t>Senior Manager</w:t>
            </w:r>
            <w:r w:rsidRPr="00CC3914">
              <w:rPr>
                <w:i/>
                <w:iCs/>
                <w:sz w:val="22"/>
                <w:szCs w:val="22"/>
                <w:u w:val="single"/>
              </w:rPr>
              <w:br/>
            </w:r>
            <w:r w:rsidRPr="00CC3914">
              <w:rPr>
                <w:color w:val="323E4F"/>
                <w:sz w:val="22"/>
                <w:szCs w:val="22"/>
              </w:rPr>
              <w:t>Telephone-022-22629411</w:t>
            </w:r>
            <w:r w:rsidRPr="00CC3914">
              <w:rPr>
                <w:color w:val="323E4F"/>
                <w:sz w:val="22"/>
                <w:szCs w:val="22"/>
              </w:rPr>
              <w:br/>
              <w:t>Mobile-9930835216</w:t>
            </w:r>
            <w:r w:rsidRPr="00CC3914">
              <w:rPr>
                <w:color w:val="323E4F"/>
                <w:sz w:val="22"/>
                <w:szCs w:val="22"/>
              </w:rPr>
              <w:br/>
              <w:t>Fax-22642742</w:t>
            </w:r>
            <w:r w:rsidRPr="00CC3914">
              <w:rPr>
                <w:color w:val="323E4F"/>
                <w:sz w:val="22"/>
                <w:szCs w:val="22"/>
              </w:rPr>
              <w:br/>
            </w:r>
            <w:hyperlink r:id="rId25" w:history="1">
              <w:r w:rsidRPr="00CC3914">
                <w:rPr>
                  <w:color w:val="323E4F"/>
                  <w:sz w:val="22"/>
                  <w:szCs w:val="22"/>
                </w:rPr>
                <w:t>email-jaya.gadekar@unionbankofindia.com</w:t>
              </w:r>
            </w:hyperlink>
          </w:p>
        </w:tc>
      </w:tr>
      <w:tr w:rsidR="008743EA" w:rsidRPr="00CC3914" w14:paraId="6620F281"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5397E552" w14:textId="77777777" w:rsidR="008743EA" w:rsidRPr="00CC3914" w:rsidRDefault="008743EA" w:rsidP="008743EA">
            <w:pPr>
              <w:rPr>
                <w:color w:val="323E4F"/>
                <w:sz w:val="22"/>
                <w:szCs w:val="22"/>
                <w:lang w:eastAsia="en-IN"/>
              </w:rPr>
            </w:pPr>
            <w:r w:rsidRPr="00CC3914">
              <w:rPr>
                <w:color w:val="323E4F"/>
                <w:sz w:val="22"/>
                <w:szCs w:val="22"/>
                <w:lang w:eastAsia="en-IN"/>
              </w:rPr>
              <w:lastRenderedPageBreak/>
              <w:t>STATE BANK OF INDIA</w:t>
            </w:r>
          </w:p>
        </w:tc>
        <w:tc>
          <w:tcPr>
            <w:tcW w:w="3100" w:type="dxa"/>
          </w:tcPr>
          <w:p w14:paraId="05456DCF" w14:textId="77777777" w:rsidR="008743EA" w:rsidRPr="00CC3914" w:rsidRDefault="008743EA" w:rsidP="008743EA">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Capital Market Branch,</w:t>
            </w:r>
          </w:p>
          <w:p w14:paraId="53924AB5" w14:textId="77777777" w:rsidR="008743EA" w:rsidRPr="00CC3914" w:rsidRDefault="008743EA" w:rsidP="008743EA">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Mumbai Main Branch Building,</w:t>
            </w:r>
          </w:p>
          <w:p w14:paraId="2E48D78C" w14:textId="77777777" w:rsidR="008743EA" w:rsidRPr="00CC3914" w:rsidRDefault="008743EA" w:rsidP="008743EA">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sidRPr="00CC3914">
              <w:rPr>
                <w:color w:val="323E4F"/>
                <w:sz w:val="22"/>
                <w:szCs w:val="22"/>
              </w:rPr>
              <w:t xml:space="preserve">3rd  floor, Mumbai </w:t>
            </w:r>
            <w:proofErr w:type="spellStart"/>
            <w:r w:rsidRPr="00CC3914">
              <w:rPr>
                <w:color w:val="323E4F"/>
                <w:sz w:val="22"/>
                <w:szCs w:val="22"/>
              </w:rPr>
              <w:t>Samachar</w:t>
            </w:r>
            <w:proofErr w:type="spellEnd"/>
            <w:r w:rsidRPr="00CC3914">
              <w:rPr>
                <w:color w:val="323E4F"/>
                <w:sz w:val="22"/>
                <w:szCs w:val="22"/>
              </w:rPr>
              <w:t xml:space="preserve"> Marg, </w:t>
            </w:r>
            <w:proofErr w:type="spellStart"/>
            <w:r w:rsidRPr="00CC3914">
              <w:rPr>
                <w:color w:val="323E4F"/>
                <w:sz w:val="22"/>
                <w:szCs w:val="22"/>
              </w:rPr>
              <w:t>Horniman</w:t>
            </w:r>
            <w:proofErr w:type="spellEnd"/>
            <w:r w:rsidRPr="00CC3914">
              <w:rPr>
                <w:color w:val="323E4F"/>
                <w:sz w:val="22"/>
                <w:szCs w:val="22"/>
              </w:rPr>
              <w:t xml:space="preserve"> Circle, Mumbai 4000001</w:t>
            </w:r>
            <w:r w:rsidRPr="00CC3914">
              <w:rPr>
                <w:color w:val="323E4F"/>
                <w:sz w:val="22"/>
                <w:szCs w:val="22"/>
                <w:lang w:eastAsia="en-IN"/>
              </w:rPr>
              <w:t> </w:t>
            </w:r>
          </w:p>
        </w:tc>
        <w:tc>
          <w:tcPr>
            <w:tcW w:w="4378" w:type="dxa"/>
          </w:tcPr>
          <w:p w14:paraId="3B81EEE0"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roofErr w:type="spellStart"/>
            <w:r w:rsidRPr="00CC3914">
              <w:rPr>
                <w:b/>
                <w:color w:val="323E4F"/>
                <w:sz w:val="22"/>
                <w:szCs w:val="22"/>
                <w:lang w:eastAsia="en-IN"/>
              </w:rPr>
              <w:t>Indrakant</w:t>
            </w:r>
            <w:proofErr w:type="spellEnd"/>
            <w:r w:rsidRPr="00CC3914">
              <w:rPr>
                <w:b/>
                <w:color w:val="323E4F"/>
                <w:sz w:val="22"/>
                <w:szCs w:val="22"/>
                <w:lang w:eastAsia="en-IN"/>
              </w:rPr>
              <w:t xml:space="preserve"> Chaurasiya</w:t>
            </w:r>
          </w:p>
          <w:p w14:paraId="02B5D920"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CC3914">
              <w:rPr>
                <w:b/>
                <w:color w:val="323E4F"/>
                <w:sz w:val="22"/>
                <w:szCs w:val="22"/>
                <w:lang w:eastAsia="en-IN"/>
              </w:rPr>
              <w:t>Chief Operating Officer</w:t>
            </w:r>
          </w:p>
          <w:p w14:paraId="15575A9F"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Tel: 022-22719100</w:t>
            </w:r>
            <w:r w:rsidRPr="00CC3914">
              <w:rPr>
                <w:color w:val="323E4F"/>
                <w:sz w:val="22"/>
                <w:szCs w:val="22"/>
                <w:lang w:eastAsia="en-IN"/>
              </w:rPr>
              <w:br/>
              <w:t>Mobile: 9819401446</w:t>
            </w:r>
          </w:p>
          <w:p w14:paraId="533C4FDE"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Fax: 022-22719125</w:t>
            </w:r>
          </w:p>
          <w:p w14:paraId="4BD0DAC7"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Email: </w:t>
            </w:r>
            <w:hyperlink r:id="rId26" w:history="1">
              <w:r w:rsidRPr="00CC3914">
                <w:rPr>
                  <w:color w:val="323E4F"/>
                  <w:sz w:val="22"/>
                  <w:szCs w:val="22"/>
                  <w:lang w:eastAsia="en-IN"/>
                </w:rPr>
                <w:t>indrakant.chaurasia@sbi.co.in</w:t>
              </w:r>
            </w:hyperlink>
          </w:p>
          <w:p w14:paraId="2665EA0C"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b/>
                <w:color w:val="323E4F"/>
                <w:sz w:val="22"/>
                <w:szCs w:val="22"/>
                <w:lang w:eastAsia="en-IN"/>
              </w:rPr>
            </w:pPr>
          </w:p>
          <w:p w14:paraId="2ED09B76"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proofErr w:type="spellStart"/>
            <w:r w:rsidRPr="00CC3914">
              <w:rPr>
                <w:b/>
                <w:color w:val="323E4F"/>
                <w:sz w:val="22"/>
                <w:szCs w:val="22"/>
                <w:lang w:eastAsia="en-IN"/>
              </w:rPr>
              <w:t>Mukesh</w:t>
            </w:r>
            <w:proofErr w:type="spellEnd"/>
            <w:r w:rsidRPr="00CC3914">
              <w:rPr>
                <w:b/>
                <w:color w:val="323E4F"/>
                <w:sz w:val="22"/>
                <w:szCs w:val="22"/>
                <w:lang w:eastAsia="en-IN"/>
              </w:rPr>
              <w:t xml:space="preserve"> Kumar </w:t>
            </w:r>
            <w:proofErr w:type="spellStart"/>
            <w:r w:rsidRPr="00CC3914">
              <w:rPr>
                <w:b/>
                <w:color w:val="323E4F"/>
                <w:sz w:val="22"/>
                <w:szCs w:val="22"/>
                <w:lang w:eastAsia="en-IN"/>
              </w:rPr>
              <w:t>Dubey</w:t>
            </w:r>
            <w:proofErr w:type="spellEnd"/>
            <w:r w:rsidRPr="00CC3914">
              <w:rPr>
                <w:b/>
                <w:color w:val="323E4F"/>
                <w:sz w:val="22"/>
                <w:szCs w:val="22"/>
                <w:lang w:eastAsia="en-IN"/>
              </w:rPr>
              <w:br/>
            </w:r>
            <w:proofErr w:type="spellStart"/>
            <w:r w:rsidRPr="00CC3914">
              <w:rPr>
                <w:b/>
                <w:color w:val="323E4F"/>
                <w:sz w:val="22"/>
                <w:szCs w:val="22"/>
                <w:lang w:eastAsia="en-IN"/>
              </w:rPr>
              <w:t>Asstt</w:t>
            </w:r>
            <w:proofErr w:type="spellEnd"/>
            <w:r w:rsidRPr="00CC3914">
              <w:rPr>
                <w:b/>
                <w:color w:val="323E4F"/>
                <w:sz w:val="22"/>
                <w:szCs w:val="22"/>
                <w:lang w:eastAsia="en-IN"/>
              </w:rPr>
              <w:t>. General Manager</w:t>
            </w:r>
            <w:r w:rsidRPr="00CC3914">
              <w:rPr>
                <w:b/>
                <w:color w:val="323E4F"/>
                <w:sz w:val="22"/>
                <w:szCs w:val="22"/>
                <w:lang w:eastAsia="en-IN"/>
              </w:rPr>
              <w:br/>
            </w:r>
            <w:r w:rsidRPr="00CC3914">
              <w:rPr>
                <w:color w:val="323E4F"/>
                <w:sz w:val="22"/>
                <w:szCs w:val="22"/>
                <w:lang w:eastAsia="en-IN"/>
              </w:rPr>
              <w:t>Tel: 022-22719100</w:t>
            </w:r>
            <w:r w:rsidRPr="00CC3914">
              <w:rPr>
                <w:color w:val="323E4F"/>
                <w:sz w:val="22"/>
                <w:szCs w:val="22"/>
                <w:lang w:eastAsia="en-IN"/>
              </w:rPr>
              <w:br/>
              <w:t>Mobile: 7045703198</w:t>
            </w:r>
            <w:r w:rsidRPr="00CC3914">
              <w:rPr>
                <w:color w:val="323E4F"/>
                <w:sz w:val="22"/>
                <w:szCs w:val="22"/>
                <w:lang w:eastAsia="en-IN"/>
              </w:rPr>
              <w:br/>
              <w:t>Fax: 022-22719125</w:t>
            </w:r>
          </w:p>
          <w:p w14:paraId="13E8D430" w14:textId="77777777" w:rsidR="008743EA" w:rsidRPr="00CC3914" w:rsidRDefault="008743EA" w:rsidP="008743EA">
            <w:pPr>
              <w:cnfStyle w:val="000000100000" w:firstRow="0" w:lastRow="0" w:firstColumn="0" w:lastColumn="0" w:oddVBand="0" w:evenVBand="0" w:oddHBand="1" w:evenHBand="0" w:firstRowFirstColumn="0" w:firstRowLastColumn="0" w:lastRowFirstColumn="0" w:lastRowLastColumn="0"/>
              <w:rPr>
                <w:color w:val="323E4F"/>
                <w:sz w:val="22"/>
                <w:szCs w:val="22"/>
                <w:lang w:eastAsia="en-IN"/>
              </w:rPr>
            </w:pPr>
            <w:r w:rsidRPr="00CC3914">
              <w:rPr>
                <w:color w:val="323E4F"/>
                <w:sz w:val="22"/>
                <w:szCs w:val="22"/>
                <w:lang w:eastAsia="en-IN"/>
              </w:rPr>
              <w:t xml:space="preserve">Email: </w:t>
            </w:r>
            <w:hyperlink r:id="rId27" w:history="1">
              <w:r w:rsidRPr="00CC3914">
                <w:rPr>
                  <w:color w:val="323E4F"/>
                  <w:sz w:val="22"/>
                  <w:szCs w:val="22"/>
                  <w:lang w:eastAsia="en-IN"/>
                </w:rPr>
                <w:t>settlement.11777@sbi.co.in</w:t>
              </w:r>
            </w:hyperlink>
          </w:p>
        </w:tc>
      </w:tr>
      <w:tr w:rsidR="001D3F72" w:rsidRPr="00CC3914" w14:paraId="0EEEC767" w14:textId="77777777" w:rsidTr="00CC3914">
        <w:tc>
          <w:tcPr>
            <w:cnfStyle w:val="001000000000" w:firstRow="0" w:lastRow="0" w:firstColumn="1" w:lastColumn="0" w:oddVBand="0" w:evenVBand="0" w:oddHBand="0" w:evenHBand="0" w:firstRowFirstColumn="0" w:firstRowLastColumn="0" w:lastRowFirstColumn="0" w:lastRowLastColumn="0"/>
            <w:tcW w:w="2336" w:type="dxa"/>
          </w:tcPr>
          <w:p w14:paraId="19041A21" w14:textId="77777777" w:rsidR="001D3F72" w:rsidRPr="00CC3914" w:rsidRDefault="001D3F72" w:rsidP="008743EA">
            <w:pPr>
              <w:rPr>
                <w:color w:val="323E4F"/>
                <w:sz w:val="22"/>
                <w:szCs w:val="22"/>
                <w:lang w:eastAsia="en-IN"/>
              </w:rPr>
            </w:pPr>
            <w:r w:rsidRPr="00CC3914">
              <w:rPr>
                <w:sz w:val="22"/>
                <w:szCs w:val="22"/>
              </w:rPr>
              <w:t>YES BANK LIMITED</w:t>
            </w:r>
          </w:p>
        </w:tc>
        <w:tc>
          <w:tcPr>
            <w:tcW w:w="3100" w:type="dxa"/>
          </w:tcPr>
          <w:p w14:paraId="4D6B209B" w14:textId="77777777" w:rsidR="001D3F72" w:rsidRPr="00CC3914" w:rsidRDefault="001D3F72" w:rsidP="008743EA">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YES Bank Limited </w:t>
            </w:r>
          </w:p>
          <w:p w14:paraId="21CEB220" w14:textId="77777777" w:rsidR="001D3F72" w:rsidRPr="00CC3914" w:rsidRDefault="001D3F72" w:rsidP="008743EA">
            <w:pPr>
              <w:pStyle w:val="xmsonormal"/>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CC3914">
              <w:rPr>
                <w:sz w:val="22"/>
                <w:szCs w:val="22"/>
              </w:rPr>
              <w:t>Indiabulls</w:t>
            </w:r>
            <w:proofErr w:type="spellEnd"/>
            <w:r w:rsidRPr="00CC3914">
              <w:rPr>
                <w:sz w:val="22"/>
                <w:szCs w:val="22"/>
              </w:rPr>
              <w:t xml:space="preserve"> Finance Centre Tower 2, </w:t>
            </w:r>
          </w:p>
          <w:p w14:paraId="11944AF9" w14:textId="77777777" w:rsidR="001D3F72" w:rsidRPr="00CC3914" w:rsidRDefault="001D3F72" w:rsidP="008743EA">
            <w:pPr>
              <w:pStyle w:val="xmsonormal"/>
              <w:cnfStyle w:val="000000000000" w:firstRow="0" w:lastRow="0" w:firstColumn="0" w:lastColumn="0" w:oddVBand="0" w:evenVBand="0" w:oddHBand="0" w:evenHBand="0" w:firstRowFirstColumn="0" w:firstRowLastColumn="0" w:lastRowFirstColumn="0" w:lastRowLastColumn="0"/>
              <w:rPr>
                <w:color w:val="323E4F"/>
                <w:sz w:val="22"/>
                <w:szCs w:val="22"/>
              </w:rPr>
            </w:pPr>
            <w:r w:rsidRPr="00CC3914">
              <w:rPr>
                <w:sz w:val="22"/>
                <w:szCs w:val="22"/>
              </w:rPr>
              <w:t xml:space="preserve">24th Floor, </w:t>
            </w:r>
            <w:proofErr w:type="spellStart"/>
            <w:r w:rsidRPr="00CC3914">
              <w:rPr>
                <w:sz w:val="22"/>
                <w:szCs w:val="22"/>
              </w:rPr>
              <w:t>Senapati</w:t>
            </w:r>
            <w:proofErr w:type="spellEnd"/>
            <w:r w:rsidRPr="00CC3914">
              <w:rPr>
                <w:sz w:val="22"/>
                <w:szCs w:val="22"/>
              </w:rPr>
              <w:t xml:space="preserve"> </w:t>
            </w:r>
            <w:proofErr w:type="spellStart"/>
            <w:r w:rsidRPr="00CC3914">
              <w:rPr>
                <w:sz w:val="22"/>
                <w:szCs w:val="22"/>
              </w:rPr>
              <w:t>Bapat</w:t>
            </w:r>
            <w:proofErr w:type="spellEnd"/>
            <w:r w:rsidRPr="00CC3914">
              <w:rPr>
                <w:sz w:val="22"/>
                <w:szCs w:val="22"/>
              </w:rPr>
              <w:t xml:space="preserve"> Marg, </w:t>
            </w:r>
            <w:proofErr w:type="spellStart"/>
            <w:r w:rsidRPr="00CC3914">
              <w:rPr>
                <w:sz w:val="22"/>
                <w:szCs w:val="22"/>
              </w:rPr>
              <w:t>Elphinstone</w:t>
            </w:r>
            <w:proofErr w:type="spellEnd"/>
            <w:r w:rsidRPr="00CC3914">
              <w:rPr>
                <w:sz w:val="22"/>
                <w:szCs w:val="22"/>
              </w:rPr>
              <w:t xml:space="preserve"> (W) Mumbai - 400013</w:t>
            </w:r>
          </w:p>
        </w:tc>
        <w:tc>
          <w:tcPr>
            <w:tcW w:w="4378" w:type="dxa"/>
          </w:tcPr>
          <w:p w14:paraId="010CE1AB"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b/>
                <w:sz w:val="22"/>
                <w:szCs w:val="22"/>
              </w:rPr>
              <w:t xml:space="preserve">Mr. </w:t>
            </w:r>
            <w:proofErr w:type="spellStart"/>
            <w:r w:rsidRPr="00CC3914">
              <w:rPr>
                <w:b/>
                <w:sz w:val="22"/>
                <w:szCs w:val="22"/>
              </w:rPr>
              <w:t>Ganapathy</w:t>
            </w:r>
            <w:proofErr w:type="spellEnd"/>
            <w:r w:rsidRPr="00CC3914">
              <w:rPr>
                <w:b/>
                <w:sz w:val="22"/>
                <w:szCs w:val="22"/>
              </w:rPr>
              <w:t xml:space="preserve"> </w:t>
            </w:r>
            <w:proofErr w:type="spellStart"/>
            <w:r w:rsidRPr="00CC3914">
              <w:rPr>
                <w:b/>
                <w:sz w:val="22"/>
                <w:szCs w:val="22"/>
              </w:rPr>
              <w:t>Puranik</w:t>
            </w:r>
            <w:proofErr w:type="spellEnd"/>
            <w:r w:rsidRPr="00CC3914">
              <w:rPr>
                <w:sz w:val="22"/>
                <w:szCs w:val="22"/>
              </w:rPr>
              <w:t xml:space="preserve"> </w:t>
            </w:r>
          </w:p>
          <w:p w14:paraId="6639FADE"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Head - Capital Markets Group </w:t>
            </w:r>
          </w:p>
          <w:p w14:paraId="5959F4C2"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Mobile : +919867176804 </w:t>
            </w:r>
          </w:p>
          <w:p w14:paraId="6B0FA12C"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Tel : 022 71009296 </w:t>
            </w:r>
          </w:p>
          <w:p w14:paraId="51A70800"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Mail ID: ganapathy.puranik@yesbank.in </w:t>
            </w:r>
            <w:r w:rsidRPr="00CC3914">
              <w:rPr>
                <w:b/>
                <w:sz w:val="22"/>
                <w:szCs w:val="22"/>
              </w:rPr>
              <w:t xml:space="preserve">Miss </w:t>
            </w:r>
            <w:proofErr w:type="spellStart"/>
            <w:r w:rsidRPr="00CC3914">
              <w:rPr>
                <w:b/>
                <w:sz w:val="22"/>
                <w:szCs w:val="22"/>
              </w:rPr>
              <w:t>Kiran</w:t>
            </w:r>
            <w:proofErr w:type="spellEnd"/>
            <w:r w:rsidRPr="00CC3914">
              <w:rPr>
                <w:b/>
                <w:sz w:val="22"/>
                <w:szCs w:val="22"/>
              </w:rPr>
              <w:t xml:space="preserve"> </w:t>
            </w:r>
            <w:proofErr w:type="spellStart"/>
            <w:r w:rsidRPr="00CC3914">
              <w:rPr>
                <w:b/>
                <w:sz w:val="22"/>
                <w:szCs w:val="22"/>
              </w:rPr>
              <w:t>Shirke</w:t>
            </w:r>
            <w:proofErr w:type="spellEnd"/>
            <w:r w:rsidRPr="00CC3914">
              <w:rPr>
                <w:sz w:val="22"/>
                <w:szCs w:val="22"/>
              </w:rPr>
              <w:t xml:space="preserve"> </w:t>
            </w:r>
          </w:p>
          <w:p w14:paraId="0FEABAF3"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Assistant Vice President </w:t>
            </w:r>
          </w:p>
          <w:p w14:paraId="3B12B2AD"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Mobile : +917045472600 </w:t>
            </w:r>
          </w:p>
          <w:p w14:paraId="575D6BBE"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Tel : 022 33479038 </w:t>
            </w:r>
          </w:p>
          <w:p w14:paraId="35FB2A25"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Mail ID: </w:t>
            </w:r>
            <w:hyperlink r:id="rId28" w:history="1">
              <w:r w:rsidRPr="00CC3914">
                <w:rPr>
                  <w:rStyle w:val="Hyperlink"/>
                  <w:sz w:val="22"/>
                  <w:szCs w:val="22"/>
                </w:rPr>
                <w:t>kiran.shirke@yesbank.in</w:t>
              </w:r>
            </w:hyperlink>
            <w:r w:rsidRPr="00CC3914">
              <w:rPr>
                <w:sz w:val="22"/>
                <w:szCs w:val="22"/>
              </w:rPr>
              <w:t xml:space="preserve"> </w:t>
            </w:r>
          </w:p>
          <w:p w14:paraId="7F8CAA46"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b/>
                <w:sz w:val="22"/>
                <w:szCs w:val="22"/>
              </w:rPr>
              <w:t xml:space="preserve">Mr. Naveen </w:t>
            </w:r>
            <w:proofErr w:type="spellStart"/>
            <w:r w:rsidRPr="00CC3914">
              <w:rPr>
                <w:b/>
                <w:sz w:val="22"/>
                <w:szCs w:val="22"/>
              </w:rPr>
              <w:t>Surana</w:t>
            </w:r>
            <w:proofErr w:type="spellEnd"/>
            <w:r w:rsidRPr="00CC3914">
              <w:rPr>
                <w:sz w:val="22"/>
                <w:szCs w:val="22"/>
              </w:rPr>
              <w:t xml:space="preserve"> </w:t>
            </w:r>
          </w:p>
          <w:p w14:paraId="526D41A7"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Senior Vice President </w:t>
            </w:r>
          </w:p>
          <w:p w14:paraId="447C982E"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Mobile : +918696361234 </w:t>
            </w:r>
          </w:p>
          <w:p w14:paraId="7AE707DB"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sz w:val="22"/>
                <w:szCs w:val="22"/>
              </w:rPr>
            </w:pPr>
            <w:r w:rsidRPr="00CC3914">
              <w:rPr>
                <w:sz w:val="22"/>
                <w:szCs w:val="22"/>
              </w:rPr>
              <w:t xml:space="preserve">Tel : 022 33479039 </w:t>
            </w:r>
          </w:p>
          <w:p w14:paraId="0C255306" w14:textId="77777777" w:rsidR="001D3F72" w:rsidRPr="00CC3914" w:rsidRDefault="001D3F72" w:rsidP="008743EA">
            <w:pPr>
              <w:cnfStyle w:val="000000000000" w:firstRow="0" w:lastRow="0" w:firstColumn="0" w:lastColumn="0" w:oddVBand="0" w:evenVBand="0" w:oddHBand="0" w:evenHBand="0" w:firstRowFirstColumn="0" w:firstRowLastColumn="0" w:lastRowFirstColumn="0" w:lastRowLastColumn="0"/>
              <w:rPr>
                <w:b/>
                <w:color w:val="323E4F"/>
                <w:sz w:val="22"/>
                <w:szCs w:val="22"/>
                <w:lang w:eastAsia="en-IN"/>
              </w:rPr>
            </w:pPr>
            <w:r w:rsidRPr="00CC3914">
              <w:rPr>
                <w:sz w:val="22"/>
                <w:szCs w:val="22"/>
              </w:rPr>
              <w:t xml:space="preserve">Mail ID: </w:t>
            </w:r>
            <w:hyperlink r:id="rId29" w:history="1">
              <w:r w:rsidR="00491FC7" w:rsidRPr="00CC3914">
                <w:rPr>
                  <w:rStyle w:val="Hyperlink"/>
                  <w:sz w:val="22"/>
                  <w:szCs w:val="22"/>
                </w:rPr>
                <w:t>naveen.surana@yesbank.in</w:t>
              </w:r>
            </w:hyperlink>
          </w:p>
        </w:tc>
      </w:tr>
      <w:tr w:rsidR="00491FC7" w:rsidRPr="00CC3914" w14:paraId="063004A1" w14:textId="77777777" w:rsidTr="00CC39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Pr>
          <w:p w14:paraId="79647310" w14:textId="77777777" w:rsidR="00491FC7" w:rsidRPr="00CC3914" w:rsidRDefault="00491FC7" w:rsidP="008743EA">
            <w:pPr>
              <w:rPr>
                <w:sz w:val="22"/>
                <w:szCs w:val="22"/>
              </w:rPr>
            </w:pPr>
            <w:r w:rsidRPr="00CC3914">
              <w:rPr>
                <w:sz w:val="22"/>
                <w:szCs w:val="22"/>
              </w:rPr>
              <w:t>JPMorgan Chase Bank</w:t>
            </w:r>
          </w:p>
        </w:tc>
        <w:tc>
          <w:tcPr>
            <w:tcW w:w="3100" w:type="dxa"/>
          </w:tcPr>
          <w:p w14:paraId="1D9F12F1" w14:textId="77777777" w:rsidR="00491FC7" w:rsidRPr="00CC3914" w:rsidRDefault="00491FC7" w:rsidP="00491FC7">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J.P. Morgan Tower,</w:t>
            </w:r>
          </w:p>
          <w:p w14:paraId="7AA67134" w14:textId="77777777" w:rsidR="00491FC7" w:rsidRPr="00CC3914" w:rsidRDefault="00491FC7" w:rsidP="00491FC7">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Off. C.S.T. Road,</w:t>
            </w:r>
          </w:p>
          <w:p w14:paraId="5E51C6EF" w14:textId="77777777" w:rsidR="00491FC7" w:rsidRPr="00CC3914" w:rsidRDefault="00491FC7" w:rsidP="00491FC7">
            <w:pPr>
              <w:pStyle w:val="xmsonormal"/>
              <w:cnfStyle w:val="000000100000" w:firstRow="0" w:lastRow="0" w:firstColumn="0" w:lastColumn="0" w:oddVBand="0" w:evenVBand="0" w:oddHBand="1" w:evenHBand="0" w:firstRowFirstColumn="0" w:firstRowLastColumn="0" w:lastRowFirstColumn="0" w:lastRowLastColumn="0"/>
              <w:rPr>
                <w:sz w:val="22"/>
                <w:szCs w:val="22"/>
              </w:rPr>
            </w:pPr>
            <w:proofErr w:type="spellStart"/>
            <w:r w:rsidRPr="00CC3914">
              <w:rPr>
                <w:sz w:val="22"/>
                <w:szCs w:val="22"/>
              </w:rPr>
              <w:t>Kalina</w:t>
            </w:r>
            <w:proofErr w:type="spellEnd"/>
            <w:r w:rsidRPr="00CC3914">
              <w:rPr>
                <w:sz w:val="22"/>
                <w:szCs w:val="22"/>
              </w:rPr>
              <w:t>,</w:t>
            </w:r>
          </w:p>
          <w:p w14:paraId="0249A029" w14:textId="77777777" w:rsidR="00491FC7" w:rsidRPr="00CC3914" w:rsidRDefault="00491FC7" w:rsidP="00491FC7">
            <w:pPr>
              <w:pStyle w:val="xmsonormal"/>
              <w:cnfStyle w:val="000000100000" w:firstRow="0" w:lastRow="0" w:firstColumn="0" w:lastColumn="0" w:oddVBand="0" w:evenVBand="0" w:oddHBand="1" w:evenHBand="0" w:firstRowFirstColumn="0" w:firstRowLastColumn="0" w:lastRowFirstColumn="0" w:lastRowLastColumn="0"/>
              <w:rPr>
                <w:sz w:val="22"/>
                <w:szCs w:val="22"/>
              </w:rPr>
            </w:pPr>
            <w:proofErr w:type="spellStart"/>
            <w:r w:rsidRPr="00CC3914">
              <w:rPr>
                <w:sz w:val="22"/>
                <w:szCs w:val="22"/>
              </w:rPr>
              <w:t>Santacruz</w:t>
            </w:r>
            <w:proofErr w:type="spellEnd"/>
            <w:r w:rsidRPr="00CC3914">
              <w:rPr>
                <w:sz w:val="22"/>
                <w:szCs w:val="22"/>
              </w:rPr>
              <w:t xml:space="preserve"> – East,</w:t>
            </w:r>
          </w:p>
          <w:p w14:paraId="5D91F67F" w14:textId="77777777" w:rsidR="00491FC7" w:rsidRPr="00CC3914" w:rsidRDefault="00491FC7" w:rsidP="00491FC7">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Mumbai 400098</w:t>
            </w:r>
          </w:p>
        </w:tc>
        <w:tc>
          <w:tcPr>
            <w:tcW w:w="4378" w:type="dxa"/>
          </w:tcPr>
          <w:p w14:paraId="43AA496B"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 xml:space="preserve">Rahul </w:t>
            </w:r>
            <w:proofErr w:type="spellStart"/>
            <w:r w:rsidRPr="00CC3914">
              <w:rPr>
                <w:sz w:val="22"/>
                <w:szCs w:val="22"/>
              </w:rPr>
              <w:t>Palan</w:t>
            </w:r>
            <w:proofErr w:type="spellEnd"/>
            <w:r w:rsidRPr="00CC3914">
              <w:rPr>
                <w:sz w:val="22"/>
                <w:szCs w:val="22"/>
              </w:rPr>
              <w:t>, Vice President,</w:t>
            </w:r>
          </w:p>
          <w:p w14:paraId="76CF7232"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rahul.s.palan@jpmorgan.com</w:t>
            </w:r>
          </w:p>
          <w:p w14:paraId="0F5CF0B0"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+912261573752</w:t>
            </w:r>
          </w:p>
          <w:p w14:paraId="7B8A419D"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 xml:space="preserve">Nikita </w:t>
            </w:r>
            <w:proofErr w:type="spellStart"/>
            <w:r w:rsidRPr="00CC3914">
              <w:rPr>
                <w:sz w:val="22"/>
                <w:szCs w:val="22"/>
              </w:rPr>
              <w:t>Tambday</w:t>
            </w:r>
            <w:proofErr w:type="spellEnd"/>
            <w:r w:rsidRPr="00CC3914">
              <w:rPr>
                <w:sz w:val="22"/>
                <w:szCs w:val="22"/>
              </w:rPr>
              <w:t>, Vice President,</w:t>
            </w:r>
          </w:p>
          <w:p w14:paraId="02040E4A"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nikita.tambday@jpmchase.com</w:t>
            </w:r>
          </w:p>
          <w:p w14:paraId="70A4CFDF"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+912261573710</w:t>
            </w:r>
          </w:p>
          <w:p w14:paraId="7DC7978B"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proofErr w:type="spellStart"/>
            <w:r w:rsidRPr="00CC3914">
              <w:rPr>
                <w:sz w:val="22"/>
                <w:szCs w:val="22"/>
              </w:rPr>
              <w:t>Roopadarshani</w:t>
            </w:r>
            <w:proofErr w:type="spellEnd"/>
            <w:r w:rsidRPr="00CC3914">
              <w:rPr>
                <w:sz w:val="22"/>
                <w:szCs w:val="22"/>
              </w:rPr>
              <w:t xml:space="preserve"> </w:t>
            </w:r>
            <w:proofErr w:type="spellStart"/>
            <w:r w:rsidRPr="00CC3914">
              <w:rPr>
                <w:sz w:val="22"/>
                <w:szCs w:val="22"/>
              </w:rPr>
              <w:t>Keer</w:t>
            </w:r>
            <w:proofErr w:type="spellEnd"/>
            <w:r w:rsidRPr="00CC3914">
              <w:rPr>
                <w:sz w:val="22"/>
                <w:szCs w:val="22"/>
              </w:rPr>
              <w:t>, Vice President,</w:t>
            </w:r>
          </w:p>
          <w:p w14:paraId="6D0DB83D"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roopadarshani.r.keer@jpmorgan.com</w:t>
            </w:r>
          </w:p>
          <w:p w14:paraId="4261E908"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+912261575008</w:t>
            </w:r>
          </w:p>
          <w:p w14:paraId="4135AEE6"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 xml:space="preserve">Gaurav </w:t>
            </w:r>
            <w:proofErr w:type="spellStart"/>
            <w:r w:rsidRPr="00CC3914">
              <w:rPr>
                <w:sz w:val="22"/>
                <w:szCs w:val="22"/>
              </w:rPr>
              <w:t>Thanawala</w:t>
            </w:r>
            <w:proofErr w:type="spellEnd"/>
            <w:r w:rsidRPr="00CC3914">
              <w:rPr>
                <w:sz w:val="22"/>
                <w:szCs w:val="22"/>
              </w:rPr>
              <w:t>, Associate,</w:t>
            </w:r>
          </w:p>
          <w:p w14:paraId="438382F9"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sz w:val="22"/>
                <w:szCs w:val="22"/>
              </w:rPr>
            </w:pPr>
            <w:r w:rsidRPr="00CC3914">
              <w:rPr>
                <w:sz w:val="22"/>
                <w:szCs w:val="22"/>
              </w:rPr>
              <w:t>gaurav.u.thanawala@jpmorgan.com</w:t>
            </w:r>
          </w:p>
          <w:p w14:paraId="274466FF" w14:textId="77777777" w:rsidR="00491FC7" w:rsidRPr="00CC3914" w:rsidRDefault="00491FC7" w:rsidP="00491FC7">
            <w:pPr>
              <w:cnfStyle w:val="000000100000" w:firstRow="0" w:lastRow="0" w:firstColumn="0" w:lastColumn="0" w:oddVBand="0" w:evenVBand="0" w:oddHBand="1" w:evenHBand="0" w:firstRowFirstColumn="0" w:firstRowLastColumn="0" w:lastRowFirstColumn="0" w:lastRowLastColumn="0"/>
              <w:rPr>
                <w:b/>
                <w:sz w:val="22"/>
                <w:szCs w:val="22"/>
              </w:rPr>
            </w:pPr>
            <w:r w:rsidRPr="00CC3914">
              <w:rPr>
                <w:sz w:val="22"/>
                <w:szCs w:val="22"/>
              </w:rPr>
              <w:t>+912261573844</w:t>
            </w:r>
          </w:p>
        </w:tc>
      </w:tr>
    </w:tbl>
    <w:p w14:paraId="7B2E4C9B" w14:textId="77777777" w:rsidR="00EA6BE6" w:rsidRPr="001773ED" w:rsidRDefault="00EA6BE6" w:rsidP="005B0591">
      <w:pPr>
        <w:spacing w:line="240" w:lineRule="atLeast"/>
        <w:jc w:val="both"/>
        <w:rPr>
          <w:lang w:val="en-IN"/>
        </w:rPr>
      </w:pPr>
    </w:p>
    <w:p w14:paraId="3A3DD863" w14:textId="77777777" w:rsidR="005B0591" w:rsidRPr="001773ED" w:rsidRDefault="005B0591" w:rsidP="005B0591">
      <w:pPr>
        <w:spacing w:line="240" w:lineRule="atLeast"/>
        <w:jc w:val="both"/>
      </w:pPr>
      <w:r w:rsidRPr="001773ED">
        <w:rPr>
          <w:lang w:val="en-IN"/>
        </w:rPr>
        <w:t xml:space="preserve">The latest list of designated clearing banks and their contact details are available on the web-site, www.nseindia.com </w:t>
      </w:r>
    </w:p>
    <w:p w14:paraId="71A30E07" w14:textId="77777777" w:rsidR="005B0591" w:rsidRPr="001773ED" w:rsidRDefault="005B0591" w:rsidP="005B0591">
      <w:pPr>
        <w:rPr>
          <w:b/>
          <w:u w:val="single"/>
        </w:rPr>
      </w:pPr>
    </w:p>
    <w:p w14:paraId="175E0800" w14:textId="77777777" w:rsidR="003139D5" w:rsidRPr="001773ED" w:rsidRDefault="005B0591" w:rsidP="00E239D0">
      <w:pPr>
        <w:pStyle w:val="Heading1"/>
        <w:rPr>
          <w:lang w:eastAsia="en-IN"/>
        </w:rPr>
      </w:pPr>
      <w:r w:rsidRPr="001773ED">
        <w:br w:type="page"/>
      </w:r>
      <w:bookmarkStart w:id="5" w:name="_Toc55566522"/>
      <w:r w:rsidR="003139D5" w:rsidRPr="001773ED">
        <w:rPr>
          <w:lang w:eastAsia="en-IN"/>
        </w:rPr>
        <w:lastRenderedPageBreak/>
        <w:t>Format of Authorisation Letter to be submitted by the Member to the Clearing Bank for Operation of Clearing Account</w:t>
      </w:r>
      <w:bookmarkEnd w:id="5"/>
    </w:p>
    <w:p w14:paraId="6A23099A" w14:textId="77777777" w:rsidR="00741B59" w:rsidRDefault="00741B59" w:rsidP="003139D5">
      <w:pPr>
        <w:autoSpaceDE w:val="0"/>
        <w:adjustRightInd w:val="0"/>
        <w:rPr>
          <w:lang w:val="en-IN" w:eastAsia="en-IN"/>
        </w:rPr>
      </w:pPr>
    </w:p>
    <w:p w14:paraId="0D659962" w14:textId="6CBEADEB" w:rsidR="003139D5" w:rsidRPr="001773ED" w:rsidRDefault="003139D5" w:rsidP="003139D5">
      <w:pPr>
        <w:autoSpaceDE w:val="0"/>
        <w:adjustRightInd w:val="0"/>
        <w:rPr>
          <w:lang w:val="en-IN" w:eastAsia="en-IN"/>
        </w:rPr>
      </w:pPr>
      <w:r w:rsidRPr="001773ED">
        <w:rPr>
          <w:lang w:val="en-IN" w:eastAsia="en-IN"/>
        </w:rPr>
        <w:t>Date:</w:t>
      </w:r>
    </w:p>
    <w:p w14:paraId="0DB9EC9E" w14:textId="77777777" w:rsidR="003139D5" w:rsidRPr="001773ED" w:rsidRDefault="003139D5" w:rsidP="003139D5">
      <w:pPr>
        <w:autoSpaceDE w:val="0"/>
        <w:adjustRightInd w:val="0"/>
        <w:rPr>
          <w:lang w:val="en-IN" w:eastAsia="en-IN"/>
        </w:rPr>
      </w:pPr>
      <w:r w:rsidRPr="001773ED">
        <w:rPr>
          <w:lang w:val="en-IN" w:eastAsia="en-IN"/>
        </w:rPr>
        <w:t>From:</w:t>
      </w:r>
    </w:p>
    <w:p w14:paraId="30B71CBA" w14:textId="77777777" w:rsidR="003139D5" w:rsidRPr="001773ED" w:rsidRDefault="003139D5" w:rsidP="003139D5">
      <w:pPr>
        <w:autoSpaceDE w:val="0"/>
        <w:adjustRightInd w:val="0"/>
        <w:rPr>
          <w:lang w:val="en-IN" w:eastAsia="en-IN"/>
        </w:rPr>
      </w:pPr>
      <w:r w:rsidRPr="001773ED">
        <w:rPr>
          <w:lang w:val="en-IN" w:eastAsia="en-IN"/>
        </w:rPr>
        <w:t>[Clearing Member name and address]</w:t>
      </w:r>
    </w:p>
    <w:p w14:paraId="7BD5CF4D" w14:textId="77777777" w:rsidR="003139D5" w:rsidRPr="001773ED" w:rsidRDefault="003139D5" w:rsidP="003139D5">
      <w:pPr>
        <w:autoSpaceDE w:val="0"/>
        <w:adjustRightInd w:val="0"/>
        <w:rPr>
          <w:lang w:val="en-IN" w:eastAsia="en-IN"/>
        </w:rPr>
      </w:pPr>
    </w:p>
    <w:p w14:paraId="547EC4F7" w14:textId="77777777" w:rsidR="003139D5" w:rsidRPr="001773ED" w:rsidRDefault="003139D5" w:rsidP="003139D5">
      <w:pPr>
        <w:autoSpaceDE w:val="0"/>
        <w:adjustRightInd w:val="0"/>
        <w:rPr>
          <w:lang w:val="en-IN" w:eastAsia="en-IN"/>
        </w:rPr>
      </w:pPr>
      <w:r w:rsidRPr="001773ED">
        <w:rPr>
          <w:lang w:val="en-IN" w:eastAsia="en-IN"/>
        </w:rPr>
        <w:t>To:</w:t>
      </w:r>
    </w:p>
    <w:p w14:paraId="1E572BA6" w14:textId="77777777" w:rsidR="003139D5" w:rsidRPr="001773ED" w:rsidRDefault="003139D5" w:rsidP="003139D5">
      <w:pPr>
        <w:autoSpaceDE w:val="0"/>
        <w:adjustRightInd w:val="0"/>
        <w:rPr>
          <w:lang w:val="en-IN" w:eastAsia="en-IN"/>
        </w:rPr>
      </w:pPr>
      <w:r w:rsidRPr="001773ED">
        <w:rPr>
          <w:lang w:val="en-IN" w:eastAsia="en-IN"/>
        </w:rPr>
        <w:t>[Clearing bank name and address]</w:t>
      </w:r>
    </w:p>
    <w:p w14:paraId="113232B5" w14:textId="77777777" w:rsidR="003139D5" w:rsidRPr="001773ED" w:rsidRDefault="003139D5" w:rsidP="003139D5">
      <w:pPr>
        <w:autoSpaceDE w:val="0"/>
        <w:adjustRightInd w:val="0"/>
        <w:rPr>
          <w:lang w:val="en-IN" w:eastAsia="en-IN"/>
        </w:rPr>
      </w:pPr>
    </w:p>
    <w:p w14:paraId="4DD01475" w14:textId="77777777" w:rsidR="003139D5" w:rsidRPr="001773ED" w:rsidRDefault="003139D5" w:rsidP="003139D5">
      <w:pPr>
        <w:autoSpaceDE w:val="0"/>
        <w:adjustRightInd w:val="0"/>
        <w:rPr>
          <w:lang w:val="en-IN" w:eastAsia="en-IN"/>
        </w:rPr>
      </w:pPr>
      <w:r w:rsidRPr="001773ED">
        <w:rPr>
          <w:lang w:val="en-IN" w:eastAsia="en-IN"/>
        </w:rPr>
        <w:t>Dear Sirs,</w:t>
      </w:r>
    </w:p>
    <w:p w14:paraId="42ADAA04" w14:textId="77777777" w:rsidR="003139D5" w:rsidRPr="001773ED" w:rsidRDefault="003139D5" w:rsidP="003139D5">
      <w:pPr>
        <w:autoSpaceDE w:val="0"/>
        <w:adjustRightInd w:val="0"/>
        <w:rPr>
          <w:lang w:val="en-IN" w:eastAsia="en-IN"/>
        </w:rPr>
      </w:pPr>
    </w:p>
    <w:p w14:paraId="1B60294E" w14:textId="2B6DD0F2" w:rsidR="003139D5" w:rsidRPr="001773ED" w:rsidRDefault="003139D5" w:rsidP="003139D5">
      <w:pPr>
        <w:autoSpaceDE w:val="0"/>
        <w:adjustRightInd w:val="0"/>
        <w:rPr>
          <w:lang w:val="en-IN" w:eastAsia="en-IN"/>
        </w:rPr>
      </w:pPr>
      <w:r w:rsidRPr="001773ED">
        <w:rPr>
          <w:lang w:val="en-IN" w:eastAsia="en-IN"/>
        </w:rPr>
        <w:t>Sub: Operation of Clearing Bank for N</w:t>
      </w:r>
      <w:r w:rsidR="00BC1161">
        <w:rPr>
          <w:lang w:val="en-IN" w:eastAsia="en-IN"/>
        </w:rPr>
        <w:t xml:space="preserve">SE </w:t>
      </w:r>
      <w:r w:rsidRPr="001773ED">
        <w:rPr>
          <w:lang w:val="en-IN" w:eastAsia="en-IN"/>
        </w:rPr>
        <w:t>Clearing Limited</w:t>
      </w:r>
    </w:p>
    <w:p w14:paraId="531D649C" w14:textId="77777777" w:rsidR="003139D5" w:rsidRPr="001773ED" w:rsidRDefault="003139D5" w:rsidP="003139D5">
      <w:pPr>
        <w:autoSpaceDE w:val="0"/>
        <w:adjustRightInd w:val="0"/>
        <w:rPr>
          <w:lang w:val="en-IN" w:eastAsia="en-IN"/>
        </w:rPr>
      </w:pPr>
    </w:p>
    <w:p w14:paraId="29A99542" w14:textId="77777777" w:rsidR="003139D5" w:rsidRPr="001773ED" w:rsidRDefault="003139D5" w:rsidP="003139D5">
      <w:pPr>
        <w:autoSpaceDE w:val="0"/>
        <w:adjustRightInd w:val="0"/>
        <w:rPr>
          <w:lang w:val="en-IN" w:eastAsia="en-IN"/>
        </w:rPr>
      </w:pPr>
      <w:r w:rsidRPr="001773ED">
        <w:rPr>
          <w:lang w:val="en-IN" w:eastAsia="en-IN"/>
        </w:rPr>
        <w:t>Ref: Our Primary / Secondary* Clearing Bank Account No</w:t>
      </w:r>
      <w:proofErr w:type="gramStart"/>
      <w:r w:rsidRPr="001773ED">
        <w:rPr>
          <w:lang w:val="en-IN" w:eastAsia="en-IN"/>
        </w:rPr>
        <w:t>:_</w:t>
      </w:r>
      <w:proofErr w:type="gramEnd"/>
      <w:r w:rsidRPr="001773ED">
        <w:rPr>
          <w:lang w:val="en-IN" w:eastAsia="en-IN"/>
        </w:rPr>
        <w:t>________ with [Clearing Bank name &amp; address]</w:t>
      </w:r>
    </w:p>
    <w:p w14:paraId="69CFBD9F" w14:textId="77777777" w:rsidR="003139D5" w:rsidRPr="001773ED" w:rsidRDefault="003139D5" w:rsidP="003139D5">
      <w:pPr>
        <w:autoSpaceDE w:val="0"/>
        <w:adjustRightInd w:val="0"/>
        <w:rPr>
          <w:lang w:val="en-IN" w:eastAsia="en-IN"/>
        </w:rPr>
      </w:pPr>
    </w:p>
    <w:p w14:paraId="61AA62E3" w14:textId="77777777" w:rsidR="003139D5" w:rsidRPr="001773ED" w:rsidRDefault="003139D5" w:rsidP="003139D5">
      <w:pPr>
        <w:autoSpaceDE w:val="0"/>
        <w:adjustRightInd w:val="0"/>
        <w:rPr>
          <w:lang w:val="en-IN" w:eastAsia="en-IN"/>
        </w:rPr>
      </w:pPr>
      <w:r w:rsidRPr="001773ED">
        <w:rPr>
          <w:lang w:val="en-IN" w:eastAsia="en-IN"/>
        </w:rPr>
        <w:t>With reference to the above, we note that:</w:t>
      </w:r>
    </w:p>
    <w:p w14:paraId="60A08E68" w14:textId="77777777" w:rsidR="003139D5" w:rsidRPr="001773ED" w:rsidRDefault="003139D5" w:rsidP="003139D5">
      <w:pPr>
        <w:autoSpaceDE w:val="0"/>
        <w:adjustRightInd w:val="0"/>
        <w:rPr>
          <w:lang w:val="en-IN" w:eastAsia="en-IN"/>
        </w:rPr>
      </w:pPr>
    </w:p>
    <w:p w14:paraId="0A8413DC" w14:textId="1B042DB8" w:rsidR="003139D5" w:rsidRPr="001773ED" w:rsidRDefault="00CC3914" w:rsidP="00275382">
      <w:pPr>
        <w:numPr>
          <w:ilvl w:val="0"/>
          <w:numId w:val="17"/>
        </w:numPr>
        <w:autoSpaceDE w:val="0"/>
        <w:adjustRightInd w:val="0"/>
        <w:jc w:val="both"/>
        <w:rPr>
          <w:lang w:val="en-IN" w:eastAsia="en-IN"/>
        </w:rPr>
      </w:pPr>
      <w:r>
        <w:rPr>
          <w:lang w:val="en-IN" w:eastAsia="en-IN"/>
        </w:rPr>
        <w:t xml:space="preserve">NSE Clearing Ltd. </w:t>
      </w:r>
      <w:r w:rsidR="003139D5" w:rsidRPr="001773ED">
        <w:rPr>
          <w:lang w:val="en-IN" w:eastAsia="en-IN"/>
        </w:rPr>
        <w:t>has established a clearing and settlement system, whereby its members will be able to undertake the clearing and settlement of deals admitted.</w:t>
      </w:r>
    </w:p>
    <w:p w14:paraId="07FA9DDE" w14:textId="77777777" w:rsidR="003139D5" w:rsidRPr="001773ED" w:rsidRDefault="003139D5" w:rsidP="003139D5">
      <w:pPr>
        <w:autoSpaceDE w:val="0"/>
        <w:adjustRightInd w:val="0"/>
        <w:jc w:val="both"/>
        <w:rPr>
          <w:lang w:val="en-IN" w:eastAsia="en-IN"/>
        </w:rPr>
      </w:pPr>
    </w:p>
    <w:p w14:paraId="3486F0F1" w14:textId="26DBA3EA" w:rsidR="003139D5" w:rsidRPr="001773ED" w:rsidRDefault="003139D5" w:rsidP="00275382">
      <w:pPr>
        <w:numPr>
          <w:ilvl w:val="0"/>
          <w:numId w:val="17"/>
        </w:numPr>
        <w:autoSpaceDE w:val="0"/>
        <w:adjustRightInd w:val="0"/>
        <w:jc w:val="both"/>
        <w:rPr>
          <w:lang w:val="en-IN" w:eastAsia="en-IN"/>
        </w:rPr>
      </w:pPr>
      <w:r w:rsidRPr="001773ED">
        <w:rPr>
          <w:lang w:val="en-IN" w:eastAsia="en-IN"/>
        </w:rPr>
        <w:t xml:space="preserve">The bank has been nominated / appointed as a Clearing Bank for the purpose of Clearing and Settlement by </w:t>
      </w:r>
      <w:r w:rsidR="00CC3914">
        <w:rPr>
          <w:lang w:val="en-IN" w:eastAsia="en-IN"/>
        </w:rPr>
        <w:t xml:space="preserve">NSE Clearing </w:t>
      </w:r>
      <w:proofErr w:type="gramStart"/>
      <w:r w:rsidR="00CC3914">
        <w:rPr>
          <w:lang w:val="en-IN" w:eastAsia="en-IN"/>
        </w:rPr>
        <w:t>Ltd.</w:t>
      </w:r>
      <w:r w:rsidRPr="001773ED">
        <w:rPr>
          <w:lang w:val="en-IN" w:eastAsia="en-IN"/>
        </w:rPr>
        <w:t>.</w:t>
      </w:r>
      <w:proofErr w:type="gramEnd"/>
    </w:p>
    <w:p w14:paraId="37D6163B" w14:textId="77777777" w:rsidR="003139D5" w:rsidRPr="001773ED" w:rsidRDefault="003139D5" w:rsidP="003139D5">
      <w:pPr>
        <w:autoSpaceDE w:val="0"/>
        <w:adjustRightInd w:val="0"/>
        <w:rPr>
          <w:lang w:val="en-IN" w:eastAsia="en-IN"/>
        </w:rPr>
      </w:pPr>
    </w:p>
    <w:p w14:paraId="2B1FB69E" w14:textId="5A8CC3A9" w:rsidR="003139D5" w:rsidRPr="001773ED" w:rsidRDefault="003139D5" w:rsidP="00275382">
      <w:pPr>
        <w:numPr>
          <w:ilvl w:val="0"/>
          <w:numId w:val="17"/>
        </w:numPr>
        <w:autoSpaceDE w:val="0"/>
        <w:adjustRightInd w:val="0"/>
        <w:jc w:val="both"/>
        <w:rPr>
          <w:lang w:val="en-IN" w:eastAsia="en-IN"/>
        </w:rPr>
      </w:pPr>
      <w:r w:rsidRPr="001773ED">
        <w:rPr>
          <w:lang w:val="en-IN" w:eastAsia="en-IN"/>
        </w:rPr>
        <w:t xml:space="preserve">As per the Byelaws, Rules and Regulations of </w:t>
      </w:r>
      <w:r w:rsidR="00CC3914">
        <w:rPr>
          <w:lang w:val="en-IN" w:eastAsia="en-IN"/>
        </w:rPr>
        <w:t>NSE Clearing Ltd.</w:t>
      </w:r>
      <w:r w:rsidRPr="001773ED">
        <w:rPr>
          <w:lang w:val="en-IN" w:eastAsia="en-IN"/>
        </w:rPr>
        <w:t xml:space="preserve">, the member shall authorise the Clearing Bank to access their clearing account for debiting &amp; crediting their accounts as per the instructions received from </w:t>
      </w:r>
      <w:r w:rsidR="00CC3914">
        <w:rPr>
          <w:lang w:val="en-IN" w:eastAsia="en-IN"/>
        </w:rPr>
        <w:t xml:space="preserve">NSE Clearing Ltd. </w:t>
      </w:r>
      <w:r w:rsidRPr="001773ED">
        <w:rPr>
          <w:lang w:val="en-IN" w:eastAsia="en-IN"/>
        </w:rPr>
        <w:t xml:space="preserve"> </w:t>
      </w:r>
      <w:proofErr w:type="gramStart"/>
      <w:r w:rsidRPr="001773ED">
        <w:rPr>
          <w:lang w:val="en-IN" w:eastAsia="en-IN"/>
        </w:rPr>
        <w:t>from</w:t>
      </w:r>
      <w:proofErr w:type="gramEnd"/>
      <w:r w:rsidRPr="001773ED">
        <w:rPr>
          <w:lang w:val="en-IN" w:eastAsia="en-IN"/>
        </w:rPr>
        <w:t xml:space="preserve"> time to time. The member further shall authorise </w:t>
      </w:r>
      <w:r w:rsidR="00CC3914">
        <w:rPr>
          <w:lang w:val="en-IN" w:eastAsia="en-IN"/>
        </w:rPr>
        <w:t xml:space="preserve">NSE Clearing Ltd. </w:t>
      </w:r>
      <w:r w:rsidRPr="001773ED">
        <w:rPr>
          <w:lang w:val="en-IN" w:eastAsia="en-IN"/>
        </w:rPr>
        <w:t>to debit the Clearing Bank Account for the purpose of appropriating the dues payable to SEBI or such other regulatory authority as maybe specified from time to time.</w:t>
      </w:r>
    </w:p>
    <w:p w14:paraId="7AAD956D" w14:textId="77777777" w:rsidR="003139D5" w:rsidRPr="001773ED" w:rsidRDefault="003139D5" w:rsidP="003139D5">
      <w:pPr>
        <w:autoSpaceDE w:val="0"/>
        <w:adjustRightInd w:val="0"/>
        <w:jc w:val="both"/>
        <w:rPr>
          <w:lang w:val="en-IN" w:eastAsia="en-IN"/>
        </w:rPr>
      </w:pPr>
    </w:p>
    <w:p w14:paraId="704A621E" w14:textId="77777777" w:rsidR="003139D5" w:rsidRPr="001773ED" w:rsidRDefault="003139D5" w:rsidP="00275382">
      <w:pPr>
        <w:numPr>
          <w:ilvl w:val="0"/>
          <w:numId w:val="17"/>
        </w:numPr>
        <w:autoSpaceDE w:val="0"/>
        <w:adjustRightInd w:val="0"/>
        <w:jc w:val="both"/>
        <w:rPr>
          <w:lang w:val="en-IN" w:eastAsia="en-IN"/>
        </w:rPr>
      </w:pPr>
      <w:r w:rsidRPr="001773ED">
        <w:rPr>
          <w:lang w:val="en-IN" w:eastAsia="en-IN"/>
        </w:rPr>
        <w:t>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w:t>
      </w:r>
    </w:p>
    <w:p w14:paraId="70A30BE9" w14:textId="77777777" w:rsidR="003139D5" w:rsidRPr="001773ED" w:rsidRDefault="003139D5" w:rsidP="003139D5">
      <w:pPr>
        <w:autoSpaceDE w:val="0"/>
        <w:adjustRightInd w:val="0"/>
        <w:jc w:val="both"/>
        <w:rPr>
          <w:lang w:val="en-IN" w:eastAsia="en-IN"/>
        </w:rPr>
      </w:pPr>
    </w:p>
    <w:p w14:paraId="3A0CE2F4" w14:textId="77777777" w:rsidR="003139D5" w:rsidRPr="001773ED" w:rsidRDefault="00C93424" w:rsidP="00275382">
      <w:pPr>
        <w:numPr>
          <w:ilvl w:val="0"/>
          <w:numId w:val="17"/>
        </w:numPr>
        <w:autoSpaceDE w:val="0"/>
        <w:adjustRightInd w:val="0"/>
        <w:jc w:val="both"/>
        <w:rPr>
          <w:lang w:val="en-IN" w:eastAsia="en-IN"/>
        </w:rPr>
      </w:pPr>
      <w:r w:rsidRPr="001773ED">
        <w:rPr>
          <w:lang w:val="en-IN" w:eastAsia="en-IN"/>
        </w:rPr>
        <w:t>W</w:t>
      </w:r>
      <w:r w:rsidR="003139D5" w:rsidRPr="001773ED">
        <w:rPr>
          <w:lang w:val="en-IN" w:eastAsia="en-IN"/>
        </w:rPr>
        <w:t>e further hereby undertake to abide by such other or further guidelines / instructions as may be communicated / decided by NCL.</w:t>
      </w:r>
    </w:p>
    <w:p w14:paraId="1B6B877B" w14:textId="77777777" w:rsidR="00BD6246" w:rsidRDefault="00BD6246" w:rsidP="003139D5">
      <w:pPr>
        <w:autoSpaceDE w:val="0"/>
        <w:adjustRightInd w:val="0"/>
        <w:rPr>
          <w:lang w:val="en-IN" w:eastAsia="en-IN"/>
        </w:rPr>
      </w:pPr>
    </w:p>
    <w:p w14:paraId="07392F30" w14:textId="77777777" w:rsidR="003139D5" w:rsidRPr="001773ED" w:rsidRDefault="003139D5" w:rsidP="003139D5">
      <w:pPr>
        <w:autoSpaceDE w:val="0"/>
        <w:adjustRightInd w:val="0"/>
        <w:rPr>
          <w:lang w:val="en-IN" w:eastAsia="en-IN"/>
        </w:rPr>
      </w:pPr>
      <w:r w:rsidRPr="001773ED">
        <w:rPr>
          <w:lang w:val="en-IN" w:eastAsia="en-IN"/>
        </w:rPr>
        <w:t>Yours faithfully,</w:t>
      </w:r>
    </w:p>
    <w:p w14:paraId="37D3EC13" w14:textId="77777777" w:rsidR="003139D5" w:rsidRDefault="003139D5" w:rsidP="003139D5">
      <w:pPr>
        <w:autoSpaceDE w:val="0"/>
        <w:adjustRightInd w:val="0"/>
        <w:rPr>
          <w:lang w:val="en-IN" w:eastAsia="en-IN"/>
        </w:rPr>
      </w:pPr>
    </w:p>
    <w:p w14:paraId="236A9AE1" w14:textId="77777777" w:rsidR="003139D5" w:rsidRPr="001773ED" w:rsidRDefault="003139D5" w:rsidP="003139D5">
      <w:pPr>
        <w:autoSpaceDE w:val="0"/>
        <w:adjustRightInd w:val="0"/>
        <w:rPr>
          <w:lang w:val="en-IN" w:eastAsia="en-IN"/>
        </w:rPr>
      </w:pPr>
      <w:r w:rsidRPr="001773ED">
        <w:rPr>
          <w:lang w:val="en-IN" w:eastAsia="en-IN"/>
        </w:rPr>
        <w:t>Authorised Signatory</w:t>
      </w:r>
    </w:p>
    <w:p w14:paraId="4BC46322" w14:textId="77777777" w:rsidR="003139D5" w:rsidRPr="001773ED" w:rsidRDefault="003139D5" w:rsidP="003139D5">
      <w:pPr>
        <w:autoSpaceDE w:val="0"/>
        <w:adjustRightInd w:val="0"/>
        <w:rPr>
          <w:lang w:val="en-IN" w:eastAsia="en-IN"/>
        </w:rPr>
      </w:pPr>
      <w:r w:rsidRPr="001773ED">
        <w:rPr>
          <w:lang w:val="en-IN" w:eastAsia="en-IN"/>
        </w:rPr>
        <w:t>Designation</w:t>
      </w:r>
    </w:p>
    <w:p w14:paraId="481BEE6F" w14:textId="77777777" w:rsidR="005B0591" w:rsidRPr="001773ED" w:rsidRDefault="003139D5" w:rsidP="003139D5">
      <w:pPr>
        <w:overflowPunct w:val="0"/>
        <w:adjustRightInd w:val="0"/>
        <w:rPr>
          <w:lang w:val="en-IN"/>
        </w:rPr>
      </w:pPr>
      <w:r w:rsidRPr="001773ED">
        <w:rPr>
          <w:lang w:val="en-IN" w:eastAsia="en-IN"/>
        </w:rPr>
        <w:t>* Strike out whichever is not applicable</w:t>
      </w:r>
      <w:r w:rsidRPr="001773ED">
        <w:rPr>
          <w:lang w:val="en-IN"/>
        </w:rPr>
        <w:br w:type="page"/>
      </w:r>
    </w:p>
    <w:p w14:paraId="7297056B" w14:textId="77777777" w:rsidR="000E56DB" w:rsidRPr="001773ED" w:rsidRDefault="000E56DB" w:rsidP="00E239D0">
      <w:pPr>
        <w:pStyle w:val="Heading1"/>
        <w:rPr>
          <w:lang w:eastAsia="en-IN"/>
        </w:rPr>
      </w:pPr>
      <w:bookmarkStart w:id="6" w:name="_Toc55566523"/>
      <w:r w:rsidRPr="001773ED">
        <w:rPr>
          <w:lang w:eastAsia="en-IN"/>
        </w:rPr>
        <w:lastRenderedPageBreak/>
        <w:t>Format of letter for Auto Delivery Out</w:t>
      </w:r>
      <w:bookmarkEnd w:id="6"/>
    </w:p>
    <w:p w14:paraId="26B7C5B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b/>
          <w:bCs/>
          <w:u w:val="single"/>
          <w:lang w:val="en-IN" w:eastAsia="en-IN"/>
        </w:rPr>
      </w:pPr>
    </w:p>
    <w:p w14:paraId="7327FFD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From: [Clearing Member Name and address]</w:t>
      </w:r>
    </w:p>
    <w:p w14:paraId="608E2A67"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8FD88D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To: [NS</w:t>
      </w:r>
      <w:r w:rsidR="008B1594">
        <w:rPr>
          <w:lang w:val="en-IN" w:eastAsia="en-IN"/>
        </w:rPr>
        <w:t xml:space="preserve">E </w:t>
      </w:r>
      <w:r w:rsidRPr="001773ED">
        <w:rPr>
          <w:lang w:val="en-IN" w:eastAsia="en-IN"/>
        </w:rPr>
        <w:t>C</w:t>
      </w:r>
      <w:r w:rsidR="008B1594">
        <w:rPr>
          <w:lang w:val="en-IN" w:eastAsia="en-IN"/>
        </w:rPr>
        <w:t>learing</w:t>
      </w:r>
      <w:r w:rsidRPr="001773ED">
        <w:rPr>
          <w:lang w:val="en-IN" w:eastAsia="en-IN"/>
        </w:rPr>
        <w:t xml:space="preserve"> and address]</w:t>
      </w:r>
    </w:p>
    <w:p w14:paraId="417838C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C27613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Dear Sirs,</w:t>
      </w:r>
    </w:p>
    <w:p w14:paraId="4DC87D6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7FA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Sub: Availing the facility of Automatic Delivery Out in NSDL / CDSL</w:t>
      </w:r>
    </w:p>
    <w:p w14:paraId="7E6DFC1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C6D3CBF"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With reference to the above, we note that:</w:t>
      </w:r>
    </w:p>
    <w:p w14:paraId="65C05A5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572F4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1. N</w:t>
      </w:r>
      <w:r w:rsidR="008B1594">
        <w:rPr>
          <w:lang w:val="en-IN" w:eastAsia="en-IN"/>
        </w:rPr>
        <w:t>SE Clearing Limited (N</w:t>
      </w:r>
      <w:r w:rsidRPr="001773ED">
        <w:rPr>
          <w:lang w:val="en-IN" w:eastAsia="en-IN"/>
        </w:rPr>
        <w:t>CL</w:t>
      </w:r>
      <w:r w:rsidR="008B1594">
        <w:rPr>
          <w:lang w:val="en-IN" w:eastAsia="en-IN"/>
        </w:rPr>
        <w:t>)</w:t>
      </w:r>
      <w:r w:rsidRPr="001773ED">
        <w:rPr>
          <w:lang w:val="en-IN" w:eastAsia="en-IN"/>
        </w:rPr>
        <w:t xml:space="preserve"> </w:t>
      </w:r>
      <w:r w:rsidR="00457DB9">
        <w:rPr>
          <w:lang w:val="en-IN" w:eastAsia="en-IN"/>
        </w:rPr>
        <w:t xml:space="preserve">has </w:t>
      </w:r>
      <w:r w:rsidRPr="001773ED">
        <w:rPr>
          <w:lang w:val="en-IN" w:eastAsia="en-IN"/>
        </w:rPr>
        <w:t>facility for automating the delivery out instructions.</w:t>
      </w:r>
    </w:p>
    <w:p w14:paraId="6EBD5E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1E23EE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0F9467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B4A1722" w14:textId="77777777" w:rsidR="000E56DB" w:rsidRPr="001773ED" w:rsidRDefault="000E56DB" w:rsidP="000E56DB">
      <w:pPr>
        <w:autoSpaceDE w:val="0"/>
        <w:adjustRightInd w:val="0"/>
        <w:rPr>
          <w:lang w:val="en-IN" w:eastAsia="en-IN"/>
        </w:rPr>
      </w:pPr>
    </w:p>
    <w:tbl>
      <w:tblPr>
        <w:tblW w:w="8618" w:type="dxa"/>
        <w:tblInd w:w="-100" w:type="dxa"/>
        <w:tblLayout w:type="fixed"/>
        <w:tblCellMar>
          <w:left w:w="0" w:type="dxa"/>
          <w:right w:w="0" w:type="dxa"/>
        </w:tblCellMar>
        <w:tblLook w:val="00A0" w:firstRow="1" w:lastRow="0" w:firstColumn="1" w:lastColumn="0" w:noHBand="0" w:noVBand="0"/>
      </w:tblPr>
      <w:tblGrid>
        <w:gridCol w:w="2943"/>
        <w:gridCol w:w="1418"/>
        <w:gridCol w:w="2977"/>
        <w:gridCol w:w="1280"/>
      </w:tblGrid>
      <w:tr w:rsidR="000E56DB" w:rsidRPr="001773ED" w14:paraId="060BF678" w14:textId="77777777" w:rsidTr="00741B59">
        <w:tc>
          <w:tcPr>
            <w:tcW w:w="2943" w:type="dxa"/>
            <w:tcBorders>
              <w:top w:val="single" w:sz="6" w:space="0" w:color="auto"/>
              <w:left w:val="single" w:sz="6" w:space="0" w:color="auto"/>
              <w:bottom w:val="single" w:sz="6" w:space="0" w:color="auto"/>
              <w:right w:val="single" w:sz="6" w:space="0" w:color="auto"/>
            </w:tcBorders>
            <w:shd w:val="clear" w:color="auto" w:fill="E7E6E6" w:themeFill="background2"/>
          </w:tcPr>
          <w:p w14:paraId="74664A1E" w14:textId="77777777" w:rsidR="000E56DB" w:rsidRPr="001773ED" w:rsidRDefault="000E56DB" w:rsidP="000E56DB">
            <w:pPr>
              <w:autoSpaceDE w:val="0"/>
              <w:adjustRightInd w:val="0"/>
              <w:ind w:left="108" w:right="108"/>
              <w:rPr>
                <w:b/>
                <w:bCs/>
                <w:lang w:val="en-IN" w:eastAsia="en-IN"/>
              </w:rPr>
            </w:pPr>
            <w:r w:rsidRPr="001773ED">
              <w:rPr>
                <w:b/>
                <w:bCs/>
                <w:lang w:val="en-IN" w:eastAsia="en-IN"/>
              </w:rPr>
              <w:t>NSDL</w:t>
            </w:r>
          </w:p>
        </w:tc>
        <w:tc>
          <w:tcPr>
            <w:tcW w:w="1418" w:type="dxa"/>
            <w:tcBorders>
              <w:top w:val="single" w:sz="6" w:space="0" w:color="auto"/>
              <w:left w:val="single" w:sz="6" w:space="0" w:color="auto"/>
              <w:bottom w:val="single" w:sz="6" w:space="0" w:color="auto"/>
              <w:right w:val="single" w:sz="6" w:space="0" w:color="auto"/>
            </w:tcBorders>
            <w:shd w:val="clear" w:color="auto" w:fill="E7E6E6" w:themeFill="background2"/>
          </w:tcPr>
          <w:p w14:paraId="133647C7" w14:textId="77777777" w:rsidR="000E56DB" w:rsidRPr="001773ED" w:rsidRDefault="000E56DB" w:rsidP="000E56DB">
            <w:pPr>
              <w:autoSpaceDE w:val="0"/>
              <w:adjustRightInd w:val="0"/>
              <w:ind w:left="108" w:right="108"/>
              <w:jc w:val="both"/>
              <w:rPr>
                <w:b/>
                <w:bCs/>
                <w:lang w:val="en-IN" w:eastAsia="en-IN"/>
              </w:rPr>
            </w:pPr>
            <w:r w:rsidRPr="001773ED">
              <w:rPr>
                <w:b/>
                <w:bCs/>
                <w:lang w:val="en-IN" w:eastAsia="en-IN"/>
              </w:rPr>
              <w:t>YES / NO</w:t>
            </w:r>
          </w:p>
        </w:tc>
        <w:tc>
          <w:tcPr>
            <w:tcW w:w="2977" w:type="dxa"/>
            <w:tcBorders>
              <w:top w:val="single" w:sz="6" w:space="0" w:color="auto"/>
              <w:left w:val="single" w:sz="6" w:space="0" w:color="auto"/>
              <w:bottom w:val="single" w:sz="6" w:space="0" w:color="auto"/>
              <w:right w:val="single" w:sz="6" w:space="0" w:color="auto"/>
            </w:tcBorders>
            <w:shd w:val="clear" w:color="auto" w:fill="E7E6E6" w:themeFill="background2"/>
          </w:tcPr>
          <w:p w14:paraId="246C5FE8" w14:textId="77777777" w:rsidR="000E56DB" w:rsidRPr="001773ED" w:rsidRDefault="000E56DB" w:rsidP="000E56DB">
            <w:pPr>
              <w:autoSpaceDE w:val="0"/>
              <w:adjustRightInd w:val="0"/>
              <w:ind w:left="108" w:right="108"/>
              <w:rPr>
                <w:b/>
                <w:bCs/>
                <w:lang w:val="en-IN" w:eastAsia="en-IN"/>
              </w:rPr>
            </w:pPr>
            <w:r w:rsidRPr="001773ED">
              <w:rPr>
                <w:b/>
                <w:bCs/>
                <w:lang w:val="en-IN" w:eastAsia="en-IN"/>
              </w:rPr>
              <w:t>CDSL</w:t>
            </w:r>
          </w:p>
        </w:tc>
        <w:tc>
          <w:tcPr>
            <w:tcW w:w="1280" w:type="dxa"/>
            <w:tcBorders>
              <w:top w:val="single" w:sz="6" w:space="0" w:color="auto"/>
              <w:left w:val="single" w:sz="6" w:space="0" w:color="auto"/>
              <w:bottom w:val="single" w:sz="6" w:space="0" w:color="auto"/>
              <w:right w:val="single" w:sz="6" w:space="0" w:color="auto"/>
            </w:tcBorders>
            <w:shd w:val="clear" w:color="auto" w:fill="E7E6E6" w:themeFill="background2"/>
          </w:tcPr>
          <w:p w14:paraId="6CA80D1D" w14:textId="77777777" w:rsidR="000E56DB" w:rsidRPr="001773ED" w:rsidRDefault="000E56DB" w:rsidP="000E56DB">
            <w:pPr>
              <w:autoSpaceDE w:val="0"/>
              <w:adjustRightInd w:val="0"/>
              <w:ind w:left="108" w:right="108"/>
              <w:rPr>
                <w:b/>
                <w:bCs/>
                <w:lang w:val="en-IN" w:eastAsia="en-IN"/>
              </w:rPr>
            </w:pPr>
            <w:r w:rsidRPr="001773ED">
              <w:rPr>
                <w:b/>
                <w:bCs/>
                <w:lang w:val="en-IN" w:eastAsia="en-IN"/>
              </w:rPr>
              <w:t>YES / NO</w:t>
            </w:r>
          </w:p>
        </w:tc>
      </w:tr>
      <w:tr w:rsidR="000E56DB" w:rsidRPr="001773ED" w14:paraId="743EE266" w14:textId="77777777" w:rsidTr="00741B59">
        <w:tc>
          <w:tcPr>
            <w:tcW w:w="2943" w:type="dxa"/>
            <w:tcBorders>
              <w:top w:val="single" w:sz="6" w:space="0" w:color="auto"/>
              <w:left w:val="single" w:sz="6" w:space="0" w:color="auto"/>
              <w:bottom w:val="single" w:sz="6" w:space="0" w:color="auto"/>
              <w:right w:val="single" w:sz="6" w:space="0" w:color="auto"/>
            </w:tcBorders>
          </w:tcPr>
          <w:p w14:paraId="13FB007C" w14:textId="77777777" w:rsidR="000E56DB" w:rsidRPr="001773ED" w:rsidRDefault="000E56DB" w:rsidP="000E56DB">
            <w:pPr>
              <w:autoSpaceDE w:val="0"/>
              <w:adjustRightInd w:val="0"/>
              <w:ind w:left="108"/>
              <w:rPr>
                <w:lang w:val="en-IN" w:eastAsia="en-IN"/>
              </w:rPr>
            </w:pPr>
            <w:r w:rsidRPr="001773ED">
              <w:rPr>
                <w:lang w:val="en-IN" w:eastAsia="en-IN"/>
              </w:rPr>
              <w:t>Settlement Type 'N', Market Type 13</w:t>
            </w:r>
          </w:p>
        </w:tc>
        <w:tc>
          <w:tcPr>
            <w:tcW w:w="1418" w:type="dxa"/>
            <w:tcBorders>
              <w:top w:val="single" w:sz="6" w:space="0" w:color="auto"/>
              <w:left w:val="single" w:sz="6" w:space="0" w:color="auto"/>
              <w:bottom w:val="single" w:sz="6" w:space="0" w:color="auto"/>
              <w:right w:val="single" w:sz="6" w:space="0" w:color="auto"/>
            </w:tcBorders>
          </w:tcPr>
          <w:p w14:paraId="1F4E52F1" w14:textId="77777777" w:rsidR="000E56DB" w:rsidRPr="001773ED" w:rsidRDefault="000E56DB" w:rsidP="000E56DB">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AD09C61" w14:textId="77777777" w:rsidR="000E56DB" w:rsidRPr="001773ED" w:rsidRDefault="000E56DB" w:rsidP="000E56DB">
            <w:pPr>
              <w:autoSpaceDE w:val="0"/>
              <w:adjustRightInd w:val="0"/>
              <w:ind w:left="15"/>
              <w:rPr>
                <w:lang w:val="en-IN" w:eastAsia="en-IN"/>
              </w:rPr>
            </w:pPr>
            <w:r w:rsidRPr="001773ED">
              <w:rPr>
                <w:lang w:val="en-IN" w:eastAsia="en-IN"/>
              </w:rPr>
              <w:t>Settlement Type 'N', Delivery Type N</w:t>
            </w:r>
          </w:p>
        </w:tc>
        <w:tc>
          <w:tcPr>
            <w:tcW w:w="1280" w:type="dxa"/>
            <w:tcBorders>
              <w:top w:val="single" w:sz="6" w:space="0" w:color="auto"/>
              <w:left w:val="single" w:sz="6" w:space="0" w:color="auto"/>
              <w:bottom w:val="single" w:sz="6" w:space="0" w:color="auto"/>
              <w:right w:val="single" w:sz="6" w:space="0" w:color="auto"/>
            </w:tcBorders>
          </w:tcPr>
          <w:p w14:paraId="500BEAE3" w14:textId="77777777" w:rsidR="000E56DB" w:rsidRPr="001773ED" w:rsidRDefault="000E56DB" w:rsidP="000E56DB">
            <w:pPr>
              <w:autoSpaceDE w:val="0"/>
              <w:adjustRightInd w:val="0"/>
              <w:ind w:left="15"/>
              <w:rPr>
                <w:lang w:val="en-IN" w:eastAsia="en-IN"/>
              </w:rPr>
            </w:pPr>
            <w:r w:rsidRPr="001773ED">
              <w:rPr>
                <w:lang w:val="en-IN" w:eastAsia="en-IN"/>
              </w:rPr>
              <w:t xml:space="preserve">  YES / NO</w:t>
            </w:r>
          </w:p>
        </w:tc>
      </w:tr>
      <w:tr w:rsidR="000E56DB" w:rsidRPr="001773ED" w14:paraId="5D1C96BE" w14:textId="77777777" w:rsidTr="00741B59">
        <w:tc>
          <w:tcPr>
            <w:tcW w:w="2943" w:type="dxa"/>
            <w:tcBorders>
              <w:top w:val="single" w:sz="6" w:space="0" w:color="auto"/>
              <w:left w:val="single" w:sz="6" w:space="0" w:color="auto"/>
              <w:bottom w:val="single" w:sz="6" w:space="0" w:color="auto"/>
              <w:right w:val="single" w:sz="6" w:space="0" w:color="auto"/>
            </w:tcBorders>
          </w:tcPr>
          <w:p w14:paraId="2B805E63" w14:textId="77777777" w:rsidR="000E56DB" w:rsidRPr="001773ED" w:rsidRDefault="000E56DB" w:rsidP="000E56DB">
            <w:pPr>
              <w:autoSpaceDE w:val="0"/>
              <w:adjustRightInd w:val="0"/>
              <w:ind w:left="108"/>
              <w:rPr>
                <w:lang w:val="en-IN" w:eastAsia="en-IN"/>
              </w:rPr>
            </w:pPr>
            <w:r w:rsidRPr="001773ED">
              <w:rPr>
                <w:lang w:val="en-IN" w:eastAsia="en-IN"/>
              </w:rPr>
              <w:t>Settlement Type 'A', Market Type 14</w:t>
            </w:r>
          </w:p>
        </w:tc>
        <w:tc>
          <w:tcPr>
            <w:tcW w:w="1418" w:type="dxa"/>
            <w:tcBorders>
              <w:top w:val="single" w:sz="6" w:space="0" w:color="auto"/>
              <w:left w:val="single" w:sz="6" w:space="0" w:color="auto"/>
              <w:bottom w:val="single" w:sz="6" w:space="0" w:color="auto"/>
              <w:right w:val="single" w:sz="6" w:space="0" w:color="auto"/>
            </w:tcBorders>
          </w:tcPr>
          <w:p w14:paraId="76B1D534" w14:textId="77777777" w:rsidR="000E56DB" w:rsidRPr="001773ED" w:rsidRDefault="000E56DB" w:rsidP="000E56DB">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F4D128B" w14:textId="77777777" w:rsidR="000E56DB" w:rsidRPr="001773ED" w:rsidRDefault="000E56DB" w:rsidP="000E56DB">
            <w:pPr>
              <w:autoSpaceDE w:val="0"/>
              <w:adjustRightInd w:val="0"/>
              <w:ind w:left="15"/>
              <w:rPr>
                <w:lang w:val="en-IN" w:eastAsia="en-IN"/>
              </w:rPr>
            </w:pPr>
            <w:r w:rsidRPr="001773ED">
              <w:rPr>
                <w:lang w:val="en-IN" w:eastAsia="en-IN"/>
              </w:rPr>
              <w:t>Settlement Type 'A', Delivery Type N</w:t>
            </w:r>
          </w:p>
        </w:tc>
        <w:tc>
          <w:tcPr>
            <w:tcW w:w="1280" w:type="dxa"/>
            <w:tcBorders>
              <w:top w:val="single" w:sz="6" w:space="0" w:color="auto"/>
              <w:left w:val="single" w:sz="6" w:space="0" w:color="auto"/>
              <w:bottom w:val="single" w:sz="6" w:space="0" w:color="auto"/>
              <w:right w:val="single" w:sz="6" w:space="0" w:color="auto"/>
            </w:tcBorders>
          </w:tcPr>
          <w:p w14:paraId="6ACD32A3" w14:textId="77777777" w:rsidR="000E56DB" w:rsidRPr="001773ED" w:rsidRDefault="000E56DB" w:rsidP="000E56DB">
            <w:pPr>
              <w:autoSpaceDE w:val="0"/>
              <w:adjustRightInd w:val="0"/>
              <w:ind w:left="15"/>
              <w:rPr>
                <w:lang w:val="en-IN" w:eastAsia="en-IN"/>
              </w:rPr>
            </w:pPr>
            <w:r w:rsidRPr="001773ED">
              <w:rPr>
                <w:lang w:val="en-IN" w:eastAsia="en-IN"/>
              </w:rPr>
              <w:t xml:space="preserve">  YES / NO</w:t>
            </w:r>
          </w:p>
        </w:tc>
      </w:tr>
      <w:tr w:rsidR="000E56DB" w:rsidRPr="001773ED" w14:paraId="276A0BA5" w14:textId="77777777" w:rsidTr="00741B59">
        <w:tc>
          <w:tcPr>
            <w:tcW w:w="2943" w:type="dxa"/>
            <w:tcBorders>
              <w:top w:val="single" w:sz="6" w:space="0" w:color="auto"/>
              <w:left w:val="single" w:sz="6" w:space="0" w:color="auto"/>
              <w:bottom w:val="single" w:sz="6" w:space="0" w:color="auto"/>
              <w:right w:val="single" w:sz="6" w:space="0" w:color="auto"/>
            </w:tcBorders>
          </w:tcPr>
          <w:p w14:paraId="2CCFD6DC" w14:textId="77777777" w:rsidR="000E56DB" w:rsidRPr="001773ED" w:rsidRDefault="000E56DB" w:rsidP="000E56DB">
            <w:pPr>
              <w:autoSpaceDE w:val="0"/>
              <w:adjustRightInd w:val="0"/>
              <w:ind w:left="108"/>
              <w:rPr>
                <w:lang w:val="en-IN" w:eastAsia="en-IN"/>
              </w:rPr>
            </w:pPr>
            <w:r w:rsidRPr="001773ED">
              <w:rPr>
                <w:lang w:val="en-IN" w:eastAsia="en-IN"/>
              </w:rPr>
              <w:t>Settlement Type 'W', Market Type 22</w:t>
            </w:r>
          </w:p>
        </w:tc>
        <w:tc>
          <w:tcPr>
            <w:tcW w:w="1418" w:type="dxa"/>
            <w:tcBorders>
              <w:top w:val="single" w:sz="6" w:space="0" w:color="auto"/>
              <w:left w:val="single" w:sz="6" w:space="0" w:color="auto"/>
              <w:bottom w:val="single" w:sz="6" w:space="0" w:color="auto"/>
              <w:right w:val="single" w:sz="6" w:space="0" w:color="auto"/>
            </w:tcBorders>
          </w:tcPr>
          <w:p w14:paraId="3C72759D" w14:textId="77777777" w:rsidR="000E56DB" w:rsidRPr="001773ED" w:rsidRDefault="000E56DB" w:rsidP="000E56DB">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0E16CAA6" w14:textId="77777777" w:rsidR="000E56DB" w:rsidRPr="001773ED" w:rsidRDefault="000E56DB" w:rsidP="000E56DB">
            <w:pPr>
              <w:autoSpaceDE w:val="0"/>
              <w:adjustRightInd w:val="0"/>
              <w:ind w:left="15"/>
              <w:rPr>
                <w:lang w:val="en-IN" w:eastAsia="en-IN"/>
              </w:rPr>
            </w:pPr>
            <w:r w:rsidRPr="001773ED">
              <w:rPr>
                <w:lang w:val="en-IN" w:eastAsia="en-IN"/>
              </w:rPr>
              <w:t>Settlement Type 'W', Delivery Type N</w:t>
            </w:r>
          </w:p>
        </w:tc>
        <w:tc>
          <w:tcPr>
            <w:tcW w:w="1280" w:type="dxa"/>
            <w:tcBorders>
              <w:top w:val="single" w:sz="6" w:space="0" w:color="auto"/>
              <w:left w:val="single" w:sz="6" w:space="0" w:color="auto"/>
              <w:bottom w:val="single" w:sz="6" w:space="0" w:color="auto"/>
              <w:right w:val="single" w:sz="6" w:space="0" w:color="auto"/>
            </w:tcBorders>
          </w:tcPr>
          <w:p w14:paraId="1B690824" w14:textId="77777777" w:rsidR="000E56DB" w:rsidRPr="001773ED" w:rsidRDefault="000E56DB" w:rsidP="000E56DB">
            <w:pPr>
              <w:autoSpaceDE w:val="0"/>
              <w:adjustRightInd w:val="0"/>
              <w:ind w:left="15"/>
              <w:rPr>
                <w:lang w:val="en-IN" w:eastAsia="en-IN"/>
              </w:rPr>
            </w:pPr>
            <w:r w:rsidRPr="001773ED">
              <w:rPr>
                <w:lang w:val="en-IN" w:eastAsia="en-IN"/>
              </w:rPr>
              <w:t xml:space="preserve">  YES / NO</w:t>
            </w:r>
          </w:p>
        </w:tc>
      </w:tr>
    </w:tbl>
    <w:p w14:paraId="2A4D861F" w14:textId="77777777" w:rsidR="000E56DB" w:rsidRPr="001773ED" w:rsidRDefault="000E56DB" w:rsidP="000E56DB">
      <w:pPr>
        <w:autoSpaceDE w:val="0"/>
        <w:adjustRightInd w:val="0"/>
        <w:ind w:left="-108"/>
        <w:rPr>
          <w:lang w:val="en-IN" w:eastAsia="en-IN"/>
        </w:rPr>
      </w:pPr>
    </w:p>
    <w:p w14:paraId="7B1F0A2E"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0D68C6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71D4673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C896EB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 xml:space="preserve">4. We understand that in the case of </w:t>
      </w:r>
      <w:proofErr w:type="spellStart"/>
      <w:r w:rsidRPr="001773ED">
        <w:rPr>
          <w:lang w:val="en-IN" w:eastAsia="en-IN"/>
        </w:rPr>
        <w:t>pari-passu</w:t>
      </w:r>
      <w:proofErr w:type="spellEnd"/>
      <w:r w:rsidRPr="001773ED">
        <w:rPr>
          <w:lang w:val="en-IN" w:eastAsia="en-IN"/>
        </w:rPr>
        <w:t xml:space="preserve"> shares and multiple ISINs, Auto DO instructions will be generated for only the primary ISIN. We also understand that in case an IDO / EARLY PAY-IN is given, the Auto DO instructions for the same will be monitored by us and any changes desired to be made in the Auto DO instructions will be done by us accordingly.</w:t>
      </w:r>
    </w:p>
    <w:p w14:paraId="3F686CE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24274D8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5. In case of shifting of our CM pool account / CM settlement account in NSDL / CDSL, we undertake to monitor the delivery instructions including the Auto DO instructions generated by NSCCL. We understand that NCL will be generating Auto DO instructions for a single CM pool account / CM settlement account only, even if two CM pool accounts / CM settlement accounts are operating at the same time.</w:t>
      </w:r>
    </w:p>
    <w:p w14:paraId="12D56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14B1D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6. NCL will not be responsible for any short or excess shares being transferred from our depository account with NSDL / CDSL on account of Auto DO.</w:t>
      </w:r>
    </w:p>
    <w:p w14:paraId="77F72E7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60BE6F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lastRenderedPageBreak/>
        <w:t>7. In case we fail to comply with the specified requirements of NSDL / CDSL, resulting into short deliveries and consequential close out, NCL will in no way be responsible.</w:t>
      </w:r>
    </w:p>
    <w:p w14:paraId="04BF23B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3C9530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8. We further hereby undertake to abide by such other or further guidelines / instructions as may be communicated / devised by NCL from time to time.</w:t>
      </w:r>
    </w:p>
    <w:p w14:paraId="4D824A6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A6DCAC8"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Yours faithfully</w:t>
      </w:r>
    </w:p>
    <w:p w14:paraId="0109215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64FDEEA"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127A3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Signature of</w:t>
      </w:r>
    </w:p>
    <w:p w14:paraId="78BB51A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(Member/Partner of Partnership firm/Director of a Corporate Member)</w:t>
      </w:r>
    </w:p>
    <w:p w14:paraId="4537B122" w14:textId="77777777" w:rsidR="008355D5" w:rsidRPr="001773ED" w:rsidRDefault="000E56DB" w:rsidP="008355D5">
      <w:pPr>
        <w:autoSpaceDN/>
        <w:jc w:val="center"/>
        <w:rPr>
          <w:lang w:val="en-IN"/>
        </w:rPr>
      </w:pPr>
      <w:r w:rsidRPr="001773ED">
        <w:rPr>
          <w:lang w:val="en-IN" w:eastAsia="en-IN"/>
        </w:rPr>
        <w:t>(Member code)</w:t>
      </w:r>
      <w:r w:rsidRPr="001773ED">
        <w:rPr>
          <w:lang w:val="en-IN"/>
        </w:rPr>
        <w:br w:type="page"/>
      </w:r>
    </w:p>
    <w:p w14:paraId="049333CE" w14:textId="77777777" w:rsidR="005B0591" w:rsidRPr="001773ED" w:rsidRDefault="005B0591" w:rsidP="00E239D0">
      <w:pPr>
        <w:pStyle w:val="Heading1"/>
      </w:pPr>
      <w:bookmarkStart w:id="7" w:name="_Toc55566524"/>
      <w:r w:rsidRPr="001773ED">
        <w:lastRenderedPageBreak/>
        <w:t>Direct Payout to Investors Account</w:t>
      </w:r>
      <w:bookmarkEnd w:id="7"/>
    </w:p>
    <w:p w14:paraId="1E372022" w14:textId="77777777" w:rsidR="005B0591" w:rsidRPr="001773ED" w:rsidRDefault="005B0591" w:rsidP="005B0591">
      <w:pPr>
        <w:overflowPunct w:val="0"/>
        <w:adjustRightInd w:val="0"/>
        <w:jc w:val="center"/>
        <w:rPr>
          <w:lang w:val="en-IN"/>
        </w:rPr>
      </w:pPr>
    </w:p>
    <w:p w14:paraId="43D877F7" w14:textId="77777777" w:rsidR="005B0591" w:rsidRPr="001773ED" w:rsidRDefault="005B0591" w:rsidP="005B0591">
      <w:pPr>
        <w:overflowPunct w:val="0"/>
        <w:adjustRightInd w:val="0"/>
        <w:jc w:val="center"/>
        <w:rPr>
          <w:lang w:val="en-IN"/>
        </w:rPr>
      </w:pPr>
    </w:p>
    <w:p w14:paraId="627F20BC" w14:textId="77777777" w:rsidR="005B0591" w:rsidRPr="001773ED" w:rsidRDefault="005B0591" w:rsidP="000A4662">
      <w:pPr>
        <w:numPr>
          <w:ilvl w:val="0"/>
          <w:numId w:val="1"/>
        </w:numPr>
        <w:adjustRightInd w:val="0"/>
        <w:jc w:val="both"/>
        <w:rPr>
          <w:lang w:val="en-IN"/>
        </w:rPr>
      </w:pPr>
      <w:r w:rsidRPr="001773ED">
        <w:rPr>
          <w:lang w:val="en-IN"/>
        </w:rPr>
        <w:t xml:space="preserve">Members shall be required to provide files in a specific structure (given as under) to the Clearing Corporation for effecting </w:t>
      </w:r>
      <w:proofErr w:type="spellStart"/>
      <w:r w:rsidRPr="001773ED">
        <w:rPr>
          <w:lang w:val="en-IN"/>
        </w:rPr>
        <w:t>payout</w:t>
      </w:r>
      <w:proofErr w:type="spellEnd"/>
      <w:r w:rsidRPr="001773ED">
        <w:rPr>
          <w:lang w:val="en-IN"/>
        </w:rPr>
        <w:t xml:space="preserve"> directly to the client’s beneficiary accounts. </w:t>
      </w:r>
    </w:p>
    <w:p w14:paraId="4217BC9D" w14:textId="77777777" w:rsidR="005B0591" w:rsidRPr="001773ED" w:rsidRDefault="005B0591" w:rsidP="005B0591">
      <w:pPr>
        <w:adjustRightInd w:val="0"/>
        <w:jc w:val="both"/>
        <w:rPr>
          <w:lang w:val="en-IN"/>
        </w:rPr>
      </w:pPr>
    </w:p>
    <w:p w14:paraId="23ABB797" w14:textId="77777777" w:rsidR="005B0591" w:rsidRPr="001773ED" w:rsidRDefault="005B0591" w:rsidP="000A4662">
      <w:pPr>
        <w:numPr>
          <w:ilvl w:val="0"/>
          <w:numId w:val="1"/>
        </w:numPr>
        <w:adjustRightInd w:val="0"/>
        <w:jc w:val="both"/>
        <w:rPr>
          <w:lang w:val="en-IN"/>
        </w:rPr>
      </w:pPr>
      <w:r w:rsidRPr="001773ED">
        <w:rPr>
          <w:lang w:val="en-IN"/>
        </w:rPr>
        <w:t xml:space="preserve">Additionally, the clearing member can provide own settlement account details if the clearing member intends to receive full or part </w:t>
      </w:r>
      <w:proofErr w:type="spellStart"/>
      <w:r w:rsidRPr="001773ED">
        <w:rPr>
          <w:lang w:val="en-IN"/>
        </w:rPr>
        <w:t>payout</w:t>
      </w:r>
      <w:proofErr w:type="spellEnd"/>
      <w:r w:rsidRPr="001773ED">
        <w:rPr>
          <w:lang w:val="en-IN"/>
        </w:rPr>
        <w:t xml:space="preserve"> of securities, which is not identified for direct client account </w:t>
      </w:r>
      <w:proofErr w:type="spellStart"/>
      <w:r w:rsidRPr="001773ED">
        <w:rPr>
          <w:lang w:val="en-IN"/>
        </w:rPr>
        <w:t>payout</w:t>
      </w:r>
      <w:proofErr w:type="spellEnd"/>
      <w:r w:rsidRPr="001773ED">
        <w:rPr>
          <w:lang w:val="en-IN"/>
        </w:rPr>
        <w: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0DAEEC8E" w14:textId="77777777" w:rsidR="005B0591" w:rsidRPr="001773ED" w:rsidRDefault="005B0591" w:rsidP="005B0591">
      <w:pPr>
        <w:adjustRightInd w:val="0"/>
        <w:jc w:val="both"/>
        <w:rPr>
          <w:lang w:val="en-IN"/>
        </w:rPr>
      </w:pPr>
    </w:p>
    <w:p w14:paraId="0AB5CF1E" w14:textId="77777777" w:rsidR="005B0591" w:rsidRPr="001773ED" w:rsidRDefault="005B0591" w:rsidP="000A4662">
      <w:pPr>
        <w:numPr>
          <w:ilvl w:val="0"/>
          <w:numId w:val="1"/>
        </w:numPr>
        <w:adjustRightInd w:val="0"/>
        <w:jc w:val="both"/>
        <w:rPr>
          <w:lang w:val="en-IN"/>
        </w:rPr>
      </w:pPr>
      <w:r w:rsidRPr="001773ED">
        <w:rPr>
          <w:lang w:val="en-IN"/>
        </w:rPr>
        <w:t xml:space="preserve">The files would have to be sent by the members to the clearing corporation by 9:30 </w:t>
      </w:r>
      <w:proofErr w:type="spellStart"/>
      <w:r w:rsidRPr="001773ED">
        <w:rPr>
          <w:lang w:val="en-IN"/>
        </w:rPr>
        <w:t>a.m</w:t>
      </w:r>
      <w:proofErr w:type="spellEnd"/>
      <w:r w:rsidRPr="001773ED">
        <w:rPr>
          <w:lang w:val="en-IN"/>
        </w:rPr>
        <w:t xml:space="preserve"> on the settlement day</w:t>
      </w:r>
    </w:p>
    <w:p w14:paraId="7BD768F8" w14:textId="77777777" w:rsidR="005B0591" w:rsidRPr="001773ED" w:rsidRDefault="005B0591" w:rsidP="005B0591">
      <w:pPr>
        <w:adjustRightInd w:val="0"/>
        <w:jc w:val="both"/>
        <w:rPr>
          <w:lang w:val="en-IN"/>
        </w:rPr>
      </w:pPr>
    </w:p>
    <w:p w14:paraId="11E2DF58" w14:textId="77777777" w:rsidR="005B0591" w:rsidRPr="001773ED" w:rsidRDefault="005B0591" w:rsidP="000A4662">
      <w:pPr>
        <w:numPr>
          <w:ilvl w:val="0"/>
          <w:numId w:val="1"/>
        </w:numPr>
        <w:adjustRightInd w:val="0"/>
        <w:jc w:val="both"/>
        <w:rPr>
          <w:lang w:val="en-IN"/>
        </w:rPr>
      </w:pPr>
      <w:r w:rsidRPr="001773ED">
        <w:rPr>
          <w:lang w:val="en-IN"/>
        </w:rPr>
        <w:t xml:space="preserve">The files shall be uploaded by Clearing Corporation in its system and returned with the indication of the success/rejection of the file and the records. This shall be purely a validation of the correctness of the file and record formats. </w:t>
      </w:r>
    </w:p>
    <w:p w14:paraId="479EE026" w14:textId="77777777" w:rsidR="005B0591" w:rsidRPr="001773ED" w:rsidRDefault="005B0591" w:rsidP="005B0591">
      <w:pPr>
        <w:adjustRightInd w:val="0"/>
        <w:rPr>
          <w:lang w:val="en-IN"/>
        </w:rPr>
      </w:pPr>
    </w:p>
    <w:p w14:paraId="3509FFF3" w14:textId="77777777" w:rsidR="005B0591" w:rsidRPr="001773ED" w:rsidRDefault="005B0591" w:rsidP="000A4662">
      <w:pPr>
        <w:numPr>
          <w:ilvl w:val="0"/>
          <w:numId w:val="1"/>
        </w:numPr>
        <w:adjustRightInd w:val="0"/>
        <w:jc w:val="both"/>
        <w:rPr>
          <w:lang w:val="en-IN"/>
        </w:rPr>
      </w:pPr>
      <w:r w:rsidRPr="001773ED">
        <w:rPr>
          <w:lang w:val="en-IN"/>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5BACE791" w14:textId="77777777" w:rsidR="005B0591" w:rsidRPr="001773ED" w:rsidRDefault="005B0591" w:rsidP="005B0591">
      <w:pPr>
        <w:adjustRightInd w:val="0"/>
        <w:rPr>
          <w:lang w:val="en-IN"/>
        </w:rPr>
      </w:pPr>
    </w:p>
    <w:p w14:paraId="133C7ACC" w14:textId="77777777" w:rsidR="005B0591" w:rsidRPr="001773ED" w:rsidRDefault="005B0591" w:rsidP="000A4662">
      <w:pPr>
        <w:numPr>
          <w:ilvl w:val="0"/>
          <w:numId w:val="1"/>
        </w:numPr>
        <w:adjustRightInd w:val="0"/>
        <w:jc w:val="both"/>
        <w:rPr>
          <w:lang w:val="en-IN"/>
        </w:rPr>
      </w:pPr>
      <w:r w:rsidRPr="001773ED">
        <w:rPr>
          <w:lang w:val="en-IN"/>
        </w:rPr>
        <w:t>Clearing Members will have to submit all the files in a running sequence of batch numbers. If Clearing Members fail to submit an earlier batch file then the subsequent batches will not be processed. However, if the earlier file was completely rejected, the same batch number should be used for the subsequent corrected file.</w:t>
      </w:r>
    </w:p>
    <w:p w14:paraId="123FA4C7" w14:textId="77777777" w:rsidR="005B0591" w:rsidRPr="001773ED" w:rsidRDefault="005B0591" w:rsidP="005B0591">
      <w:pPr>
        <w:adjustRightInd w:val="0"/>
        <w:rPr>
          <w:lang w:val="en-IN"/>
        </w:rPr>
      </w:pPr>
    </w:p>
    <w:p w14:paraId="2EA11067" w14:textId="77777777" w:rsidR="005B0591" w:rsidRPr="001773ED" w:rsidRDefault="005B0591" w:rsidP="000A4662">
      <w:pPr>
        <w:numPr>
          <w:ilvl w:val="0"/>
          <w:numId w:val="1"/>
        </w:numPr>
        <w:adjustRightInd w:val="0"/>
        <w:jc w:val="both"/>
        <w:rPr>
          <w:lang w:val="en-IN"/>
        </w:rPr>
      </w:pPr>
      <w:r w:rsidRPr="001773ED">
        <w:rPr>
          <w:lang w:val="en-IN"/>
        </w:rPr>
        <w:t>The total quantity of securities to be credited to the account of various constituents shall not exceed the net pay out by Clearing Corporation to the Clearing Member.</w:t>
      </w:r>
    </w:p>
    <w:p w14:paraId="73FF1C67" w14:textId="77777777" w:rsidR="005B0591" w:rsidRPr="001773ED" w:rsidRDefault="005B0591" w:rsidP="005B0591">
      <w:pPr>
        <w:adjustRightInd w:val="0"/>
        <w:rPr>
          <w:lang w:val="en-IN"/>
        </w:rPr>
      </w:pPr>
    </w:p>
    <w:p w14:paraId="1CF18538" w14:textId="77777777" w:rsidR="005B0591" w:rsidRPr="001773ED" w:rsidRDefault="005B0591" w:rsidP="000A4662">
      <w:pPr>
        <w:numPr>
          <w:ilvl w:val="0"/>
          <w:numId w:val="1"/>
        </w:numPr>
        <w:adjustRightInd w:val="0"/>
        <w:jc w:val="both"/>
        <w:rPr>
          <w:lang w:val="en-IN"/>
        </w:rPr>
      </w:pPr>
      <w:r w:rsidRPr="001773ED">
        <w:rPr>
          <w:lang w:val="en-IN"/>
        </w:rPr>
        <w:t>The Clearing Members shall provide the details of beneficiary account of the constituents of the Trading Members in any one of the depositories.</w:t>
      </w:r>
    </w:p>
    <w:p w14:paraId="78907B19" w14:textId="77777777" w:rsidR="005B0591" w:rsidRPr="001773ED" w:rsidRDefault="005B0591" w:rsidP="005B0591">
      <w:pPr>
        <w:adjustRightInd w:val="0"/>
        <w:rPr>
          <w:lang w:val="en-IN"/>
        </w:rPr>
      </w:pPr>
    </w:p>
    <w:p w14:paraId="59CF7267" w14:textId="77777777" w:rsidR="005B0591" w:rsidRPr="001773ED" w:rsidRDefault="005B0591" w:rsidP="000A4662">
      <w:pPr>
        <w:numPr>
          <w:ilvl w:val="0"/>
          <w:numId w:val="1"/>
        </w:numPr>
        <w:adjustRightInd w:val="0"/>
        <w:jc w:val="both"/>
        <w:rPr>
          <w:lang w:val="en-IN"/>
        </w:rPr>
      </w:pPr>
      <w:r w:rsidRPr="001773ED">
        <w:rPr>
          <w:lang w:val="en-IN"/>
        </w:rPr>
        <w:t>If for any record, the quantity requested to be credited to the account of the constituent is more than the balance available for pay out to the Clearing Member in that depository, the quantity available in that depository shall only be directly credited to the constituent.</w:t>
      </w:r>
    </w:p>
    <w:p w14:paraId="0664D13B" w14:textId="77777777" w:rsidR="005B0591" w:rsidRPr="001773ED" w:rsidRDefault="005B0591" w:rsidP="005B0591">
      <w:pPr>
        <w:adjustRightInd w:val="0"/>
        <w:jc w:val="both"/>
        <w:rPr>
          <w:lang w:val="en-IN"/>
        </w:rPr>
      </w:pPr>
    </w:p>
    <w:p w14:paraId="64BB88EB" w14:textId="77777777" w:rsidR="005B0591" w:rsidRPr="001773ED" w:rsidRDefault="005B0591" w:rsidP="000A4662">
      <w:pPr>
        <w:numPr>
          <w:ilvl w:val="0"/>
          <w:numId w:val="1"/>
        </w:numPr>
        <w:adjustRightInd w:val="0"/>
        <w:jc w:val="both"/>
        <w:rPr>
          <w:lang w:val="en-IN"/>
        </w:rPr>
      </w:pPr>
      <w:r w:rsidRPr="001773ED">
        <w:rPr>
          <w:lang w:val="en-IN"/>
        </w:rPr>
        <w:t xml:space="preserve">Where the Clearing Members fail to provide the details of the beneficiary account or where the credit to the beneficiary accounts of the constituents fail, or any account whatsoever the remaining quantity received from other depository as pay out shall </w:t>
      </w:r>
      <w:r w:rsidRPr="001773ED">
        <w:rPr>
          <w:lang w:val="en-IN"/>
        </w:rPr>
        <w:lastRenderedPageBreak/>
        <w:t>be credited to the CM Pool / Clearing account of the Clearing Member with the respective depositories</w:t>
      </w:r>
    </w:p>
    <w:p w14:paraId="098079F7" w14:textId="77777777" w:rsidR="005B0591" w:rsidRPr="001773ED" w:rsidRDefault="005B0591" w:rsidP="005B0591">
      <w:pPr>
        <w:adjustRightInd w:val="0"/>
        <w:ind w:firstLine="60"/>
        <w:rPr>
          <w:lang w:val="en-IN"/>
        </w:rPr>
      </w:pPr>
    </w:p>
    <w:p w14:paraId="20D39CFF" w14:textId="77777777" w:rsidR="005B0591" w:rsidRPr="001773ED" w:rsidRDefault="005B0591" w:rsidP="000A4662">
      <w:pPr>
        <w:numPr>
          <w:ilvl w:val="0"/>
          <w:numId w:val="1"/>
        </w:numPr>
        <w:adjustRightInd w:val="0"/>
        <w:jc w:val="both"/>
        <w:rPr>
          <w:lang w:val="en-IN"/>
        </w:rPr>
      </w:pPr>
      <w:r w:rsidRPr="001773ED">
        <w:rPr>
          <w:lang w:val="en-IN"/>
        </w:rPr>
        <w:t>The credit to the beneficiary account of the constituent shall be pursuant to the file and in conformity with the details provided by the Clearing Member requesting Clearing Corporation to directly credit the accounts of the constituent. Hence execution of such electronic instructions of passing the credit to the account of the constituents shall mean and be pay out to the Clearing Members</w:t>
      </w:r>
    </w:p>
    <w:p w14:paraId="713AB92D" w14:textId="77777777" w:rsidR="005B0591" w:rsidRPr="001773ED" w:rsidRDefault="005B0591" w:rsidP="005B0591">
      <w:pPr>
        <w:adjustRightInd w:val="0"/>
        <w:rPr>
          <w:lang w:val="en-IN"/>
        </w:rPr>
      </w:pPr>
    </w:p>
    <w:p w14:paraId="74DEEBAE" w14:textId="77777777" w:rsidR="005B0591" w:rsidRPr="001773ED" w:rsidRDefault="005B0591" w:rsidP="000A4662">
      <w:pPr>
        <w:numPr>
          <w:ilvl w:val="0"/>
          <w:numId w:val="1"/>
        </w:numPr>
        <w:adjustRightInd w:val="0"/>
        <w:jc w:val="both"/>
        <w:rPr>
          <w:lang w:val="en-IN"/>
        </w:rPr>
      </w:pPr>
      <w:r w:rsidRPr="001773ED">
        <w:rPr>
          <w:lang w:val="en-IN"/>
        </w:rPr>
        <w:t>Clearing Members shall be provided a return file after completion of pay out confirming the details of the accounts, which have been credited by the depositories (CM Pool a/c and or Beneficiary accounts).</w:t>
      </w:r>
    </w:p>
    <w:p w14:paraId="270467A0" w14:textId="77777777" w:rsidR="005B0591" w:rsidRPr="001773ED" w:rsidRDefault="005B0591" w:rsidP="005B0591">
      <w:pPr>
        <w:adjustRightInd w:val="0"/>
        <w:jc w:val="both"/>
        <w:rPr>
          <w:lang w:val="en-IN"/>
        </w:rPr>
      </w:pPr>
    </w:p>
    <w:p w14:paraId="6F0830E0" w14:textId="77777777" w:rsidR="005B0591" w:rsidRPr="001773ED" w:rsidRDefault="005B0591" w:rsidP="000A4662">
      <w:pPr>
        <w:numPr>
          <w:ilvl w:val="0"/>
          <w:numId w:val="1"/>
        </w:numPr>
        <w:adjustRightInd w:val="0"/>
        <w:jc w:val="both"/>
        <w:rPr>
          <w:lang w:val="en-IN"/>
        </w:rPr>
      </w:pPr>
      <w:r w:rsidRPr="001773ED">
        <w:rPr>
          <w:lang w:val="en-IN"/>
        </w:rPr>
        <w:t>Clearing Corporation shall consider the data provided by the Clearing Members as final and correct and shall not be responsible for any incorrect data provided by the Clearing Members. The Clearing Members shall be fully responsible for any erroneous data provided to Clearing Corporation.</w:t>
      </w:r>
    </w:p>
    <w:p w14:paraId="2847F3B8" w14:textId="77777777" w:rsidR="005B0591" w:rsidRPr="001773ED" w:rsidRDefault="005B0591" w:rsidP="005B0591">
      <w:pPr>
        <w:adjustRightInd w:val="0"/>
        <w:jc w:val="both"/>
        <w:rPr>
          <w:lang w:val="en-IN"/>
        </w:rPr>
      </w:pPr>
    </w:p>
    <w:p w14:paraId="6B5D9483" w14:textId="77777777" w:rsidR="005B0591" w:rsidRPr="001773ED" w:rsidRDefault="005B0591" w:rsidP="000A4662">
      <w:pPr>
        <w:numPr>
          <w:ilvl w:val="0"/>
          <w:numId w:val="1"/>
        </w:numPr>
        <w:adjustRightInd w:val="0"/>
        <w:jc w:val="both"/>
        <w:rPr>
          <w:lang w:val="en-IN"/>
        </w:rPr>
      </w:pPr>
      <w:r w:rsidRPr="001773ED">
        <w:rPr>
          <w:lang w:val="en-IN"/>
        </w:rPr>
        <w:t xml:space="preserve">The files must be placed in the extranet server in the directory, </w:t>
      </w:r>
      <w:proofErr w:type="gramStart"/>
      <w:r w:rsidRPr="001773ED">
        <w:rPr>
          <w:lang w:val="en-IN"/>
        </w:rPr>
        <w:t>Clearing</w:t>
      </w:r>
      <w:proofErr w:type="gramEnd"/>
      <w:r w:rsidRPr="001773ED">
        <w:rPr>
          <w:lang w:val="en-IN"/>
        </w:rPr>
        <w:t xml:space="preserve"> \CPD\</w:t>
      </w:r>
      <w:proofErr w:type="spellStart"/>
      <w:r w:rsidRPr="001773ED">
        <w:rPr>
          <w:lang w:val="en-IN"/>
        </w:rPr>
        <w:t>dnld</w:t>
      </w:r>
      <w:proofErr w:type="spellEnd"/>
      <w:r w:rsidRPr="001773ED">
        <w:rPr>
          <w:lang w:val="en-IN"/>
        </w:rPr>
        <w:t>.</w:t>
      </w:r>
    </w:p>
    <w:p w14:paraId="0017480D" w14:textId="77777777" w:rsidR="005B0591" w:rsidRPr="001773ED" w:rsidRDefault="005B0591" w:rsidP="005B0591">
      <w:pPr>
        <w:adjustRightInd w:val="0"/>
        <w:rPr>
          <w:lang w:val="en-IN"/>
        </w:rPr>
      </w:pPr>
    </w:p>
    <w:p w14:paraId="1833C1EA" w14:textId="77777777" w:rsidR="005B0591" w:rsidRPr="001773ED" w:rsidRDefault="005B0591" w:rsidP="005B0591">
      <w:pPr>
        <w:adjustRightInd w:val="0"/>
        <w:jc w:val="both"/>
        <w:rPr>
          <w:lang w:val="en-IN"/>
        </w:rPr>
      </w:pPr>
      <w:r w:rsidRPr="001773ED">
        <w:rPr>
          <w:lang w:val="en-IN"/>
        </w:rPr>
        <w:t>Members may note that this is only a facility offered to the members in terms of the SEBI circular in this regard. However, where Members are unable to provide the data in respect of clients to Clearing Corporation for direct credit to the account of the clients the securities would be credited to the respective pool account of the members and the resultant guidelines of the SEBI in respect of holdings in the pool account shall apply.</w:t>
      </w:r>
    </w:p>
    <w:p w14:paraId="14A2E16A" w14:textId="77777777" w:rsidR="005B0591" w:rsidRPr="001773ED" w:rsidRDefault="005B0591" w:rsidP="005B0591">
      <w:pPr>
        <w:adjustRightInd w:val="0"/>
        <w:jc w:val="both"/>
        <w:rPr>
          <w:lang w:val="en-IN"/>
        </w:rPr>
      </w:pPr>
    </w:p>
    <w:p w14:paraId="47AE5181" w14:textId="77777777" w:rsidR="005B0591" w:rsidRPr="001773ED" w:rsidRDefault="005B0591" w:rsidP="005B0591">
      <w:pPr>
        <w:adjustRightInd w:val="0"/>
        <w:jc w:val="both"/>
        <w:rPr>
          <w:lang w:val="en-IN"/>
        </w:rPr>
      </w:pPr>
      <w:r w:rsidRPr="001773ED">
        <w:rPr>
          <w:lang w:val="en-IN"/>
        </w:rPr>
        <w:t>It may also be noted here that that the requirements specified by SEBI / Exchange in relation to release of funds / securities to the respective clients is within one day of declaration of pay -out by the respective Exchange / Clearing Corporation.</w:t>
      </w:r>
    </w:p>
    <w:p w14:paraId="057999C7" w14:textId="77777777" w:rsidR="005B0591" w:rsidRPr="001773ED" w:rsidRDefault="005B0591" w:rsidP="005B0591">
      <w:pPr>
        <w:adjustRightInd w:val="0"/>
        <w:rPr>
          <w:lang w:val="en-IN"/>
        </w:rPr>
      </w:pPr>
    </w:p>
    <w:p w14:paraId="250D1560" w14:textId="77777777" w:rsidR="005B0591" w:rsidRPr="001773ED" w:rsidRDefault="005B0591" w:rsidP="005B0591">
      <w:pPr>
        <w:adjustRightInd w:val="0"/>
        <w:rPr>
          <w:lang w:val="en-IN"/>
        </w:rPr>
      </w:pPr>
      <w:r w:rsidRPr="001773ED">
        <w:rPr>
          <w:b/>
          <w:lang w:val="en-IN"/>
        </w:rPr>
        <w:t>File structure</w:t>
      </w:r>
      <w:r w:rsidRPr="001773ED">
        <w:rPr>
          <w:lang w:val="en-IN"/>
        </w:rPr>
        <w:t xml:space="preserve"> </w:t>
      </w:r>
      <w:r w:rsidRPr="001773ED">
        <w:rPr>
          <w:b/>
          <w:lang w:val="en-IN"/>
        </w:rPr>
        <w:t>for</w:t>
      </w:r>
      <w:r w:rsidRPr="001773ED">
        <w:rPr>
          <w:lang w:val="en-IN"/>
        </w:rPr>
        <w:t xml:space="preserve"> </w:t>
      </w:r>
      <w:proofErr w:type="spellStart"/>
      <w:r w:rsidRPr="001773ED">
        <w:rPr>
          <w:b/>
          <w:lang w:val="en-IN"/>
        </w:rPr>
        <w:t>Payout</w:t>
      </w:r>
      <w:proofErr w:type="spellEnd"/>
      <w:r w:rsidRPr="001773ED">
        <w:rPr>
          <w:b/>
          <w:lang w:val="en-IN"/>
        </w:rPr>
        <w:t xml:space="preserve"> to Client</w:t>
      </w:r>
    </w:p>
    <w:p w14:paraId="01F9D28E" w14:textId="77777777" w:rsidR="005B0591" w:rsidRPr="001773ED" w:rsidRDefault="005B0591" w:rsidP="005B0591">
      <w:pPr>
        <w:adjustRightInd w:val="0"/>
        <w:rPr>
          <w:lang w:val="en-IN"/>
        </w:rPr>
      </w:pPr>
    </w:p>
    <w:p w14:paraId="680F3A6B" w14:textId="77777777" w:rsidR="005B0591" w:rsidRPr="001773ED" w:rsidRDefault="005B0591" w:rsidP="005B0591">
      <w:pPr>
        <w:adjustRightInd w:val="0"/>
        <w:rPr>
          <w:lang w:val="en-IN"/>
        </w:rPr>
      </w:pPr>
      <w:r w:rsidRPr="001773ED">
        <w:rPr>
          <w:lang w:val="en-IN"/>
        </w:rPr>
        <w:t>File format: Comma Separated</w:t>
      </w:r>
    </w:p>
    <w:p w14:paraId="2B411ADA" w14:textId="77777777" w:rsidR="005B0591" w:rsidRPr="001773ED" w:rsidRDefault="005B0591" w:rsidP="005B0591">
      <w:pPr>
        <w:adjustRightInd w:val="0"/>
        <w:rPr>
          <w:lang w:val="en-IN"/>
        </w:rPr>
      </w:pPr>
      <w:r w:rsidRPr="001773ED">
        <w:rPr>
          <w:lang w:val="en-IN"/>
        </w:rPr>
        <w:t>Location:  CPD\UPLD</w:t>
      </w:r>
    </w:p>
    <w:p w14:paraId="7BAFF0F6" w14:textId="77777777" w:rsidR="005B0591" w:rsidRPr="001773ED" w:rsidRDefault="005B0591" w:rsidP="005B0591">
      <w:pPr>
        <w:adjustRightInd w:val="0"/>
        <w:rPr>
          <w:lang w:val="en-IN"/>
        </w:rPr>
      </w:pPr>
    </w:p>
    <w:p w14:paraId="27BC106B" w14:textId="77777777" w:rsidR="005B0591" w:rsidRPr="001773ED" w:rsidRDefault="005B0591" w:rsidP="005B0591">
      <w:pPr>
        <w:adjustRightInd w:val="0"/>
        <w:rPr>
          <w:lang w:val="en-IN"/>
        </w:rPr>
      </w:pPr>
      <w:r w:rsidRPr="001773ED">
        <w:rPr>
          <w:lang w:val="en-IN"/>
        </w:rPr>
        <w:t>Naming Convention of the file: CPD&lt;SYYYYYYYD&gt;.</w:t>
      </w:r>
      <w:proofErr w:type="spellStart"/>
      <w:r w:rsidRPr="001773ED">
        <w:rPr>
          <w:lang w:val="en-IN"/>
        </w:rPr>
        <w:t>Xnn</w:t>
      </w:r>
      <w:proofErr w:type="spellEnd"/>
    </w:p>
    <w:p w14:paraId="74CEA6DE" w14:textId="77777777" w:rsidR="005B0591" w:rsidRPr="001773ED" w:rsidRDefault="005B0591" w:rsidP="005B0591">
      <w:pPr>
        <w:adjustRightInd w:val="0"/>
        <w:rPr>
          <w:lang w:val="en-IN"/>
        </w:rPr>
      </w:pPr>
    </w:p>
    <w:p w14:paraId="36E49639" w14:textId="77777777" w:rsidR="005B0591" w:rsidRPr="001773ED" w:rsidRDefault="005B0591" w:rsidP="005B0591">
      <w:pPr>
        <w:adjustRightInd w:val="0"/>
        <w:rPr>
          <w:lang w:val="en-IN"/>
        </w:rPr>
      </w:pPr>
      <w:r w:rsidRPr="001773ED">
        <w:rPr>
          <w:lang w:val="en-IN"/>
        </w:rPr>
        <w:t>CPD</w:t>
      </w:r>
      <w:r w:rsidRPr="001773ED">
        <w:rPr>
          <w:lang w:val="en-IN"/>
        </w:rPr>
        <w:tab/>
      </w:r>
      <w:r w:rsidRPr="001773ED">
        <w:rPr>
          <w:lang w:val="en-IN"/>
        </w:rPr>
        <w:tab/>
        <w:t xml:space="preserve">File type </w:t>
      </w:r>
    </w:p>
    <w:p w14:paraId="7A63E10B"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Settlement Type</w:t>
      </w:r>
    </w:p>
    <w:p w14:paraId="64BD691E" w14:textId="77777777" w:rsidR="005B0591" w:rsidRPr="001773ED" w:rsidRDefault="005B0591" w:rsidP="005B0591">
      <w:pPr>
        <w:adjustRightInd w:val="0"/>
        <w:rPr>
          <w:lang w:val="en-IN"/>
        </w:rPr>
      </w:pPr>
      <w:r w:rsidRPr="001773ED">
        <w:rPr>
          <w:lang w:val="en-IN"/>
        </w:rPr>
        <w:t>YYYYYYY    Settlement Number</w:t>
      </w:r>
    </w:p>
    <w:p w14:paraId="51768322" w14:textId="77777777" w:rsidR="005B0591" w:rsidRPr="001773ED" w:rsidRDefault="005B0591" w:rsidP="005B0591">
      <w:pPr>
        <w:adjustRightInd w:val="0"/>
        <w:rPr>
          <w:lang w:val="en-IN"/>
        </w:rPr>
      </w:pPr>
      <w:r w:rsidRPr="001773ED">
        <w:rPr>
          <w:lang w:val="en-IN"/>
        </w:rPr>
        <w:t>D</w:t>
      </w:r>
      <w:r w:rsidRPr="001773ED">
        <w:rPr>
          <w:lang w:val="en-IN"/>
        </w:rPr>
        <w:tab/>
      </w:r>
      <w:r w:rsidRPr="001773ED">
        <w:rPr>
          <w:lang w:val="en-IN"/>
        </w:rPr>
        <w:tab/>
        <w:t>Delivery Type</w:t>
      </w:r>
    </w:p>
    <w:p w14:paraId="4A918405" w14:textId="77777777" w:rsidR="005B0591" w:rsidRPr="001773ED" w:rsidRDefault="005B0591" w:rsidP="005B0591">
      <w:pPr>
        <w:adjustRightInd w:val="0"/>
        <w:rPr>
          <w:lang w:val="en-IN"/>
        </w:rPr>
      </w:pPr>
      <w:r w:rsidRPr="001773ED">
        <w:rPr>
          <w:lang w:val="en-IN"/>
        </w:rPr>
        <w:t>X</w:t>
      </w:r>
      <w:r w:rsidRPr="001773ED">
        <w:rPr>
          <w:lang w:val="en-IN"/>
        </w:rPr>
        <w:tab/>
      </w:r>
      <w:r w:rsidRPr="001773ED">
        <w:rPr>
          <w:lang w:val="en-IN"/>
        </w:rPr>
        <w:tab/>
        <w:t>File Indicator</w:t>
      </w:r>
    </w:p>
    <w:p w14:paraId="4B829765" w14:textId="77777777" w:rsidR="005B0591" w:rsidRPr="001773ED" w:rsidRDefault="005B0591" w:rsidP="005B0591">
      <w:pPr>
        <w:adjustRightInd w:val="0"/>
        <w:rPr>
          <w:lang w:val="en-IN"/>
        </w:rPr>
      </w:pPr>
      <w:r w:rsidRPr="001773ED">
        <w:rPr>
          <w:lang w:val="en-IN"/>
        </w:rPr>
        <w:t>T</w:t>
      </w:r>
      <w:r w:rsidRPr="001773ED">
        <w:rPr>
          <w:lang w:val="en-IN"/>
        </w:rPr>
        <w:tab/>
      </w:r>
      <w:r w:rsidRPr="001773ED">
        <w:rPr>
          <w:lang w:val="en-IN"/>
        </w:rPr>
        <w:tab/>
        <w:t>File coming from the member</w:t>
      </w:r>
    </w:p>
    <w:p w14:paraId="6BF6E6E3"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Success File sent to the trading members</w:t>
      </w:r>
    </w:p>
    <w:p w14:paraId="7A049390" w14:textId="77777777" w:rsidR="005B0591" w:rsidRPr="001773ED" w:rsidRDefault="005B0591" w:rsidP="005B0591">
      <w:pPr>
        <w:adjustRightInd w:val="0"/>
        <w:rPr>
          <w:lang w:val="en-IN"/>
        </w:rPr>
      </w:pPr>
      <w:r w:rsidRPr="001773ED">
        <w:rPr>
          <w:lang w:val="en-IN"/>
        </w:rPr>
        <w:t xml:space="preserve">R </w:t>
      </w:r>
      <w:r w:rsidRPr="001773ED">
        <w:rPr>
          <w:lang w:val="en-IN"/>
        </w:rPr>
        <w:tab/>
      </w:r>
      <w:r w:rsidRPr="001773ED">
        <w:rPr>
          <w:lang w:val="en-IN"/>
        </w:rPr>
        <w:tab/>
        <w:t>Reject File sent to the trading members</w:t>
      </w:r>
    </w:p>
    <w:p w14:paraId="1C9DFA52" w14:textId="77777777" w:rsidR="005B0591" w:rsidRPr="001773ED" w:rsidRDefault="005B0591" w:rsidP="005B0591">
      <w:pPr>
        <w:adjustRightInd w:val="0"/>
        <w:rPr>
          <w:lang w:val="en-IN"/>
        </w:rPr>
      </w:pPr>
      <w:proofErr w:type="spellStart"/>
      <w:proofErr w:type="gramStart"/>
      <w:r w:rsidRPr="001773ED">
        <w:rPr>
          <w:lang w:val="en-IN"/>
        </w:rPr>
        <w:t>nn</w:t>
      </w:r>
      <w:proofErr w:type="spellEnd"/>
      <w:proofErr w:type="gramEnd"/>
      <w:r w:rsidRPr="001773ED">
        <w:rPr>
          <w:lang w:val="en-IN"/>
        </w:rPr>
        <w:tab/>
      </w:r>
      <w:r w:rsidRPr="001773ED">
        <w:rPr>
          <w:lang w:val="en-IN"/>
        </w:rPr>
        <w:tab/>
        <w:t>Batch number (is a running sequence)</w:t>
      </w:r>
    </w:p>
    <w:p w14:paraId="7398CAC4" w14:textId="77777777" w:rsidR="005B0591" w:rsidRPr="001773ED" w:rsidRDefault="005B0591" w:rsidP="005B0591">
      <w:pPr>
        <w:adjustRightInd w:val="0"/>
        <w:rPr>
          <w:lang w:val="en-IN"/>
        </w:rPr>
      </w:pPr>
      <w:r w:rsidRPr="001773ED">
        <w:rPr>
          <w:lang w:val="en-IN"/>
        </w:rPr>
        <w:tab/>
      </w:r>
      <w:r w:rsidRPr="001773ED">
        <w:rPr>
          <w:lang w:val="en-IN"/>
        </w:rPr>
        <w:tab/>
      </w:r>
    </w:p>
    <w:p w14:paraId="769F63A9" w14:textId="77777777" w:rsidR="00CC3914" w:rsidRDefault="00CC3914" w:rsidP="005B0591">
      <w:pPr>
        <w:adjustRightInd w:val="0"/>
        <w:rPr>
          <w:lang w:val="en-IN"/>
        </w:rPr>
      </w:pPr>
    </w:p>
    <w:p w14:paraId="51B242F4" w14:textId="77777777" w:rsidR="00CC3914" w:rsidRDefault="00CC3914" w:rsidP="005B0591">
      <w:pPr>
        <w:adjustRightInd w:val="0"/>
        <w:rPr>
          <w:lang w:val="en-IN"/>
        </w:rPr>
      </w:pPr>
    </w:p>
    <w:p w14:paraId="57458F74" w14:textId="77777777" w:rsidR="00CC3914" w:rsidRDefault="00CC3914" w:rsidP="005B0591">
      <w:pPr>
        <w:adjustRightInd w:val="0"/>
        <w:rPr>
          <w:lang w:val="en-IN"/>
        </w:rPr>
      </w:pPr>
    </w:p>
    <w:p w14:paraId="47A7BD22" w14:textId="12EADDA4" w:rsidR="005B0591" w:rsidRPr="001773ED" w:rsidRDefault="005B0591" w:rsidP="005B0591">
      <w:pPr>
        <w:adjustRightInd w:val="0"/>
        <w:rPr>
          <w:lang w:val="en-IN"/>
        </w:rPr>
      </w:pPr>
      <w:r w:rsidRPr="001773ED">
        <w:rPr>
          <w:lang w:val="en-IN"/>
        </w:rPr>
        <w:t xml:space="preserve">Control record Format: </w:t>
      </w:r>
    </w:p>
    <w:p w14:paraId="090FABFA"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1B0E22A2"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39455B81"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43AD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CE2B8FA"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0DF2B5C"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7C8F2868" w14:textId="77777777" w:rsidR="005B0591" w:rsidRPr="001773ED" w:rsidRDefault="005B0591" w:rsidP="005B0591">
            <w:pPr>
              <w:adjustRightInd w:val="0"/>
              <w:rPr>
                <w:lang w:val="en-IN"/>
              </w:rPr>
            </w:pPr>
            <w:r w:rsidRPr="001773ED">
              <w:rPr>
                <w:lang w:val="en-IN"/>
              </w:rPr>
              <w:t>Description</w:t>
            </w:r>
          </w:p>
        </w:tc>
      </w:tr>
      <w:tr w:rsidR="005B0591" w:rsidRPr="001773ED" w14:paraId="46116982" w14:textId="77777777">
        <w:tc>
          <w:tcPr>
            <w:tcW w:w="828" w:type="dxa"/>
            <w:tcBorders>
              <w:top w:val="single" w:sz="4" w:space="0" w:color="auto"/>
              <w:left w:val="single" w:sz="4" w:space="0" w:color="auto"/>
              <w:bottom w:val="single" w:sz="4" w:space="0" w:color="auto"/>
              <w:right w:val="single" w:sz="4" w:space="0" w:color="auto"/>
            </w:tcBorders>
          </w:tcPr>
          <w:p w14:paraId="08535647" w14:textId="77777777" w:rsidR="005B0591" w:rsidRPr="001773ED" w:rsidRDefault="005B0591" w:rsidP="005B0591">
            <w:pPr>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0021A8D4" w14:textId="77777777" w:rsidR="005B0591" w:rsidRPr="001773ED" w:rsidRDefault="005B0591" w:rsidP="005B0591">
            <w:pPr>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65687FC" w14:textId="77777777" w:rsidR="005B0591" w:rsidRPr="001773ED" w:rsidRDefault="005B0591" w:rsidP="005B0591">
            <w:pPr>
              <w:rPr>
                <w:lang w:val="en-IN"/>
              </w:rPr>
            </w:pPr>
            <w:r w:rsidRPr="001773ED">
              <w:rPr>
                <w:lang w:val="en-IN"/>
              </w:rPr>
              <w:t>CHAR(2)</w:t>
            </w:r>
          </w:p>
        </w:tc>
        <w:tc>
          <w:tcPr>
            <w:tcW w:w="2176" w:type="dxa"/>
            <w:tcBorders>
              <w:top w:val="single" w:sz="4" w:space="0" w:color="auto"/>
              <w:left w:val="single" w:sz="4" w:space="0" w:color="auto"/>
              <w:bottom w:val="single" w:sz="4" w:space="0" w:color="auto"/>
              <w:right w:val="single" w:sz="4" w:space="0" w:color="auto"/>
            </w:tcBorders>
          </w:tcPr>
          <w:p w14:paraId="60ABA68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341FE142" w14:textId="77777777" w:rsidR="005B0591" w:rsidRPr="001773ED" w:rsidRDefault="005B0591" w:rsidP="005B0591">
            <w:pPr>
              <w:rPr>
                <w:lang w:val="en-IN"/>
              </w:rPr>
            </w:pPr>
            <w:r w:rsidRPr="001773ED">
              <w:rPr>
                <w:lang w:val="en-IN"/>
              </w:rPr>
              <w:t>Value = 10</w:t>
            </w:r>
          </w:p>
        </w:tc>
      </w:tr>
      <w:tr w:rsidR="005B0591" w:rsidRPr="001773ED" w14:paraId="7073DCDD" w14:textId="77777777">
        <w:tc>
          <w:tcPr>
            <w:tcW w:w="828" w:type="dxa"/>
            <w:tcBorders>
              <w:top w:val="single" w:sz="4" w:space="0" w:color="auto"/>
              <w:left w:val="single" w:sz="4" w:space="0" w:color="auto"/>
              <w:bottom w:val="single" w:sz="4" w:space="0" w:color="auto"/>
              <w:right w:val="single" w:sz="4" w:space="0" w:color="auto"/>
            </w:tcBorders>
          </w:tcPr>
          <w:p w14:paraId="25097379" w14:textId="77777777" w:rsidR="005B0591" w:rsidRPr="001773ED" w:rsidRDefault="005B0591" w:rsidP="005B0591">
            <w:pPr>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769FBB3A" w14:textId="77777777" w:rsidR="005B0591" w:rsidRPr="001773ED" w:rsidRDefault="005B0591" w:rsidP="005B0591">
            <w:pPr>
              <w:rPr>
                <w:lang w:val="en-IN"/>
              </w:rPr>
            </w:pPr>
            <w:r w:rsidRPr="001773ED">
              <w:rPr>
                <w:lang w:val="en-IN"/>
              </w:rPr>
              <w:t xml:space="preserve"> File Type</w:t>
            </w:r>
          </w:p>
        </w:tc>
        <w:tc>
          <w:tcPr>
            <w:tcW w:w="2149" w:type="dxa"/>
            <w:tcBorders>
              <w:top w:val="single" w:sz="4" w:space="0" w:color="auto"/>
              <w:left w:val="single" w:sz="4" w:space="0" w:color="auto"/>
              <w:bottom w:val="single" w:sz="4" w:space="0" w:color="auto"/>
              <w:right w:val="single" w:sz="4" w:space="0" w:color="auto"/>
            </w:tcBorders>
          </w:tcPr>
          <w:p w14:paraId="68DE8AD7" w14:textId="77777777" w:rsidR="005B0591" w:rsidRPr="001773ED" w:rsidRDefault="005B0591" w:rsidP="005B0591">
            <w:pPr>
              <w:rPr>
                <w:lang w:val="en-IN"/>
              </w:rPr>
            </w:pPr>
            <w:r w:rsidRPr="001773ED">
              <w:rPr>
                <w:lang w:val="en-IN"/>
              </w:rPr>
              <w:t>CHAR(3)</w:t>
            </w:r>
          </w:p>
        </w:tc>
        <w:tc>
          <w:tcPr>
            <w:tcW w:w="2176" w:type="dxa"/>
            <w:tcBorders>
              <w:top w:val="single" w:sz="4" w:space="0" w:color="auto"/>
              <w:left w:val="single" w:sz="4" w:space="0" w:color="auto"/>
              <w:bottom w:val="single" w:sz="4" w:space="0" w:color="auto"/>
              <w:right w:val="single" w:sz="4" w:space="0" w:color="auto"/>
            </w:tcBorders>
          </w:tcPr>
          <w:p w14:paraId="3C81542A"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886A4FA" w14:textId="77777777" w:rsidR="005B0591" w:rsidRPr="001773ED" w:rsidRDefault="005B0591" w:rsidP="005B0591">
            <w:pPr>
              <w:rPr>
                <w:lang w:val="en-IN"/>
              </w:rPr>
            </w:pPr>
            <w:r w:rsidRPr="001773ED">
              <w:rPr>
                <w:lang w:val="en-IN"/>
              </w:rPr>
              <w:t>Value = CPD</w:t>
            </w:r>
          </w:p>
        </w:tc>
      </w:tr>
      <w:tr w:rsidR="005B0591" w:rsidRPr="001773ED" w14:paraId="4EF05C14" w14:textId="77777777">
        <w:tc>
          <w:tcPr>
            <w:tcW w:w="828" w:type="dxa"/>
            <w:tcBorders>
              <w:top w:val="single" w:sz="4" w:space="0" w:color="auto"/>
              <w:left w:val="single" w:sz="4" w:space="0" w:color="auto"/>
              <w:bottom w:val="single" w:sz="4" w:space="0" w:color="auto"/>
              <w:right w:val="single" w:sz="4" w:space="0" w:color="auto"/>
            </w:tcBorders>
          </w:tcPr>
          <w:p w14:paraId="27ED0685"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4B1FD616" w14:textId="77777777" w:rsidR="005B0591" w:rsidRPr="001773ED" w:rsidRDefault="005B0591" w:rsidP="005B0591">
            <w:pPr>
              <w:rPr>
                <w:lang w:val="en-IN"/>
              </w:rPr>
            </w:pPr>
            <w:r w:rsidRPr="001773ED">
              <w:rPr>
                <w:lang w:val="en-IN"/>
              </w:rPr>
              <w:t xml:space="preserve"> Member Type</w:t>
            </w:r>
          </w:p>
        </w:tc>
        <w:tc>
          <w:tcPr>
            <w:tcW w:w="2149" w:type="dxa"/>
            <w:tcBorders>
              <w:top w:val="single" w:sz="4" w:space="0" w:color="auto"/>
              <w:left w:val="single" w:sz="4" w:space="0" w:color="auto"/>
              <w:bottom w:val="single" w:sz="4" w:space="0" w:color="auto"/>
              <w:right w:val="single" w:sz="4" w:space="0" w:color="auto"/>
            </w:tcBorders>
          </w:tcPr>
          <w:p w14:paraId="1F64E58F" w14:textId="77777777" w:rsidR="005B0591" w:rsidRPr="001773ED" w:rsidRDefault="005B0591" w:rsidP="005B0591">
            <w:pPr>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7CC75113"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057E339A" w14:textId="77777777" w:rsidR="005B0591" w:rsidRPr="001773ED" w:rsidRDefault="005B0591" w:rsidP="005B0591">
            <w:pPr>
              <w:rPr>
                <w:lang w:val="en-IN"/>
              </w:rPr>
            </w:pPr>
            <w:r w:rsidRPr="001773ED">
              <w:rPr>
                <w:lang w:val="en-IN"/>
              </w:rPr>
              <w:t xml:space="preserve"> 'M' For Clearing Member</w:t>
            </w:r>
          </w:p>
          <w:p w14:paraId="558E4B6C" w14:textId="77777777" w:rsidR="005B0591" w:rsidRPr="001773ED" w:rsidRDefault="005B0591" w:rsidP="005B0591">
            <w:pPr>
              <w:rPr>
                <w:lang w:val="en-IN"/>
              </w:rPr>
            </w:pPr>
            <w:r w:rsidRPr="001773ED">
              <w:rPr>
                <w:lang w:val="en-IN"/>
              </w:rPr>
              <w:t>'C' - For Custodians</w:t>
            </w:r>
          </w:p>
        </w:tc>
      </w:tr>
      <w:tr w:rsidR="005B0591" w:rsidRPr="001773ED" w14:paraId="57C02E4D" w14:textId="77777777">
        <w:tc>
          <w:tcPr>
            <w:tcW w:w="828" w:type="dxa"/>
            <w:tcBorders>
              <w:top w:val="single" w:sz="4" w:space="0" w:color="auto"/>
              <w:left w:val="single" w:sz="4" w:space="0" w:color="auto"/>
              <w:bottom w:val="single" w:sz="4" w:space="0" w:color="auto"/>
              <w:right w:val="single" w:sz="4" w:space="0" w:color="auto"/>
            </w:tcBorders>
          </w:tcPr>
          <w:p w14:paraId="7609500B" w14:textId="77777777" w:rsidR="005B0591" w:rsidRPr="001773ED" w:rsidRDefault="005B0591" w:rsidP="005B0591">
            <w:pPr>
              <w:rPr>
                <w:lang w:val="en-IN"/>
              </w:rPr>
            </w:pPr>
            <w:r w:rsidRPr="001773ED">
              <w:rPr>
                <w:lang w:val="en-IN"/>
              </w:rPr>
              <w:t>4.</w:t>
            </w:r>
          </w:p>
        </w:tc>
        <w:tc>
          <w:tcPr>
            <w:tcW w:w="1980" w:type="dxa"/>
            <w:tcBorders>
              <w:top w:val="single" w:sz="4" w:space="0" w:color="auto"/>
              <w:left w:val="single" w:sz="4" w:space="0" w:color="auto"/>
              <w:bottom w:val="single" w:sz="4" w:space="0" w:color="auto"/>
              <w:right w:val="single" w:sz="4" w:space="0" w:color="auto"/>
            </w:tcBorders>
          </w:tcPr>
          <w:p w14:paraId="5E509B99" w14:textId="77777777" w:rsidR="005B0591" w:rsidRPr="001773ED" w:rsidRDefault="005B0591" w:rsidP="005B0591">
            <w:pPr>
              <w:rPr>
                <w:lang w:val="en-IN"/>
              </w:rPr>
            </w:pPr>
            <w:r w:rsidRPr="001773ED">
              <w:rPr>
                <w:lang w:val="en-IN"/>
              </w:rPr>
              <w:t>Member Code</w:t>
            </w:r>
          </w:p>
        </w:tc>
        <w:tc>
          <w:tcPr>
            <w:tcW w:w="2149" w:type="dxa"/>
            <w:tcBorders>
              <w:top w:val="single" w:sz="4" w:space="0" w:color="auto"/>
              <w:left w:val="single" w:sz="4" w:space="0" w:color="auto"/>
              <w:bottom w:val="single" w:sz="4" w:space="0" w:color="auto"/>
              <w:right w:val="single" w:sz="4" w:space="0" w:color="auto"/>
            </w:tcBorders>
          </w:tcPr>
          <w:p w14:paraId="556E221C" w14:textId="77777777" w:rsidR="005B0591" w:rsidRPr="001773ED" w:rsidRDefault="005B0591" w:rsidP="005B0591">
            <w:pPr>
              <w:rPr>
                <w:lang w:val="en-IN"/>
              </w:rPr>
            </w:pPr>
            <w:r w:rsidRPr="001773ED">
              <w:rPr>
                <w:lang w:val="en-IN"/>
              </w:rPr>
              <w:t>CHAR(5)</w:t>
            </w:r>
          </w:p>
        </w:tc>
        <w:tc>
          <w:tcPr>
            <w:tcW w:w="2176" w:type="dxa"/>
            <w:tcBorders>
              <w:top w:val="single" w:sz="4" w:space="0" w:color="auto"/>
              <w:left w:val="single" w:sz="4" w:space="0" w:color="auto"/>
              <w:bottom w:val="single" w:sz="4" w:space="0" w:color="auto"/>
              <w:right w:val="single" w:sz="4" w:space="0" w:color="auto"/>
            </w:tcBorders>
          </w:tcPr>
          <w:p w14:paraId="7D1F6ABA"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4E6A9D" w14:textId="77777777" w:rsidR="005B0591" w:rsidRPr="001773ED" w:rsidRDefault="005B0591" w:rsidP="005B0591">
            <w:pPr>
              <w:adjustRightInd w:val="0"/>
              <w:rPr>
                <w:lang w:val="en-IN"/>
              </w:rPr>
            </w:pPr>
            <w:r w:rsidRPr="001773ED">
              <w:rPr>
                <w:lang w:val="en-IN"/>
              </w:rPr>
              <w:t>Member Code</w:t>
            </w:r>
          </w:p>
          <w:p w14:paraId="105CEB6B" w14:textId="77777777" w:rsidR="005B0591" w:rsidRPr="001773ED" w:rsidRDefault="005B0591" w:rsidP="005B0591">
            <w:pPr>
              <w:rPr>
                <w:lang w:val="en-IN"/>
              </w:rPr>
            </w:pPr>
          </w:p>
        </w:tc>
      </w:tr>
      <w:tr w:rsidR="005B0591" w:rsidRPr="001773ED" w14:paraId="56FDE772" w14:textId="77777777">
        <w:tc>
          <w:tcPr>
            <w:tcW w:w="828" w:type="dxa"/>
            <w:tcBorders>
              <w:top w:val="single" w:sz="4" w:space="0" w:color="auto"/>
              <w:left w:val="single" w:sz="4" w:space="0" w:color="auto"/>
              <w:bottom w:val="single" w:sz="4" w:space="0" w:color="auto"/>
              <w:right w:val="single" w:sz="4" w:space="0" w:color="auto"/>
            </w:tcBorders>
          </w:tcPr>
          <w:p w14:paraId="02BD364A" w14:textId="77777777" w:rsidR="005B0591" w:rsidRPr="001773ED" w:rsidRDefault="005B0591" w:rsidP="005B0591">
            <w:pPr>
              <w:adjustRightInd w:val="0"/>
              <w:rPr>
                <w:lang w:val="en-IN"/>
              </w:rPr>
            </w:pPr>
            <w:r w:rsidRPr="001773ED">
              <w:rPr>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2FD86118" w14:textId="77777777" w:rsidR="005B0591" w:rsidRPr="001773ED" w:rsidRDefault="005B0591" w:rsidP="005B0591">
            <w:pPr>
              <w:adjustRightInd w:val="0"/>
              <w:rPr>
                <w:lang w:val="en-IN"/>
              </w:rPr>
            </w:pPr>
            <w:r w:rsidRPr="001773ED">
              <w:rPr>
                <w:lang w:val="en-IN"/>
              </w:rPr>
              <w:t xml:space="preserve"> Settlement type </w:t>
            </w:r>
          </w:p>
        </w:tc>
        <w:tc>
          <w:tcPr>
            <w:tcW w:w="2149" w:type="dxa"/>
            <w:tcBorders>
              <w:top w:val="single" w:sz="4" w:space="0" w:color="auto"/>
              <w:left w:val="single" w:sz="4" w:space="0" w:color="auto"/>
              <w:bottom w:val="single" w:sz="4" w:space="0" w:color="auto"/>
              <w:right w:val="single" w:sz="4" w:space="0" w:color="auto"/>
            </w:tcBorders>
          </w:tcPr>
          <w:p w14:paraId="1B118FA5" w14:textId="77777777" w:rsidR="005B0591" w:rsidRPr="001773ED" w:rsidRDefault="005B0591" w:rsidP="005B0591">
            <w:pPr>
              <w:adjustRightInd w:val="0"/>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0BC060B8" w14:textId="77777777" w:rsidR="005B0591" w:rsidRPr="001773ED" w:rsidRDefault="005B0591" w:rsidP="005B0591">
            <w:pPr>
              <w:adjustRightInd w:val="0"/>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6E4B3A06" w14:textId="77777777" w:rsidR="005B0591" w:rsidRPr="001773ED" w:rsidRDefault="005B0591" w:rsidP="005B0591">
            <w:pPr>
              <w:adjustRightInd w:val="0"/>
              <w:rPr>
                <w:lang w:val="en-IN"/>
              </w:rPr>
            </w:pPr>
          </w:p>
        </w:tc>
      </w:tr>
      <w:tr w:rsidR="005B0591" w:rsidRPr="001773ED" w14:paraId="476E89E4" w14:textId="77777777">
        <w:tc>
          <w:tcPr>
            <w:tcW w:w="828" w:type="dxa"/>
            <w:tcBorders>
              <w:top w:val="single" w:sz="4" w:space="0" w:color="auto"/>
              <w:left w:val="single" w:sz="4" w:space="0" w:color="auto"/>
              <w:bottom w:val="single" w:sz="4" w:space="0" w:color="auto"/>
              <w:right w:val="single" w:sz="4" w:space="0" w:color="auto"/>
            </w:tcBorders>
          </w:tcPr>
          <w:p w14:paraId="65A4F693" w14:textId="77777777" w:rsidR="005B0591" w:rsidRPr="001773ED" w:rsidRDefault="005B0591" w:rsidP="005B0591">
            <w:pPr>
              <w:rPr>
                <w:lang w:val="en-IN"/>
              </w:rPr>
            </w:pPr>
            <w:r w:rsidRPr="001773ED">
              <w:rPr>
                <w:lang w:val="en-IN"/>
              </w:rPr>
              <w:t xml:space="preserve">6. </w:t>
            </w:r>
          </w:p>
        </w:tc>
        <w:tc>
          <w:tcPr>
            <w:tcW w:w="1980" w:type="dxa"/>
            <w:tcBorders>
              <w:top w:val="single" w:sz="4" w:space="0" w:color="auto"/>
              <w:left w:val="single" w:sz="4" w:space="0" w:color="auto"/>
              <w:bottom w:val="single" w:sz="4" w:space="0" w:color="auto"/>
              <w:right w:val="single" w:sz="4" w:space="0" w:color="auto"/>
            </w:tcBorders>
          </w:tcPr>
          <w:p w14:paraId="04945067" w14:textId="77777777" w:rsidR="005B0591" w:rsidRPr="001773ED" w:rsidRDefault="005B0591" w:rsidP="005B0591">
            <w:pPr>
              <w:rPr>
                <w:lang w:val="en-IN"/>
              </w:rPr>
            </w:pPr>
            <w:r w:rsidRPr="001773ED">
              <w:rPr>
                <w:lang w:val="en-IN"/>
              </w:rPr>
              <w:t xml:space="preserve"> Settlement number </w:t>
            </w:r>
          </w:p>
        </w:tc>
        <w:tc>
          <w:tcPr>
            <w:tcW w:w="2149" w:type="dxa"/>
            <w:tcBorders>
              <w:top w:val="single" w:sz="4" w:space="0" w:color="auto"/>
              <w:left w:val="single" w:sz="4" w:space="0" w:color="auto"/>
              <w:bottom w:val="single" w:sz="4" w:space="0" w:color="auto"/>
              <w:right w:val="single" w:sz="4" w:space="0" w:color="auto"/>
            </w:tcBorders>
          </w:tcPr>
          <w:p w14:paraId="48DD4194" w14:textId="77777777" w:rsidR="005B0591" w:rsidRPr="001773ED" w:rsidRDefault="005B0591" w:rsidP="005B0591">
            <w:pPr>
              <w:rPr>
                <w:lang w:val="en-IN"/>
              </w:rPr>
            </w:pPr>
            <w:r w:rsidRPr="001773ED">
              <w:rPr>
                <w:lang w:val="en-IN"/>
              </w:rPr>
              <w:t>CHAR(7)</w:t>
            </w:r>
          </w:p>
        </w:tc>
        <w:tc>
          <w:tcPr>
            <w:tcW w:w="2176" w:type="dxa"/>
            <w:tcBorders>
              <w:top w:val="single" w:sz="4" w:space="0" w:color="auto"/>
              <w:left w:val="single" w:sz="4" w:space="0" w:color="auto"/>
              <w:bottom w:val="single" w:sz="4" w:space="0" w:color="auto"/>
              <w:right w:val="single" w:sz="4" w:space="0" w:color="auto"/>
            </w:tcBorders>
          </w:tcPr>
          <w:p w14:paraId="6B29B383" w14:textId="77777777" w:rsidR="005B0591" w:rsidRPr="001773ED" w:rsidRDefault="005B0591" w:rsidP="005B0591">
            <w:pPr>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D8A63F" w14:textId="77777777" w:rsidR="005B0591" w:rsidRPr="001773ED" w:rsidRDefault="005B0591" w:rsidP="005B0591">
            <w:pPr>
              <w:adjustRightInd w:val="0"/>
              <w:rPr>
                <w:lang w:val="en-IN"/>
              </w:rPr>
            </w:pPr>
          </w:p>
        </w:tc>
      </w:tr>
      <w:tr w:rsidR="005B0591" w:rsidRPr="001773ED" w14:paraId="6398C407" w14:textId="77777777">
        <w:tc>
          <w:tcPr>
            <w:tcW w:w="828" w:type="dxa"/>
            <w:tcBorders>
              <w:top w:val="single" w:sz="4" w:space="0" w:color="auto"/>
              <w:left w:val="single" w:sz="4" w:space="0" w:color="auto"/>
              <w:bottom w:val="single" w:sz="4" w:space="0" w:color="auto"/>
              <w:right w:val="single" w:sz="4" w:space="0" w:color="auto"/>
            </w:tcBorders>
          </w:tcPr>
          <w:p w14:paraId="76ACC2D8" w14:textId="77777777" w:rsidR="005B0591" w:rsidRPr="001773ED" w:rsidRDefault="005B0591" w:rsidP="005B0591">
            <w:pPr>
              <w:rPr>
                <w:lang w:val="en-IN"/>
              </w:rPr>
            </w:pPr>
            <w:r w:rsidRPr="001773ED">
              <w:rPr>
                <w:lang w:val="en-IN"/>
              </w:rPr>
              <w:t xml:space="preserve">7. </w:t>
            </w:r>
          </w:p>
        </w:tc>
        <w:tc>
          <w:tcPr>
            <w:tcW w:w="1980" w:type="dxa"/>
            <w:tcBorders>
              <w:top w:val="single" w:sz="4" w:space="0" w:color="auto"/>
              <w:left w:val="single" w:sz="4" w:space="0" w:color="auto"/>
              <w:bottom w:val="single" w:sz="4" w:space="0" w:color="auto"/>
              <w:right w:val="single" w:sz="4" w:space="0" w:color="auto"/>
            </w:tcBorders>
          </w:tcPr>
          <w:p w14:paraId="5CBBE28F" w14:textId="77777777" w:rsidR="005B0591" w:rsidRPr="001773ED" w:rsidRDefault="005B0591" w:rsidP="005B0591">
            <w:pPr>
              <w:rPr>
                <w:lang w:val="en-IN"/>
              </w:rPr>
            </w:pPr>
            <w:r w:rsidRPr="001773ED">
              <w:rPr>
                <w:lang w:val="en-IN"/>
              </w:rPr>
              <w:t xml:space="preserve"> Delivery Type</w:t>
            </w:r>
          </w:p>
        </w:tc>
        <w:tc>
          <w:tcPr>
            <w:tcW w:w="2149" w:type="dxa"/>
            <w:tcBorders>
              <w:top w:val="single" w:sz="4" w:space="0" w:color="auto"/>
              <w:left w:val="single" w:sz="4" w:space="0" w:color="auto"/>
              <w:bottom w:val="single" w:sz="4" w:space="0" w:color="auto"/>
              <w:right w:val="single" w:sz="4" w:space="0" w:color="auto"/>
            </w:tcBorders>
          </w:tcPr>
          <w:p w14:paraId="2EEF7F29" w14:textId="77777777" w:rsidR="005B0591" w:rsidRPr="001773ED" w:rsidRDefault="005B0591" w:rsidP="005B0591">
            <w:pPr>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34EE215C"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E829B9E" w14:textId="77777777" w:rsidR="005B0591" w:rsidRPr="001773ED" w:rsidRDefault="005B0591" w:rsidP="005B0591">
            <w:pPr>
              <w:adjustRightInd w:val="0"/>
              <w:rPr>
                <w:lang w:val="en-IN"/>
              </w:rPr>
            </w:pPr>
          </w:p>
        </w:tc>
      </w:tr>
      <w:tr w:rsidR="005B0591" w:rsidRPr="001773ED" w14:paraId="2F6E7ED1" w14:textId="77777777">
        <w:tc>
          <w:tcPr>
            <w:tcW w:w="828" w:type="dxa"/>
            <w:tcBorders>
              <w:top w:val="single" w:sz="4" w:space="0" w:color="auto"/>
              <w:left w:val="single" w:sz="4" w:space="0" w:color="auto"/>
              <w:bottom w:val="single" w:sz="4" w:space="0" w:color="auto"/>
              <w:right w:val="single" w:sz="4" w:space="0" w:color="auto"/>
            </w:tcBorders>
          </w:tcPr>
          <w:p w14:paraId="76A53341" w14:textId="77777777" w:rsidR="005B0591" w:rsidRPr="001773ED" w:rsidRDefault="005B0591" w:rsidP="005B0591">
            <w:pPr>
              <w:rPr>
                <w:lang w:val="en-IN"/>
              </w:rPr>
            </w:pPr>
            <w:r w:rsidRPr="001773ED">
              <w:rPr>
                <w:lang w:val="en-IN"/>
              </w:rPr>
              <w:t xml:space="preserve">8. </w:t>
            </w:r>
          </w:p>
        </w:tc>
        <w:tc>
          <w:tcPr>
            <w:tcW w:w="1980" w:type="dxa"/>
            <w:tcBorders>
              <w:top w:val="single" w:sz="4" w:space="0" w:color="auto"/>
              <w:left w:val="single" w:sz="4" w:space="0" w:color="auto"/>
              <w:bottom w:val="single" w:sz="4" w:space="0" w:color="auto"/>
              <w:right w:val="single" w:sz="4" w:space="0" w:color="auto"/>
            </w:tcBorders>
          </w:tcPr>
          <w:p w14:paraId="3AAC4856" w14:textId="77777777" w:rsidR="005B0591" w:rsidRPr="001773ED" w:rsidRDefault="005B0591" w:rsidP="005B0591">
            <w:pPr>
              <w:rPr>
                <w:lang w:val="en-IN"/>
              </w:rPr>
            </w:pPr>
            <w:r w:rsidRPr="001773ED">
              <w:rPr>
                <w:lang w:val="en-IN"/>
              </w:rPr>
              <w:t xml:space="preserve"> Batch Number</w:t>
            </w:r>
          </w:p>
        </w:tc>
        <w:tc>
          <w:tcPr>
            <w:tcW w:w="2149" w:type="dxa"/>
            <w:tcBorders>
              <w:top w:val="single" w:sz="4" w:space="0" w:color="auto"/>
              <w:left w:val="single" w:sz="4" w:space="0" w:color="auto"/>
              <w:bottom w:val="single" w:sz="4" w:space="0" w:color="auto"/>
              <w:right w:val="single" w:sz="4" w:space="0" w:color="auto"/>
            </w:tcBorders>
          </w:tcPr>
          <w:p w14:paraId="7E5FF1AA" w14:textId="77777777" w:rsidR="005B0591" w:rsidRPr="001773ED" w:rsidRDefault="005B0591" w:rsidP="005B0591">
            <w:pPr>
              <w:rPr>
                <w:lang w:val="en-IN"/>
              </w:rPr>
            </w:pPr>
            <w:r w:rsidRPr="001773ED">
              <w:rPr>
                <w:lang w:val="en-IN"/>
              </w:rPr>
              <w:t>Number(2)</w:t>
            </w:r>
          </w:p>
        </w:tc>
        <w:tc>
          <w:tcPr>
            <w:tcW w:w="2176" w:type="dxa"/>
            <w:tcBorders>
              <w:top w:val="single" w:sz="4" w:space="0" w:color="auto"/>
              <w:left w:val="single" w:sz="4" w:space="0" w:color="auto"/>
              <w:bottom w:val="single" w:sz="4" w:space="0" w:color="auto"/>
              <w:right w:val="single" w:sz="4" w:space="0" w:color="auto"/>
            </w:tcBorders>
          </w:tcPr>
          <w:p w14:paraId="41C7129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D206926" w14:textId="77777777" w:rsidR="005B0591" w:rsidRPr="001773ED" w:rsidRDefault="005B0591" w:rsidP="005B0591">
            <w:pPr>
              <w:adjustRightInd w:val="0"/>
              <w:rPr>
                <w:lang w:val="en-IN"/>
              </w:rPr>
            </w:pPr>
            <w:r w:rsidRPr="001773ED">
              <w:rPr>
                <w:lang w:val="en-IN"/>
              </w:rPr>
              <w:t>Batch Number in running sequence</w:t>
            </w:r>
          </w:p>
        </w:tc>
      </w:tr>
      <w:tr w:rsidR="005B0591" w:rsidRPr="001773ED" w14:paraId="45FA4006" w14:textId="77777777">
        <w:tc>
          <w:tcPr>
            <w:tcW w:w="828" w:type="dxa"/>
            <w:tcBorders>
              <w:top w:val="single" w:sz="4" w:space="0" w:color="auto"/>
              <w:left w:val="single" w:sz="4" w:space="0" w:color="auto"/>
              <w:bottom w:val="single" w:sz="4" w:space="0" w:color="auto"/>
              <w:right w:val="single" w:sz="4" w:space="0" w:color="auto"/>
            </w:tcBorders>
          </w:tcPr>
          <w:p w14:paraId="3D03F19E" w14:textId="77777777" w:rsidR="005B0591" w:rsidRPr="001773ED" w:rsidRDefault="005B0591" w:rsidP="005B0591">
            <w:pPr>
              <w:rPr>
                <w:lang w:val="en-IN"/>
              </w:rPr>
            </w:pPr>
            <w:r w:rsidRPr="001773ED">
              <w:rPr>
                <w:lang w:val="en-IN"/>
              </w:rPr>
              <w:t xml:space="preserve">9. </w:t>
            </w:r>
          </w:p>
        </w:tc>
        <w:tc>
          <w:tcPr>
            <w:tcW w:w="1980" w:type="dxa"/>
            <w:tcBorders>
              <w:top w:val="single" w:sz="4" w:space="0" w:color="auto"/>
              <w:left w:val="single" w:sz="4" w:space="0" w:color="auto"/>
              <w:bottom w:val="single" w:sz="4" w:space="0" w:color="auto"/>
              <w:right w:val="single" w:sz="4" w:space="0" w:color="auto"/>
            </w:tcBorders>
          </w:tcPr>
          <w:p w14:paraId="5B58FE22" w14:textId="77777777" w:rsidR="005B0591" w:rsidRPr="001773ED" w:rsidRDefault="005B0591" w:rsidP="005B0591">
            <w:pPr>
              <w:rPr>
                <w:lang w:val="en-IN"/>
              </w:rPr>
            </w:pPr>
            <w:r w:rsidRPr="001773ED">
              <w:rPr>
                <w:lang w:val="en-IN"/>
              </w:rPr>
              <w:t xml:space="preserve"> Total No. of Records </w:t>
            </w:r>
          </w:p>
        </w:tc>
        <w:tc>
          <w:tcPr>
            <w:tcW w:w="2149" w:type="dxa"/>
            <w:tcBorders>
              <w:top w:val="single" w:sz="4" w:space="0" w:color="auto"/>
              <w:left w:val="single" w:sz="4" w:space="0" w:color="auto"/>
              <w:bottom w:val="single" w:sz="4" w:space="0" w:color="auto"/>
              <w:right w:val="single" w:sz="4" w:space="0" w:color="auto"/>
            </w:tcBorders>
          </w:tcPr>
          <w:p w14:paraId="001A3FFD" w14:textId="77777777" w:rsidR="005B0591" w:rsidRPr="001773ED" w:rsidRDefault="005B0591" w:rsidP="005B0591">
            <w:pPr>
              <w:rPr>
                <w:lang w:val="en-IN"/>
              </w:rPr>
            </w:pPr>
            <w:r w:rsidRPr="001773ED">
              <w:rPr>
                <w:lang w:val="en-IN"/>
              </w:rPr>
              <w:t xml:space="preserve"> Number(7)</w:t>
            </w:r>
          </w:p>
        </w:tc>
        <w:tc>
          <w:tcPr>
            <w:tcW w:w="2176" w:type="dxa"/>
            <w:tcBorders>
              <w:top w:val="single" w:sz="4" w:space="0" w:color="auto"/>
              <w:left w:val="single" w:sz="4" w:space="0" w:color="auto"/>
              <w:bottom w:val="single" w:sz="4" w:space="0" w:color="auto"/>
              <w:right w:val="single" w:sz="4" w:space="0" w:color="auto"/>
            </w:tcBorders>
          </w:tcPr>
          <w:p w14:paraId="0A15740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7410DCF9" w14:textId="77777777" w:rsidR="005B0591" w:rsidRPr="001773ED" w:rsidRDefault="005B0591" w:rsidP="005B0591">
            <w:pPr>
              <w:adjustRightInd w:val="0"/>
              <w:rPr>
                <w:lang w:val="en-IN"/>
              </w:rPr>
            </w:pPr>
            <w:r w:rsidRPr="001773ED">
              <w:rPr>
                <w:lang w:val="en-IN"/>
              </w:rPr>
              <w:t>Total number of records in file</w:t>
            </w:r>
          </w:p>
        </w:tc>
      </w:tr>
      <w:tr w:rsidR="005B0591" w:rsidRPr="001773ED" w14:paraId="6B42A067" w14:textId="77777777">
        <w:tc>
          <w:tcPr>
            <w:tcW w:w="828" w:type="dxa"/>
            <w:tcBorders>
              <w:top w:val="single" w:sz="4" w:space="0" w:color="auto"/>
              <w:left w:val="single" w:sz="4" w:space="0" w:color="auto"/>
              <w:bottom w:val="single" w:sz="4" w:space="0" w:color="auto"/>
              <w:right w:val="single" w:sz="4" w:space="0" w:color="auto"/>
            </w:tcBorders>
          </w:tcPr>
          <w:p w14:paraId="2C76EF63" w14:textId="77777777" w:rsidR="005B0591" w:rsidRPr="001773ED" w:rsidRDefault="005B0591" w:rsidP="005B0591">
            <w:pPr>
              <w:rPr>
                <w:lang w:val="en-IN"/>
              </w:rPr>
            </w:pPr>
            <w:r w:rsidRPr="001773ED">
              <w:rPr>
                <w:lang w:val="en-IN"/>
              </w:rPr>
              <w:t xml:space="preserve">10. </w:t>
            </w:r>
          </w:p>
        </w:tc>
        <w:tc>
          <w:tcPr>
            <w:tcW w:w="1980" w:type="dxa"/>
            <w:tcBorders>
              <w:top w:val="single" w:sz="4" w:space="0" w:color="auto"/>
              <w:left w:val="single" w:sz="4" w:space="0" w:color="auto"/>
              <w:bottom w:val="single" w:sz="4" w:space="0" w:color="auto"/>
              <w:right w:val="single" w:sz="4" w:space="0" w:color="auto"/>
            </w:tcBorders>
          </w:tcPr>
          <w:p w14:paraId="69CA6E32" w14:textId="77777777" w:rsidR="005B0591" w:rsidRPr="001773ED" w:rsidRDefault="005B0591" w:rsidP="005B0591">
            <w:pPr>
              <w:rPr>
                <w:lang w:val="en-IN"/>
              </w:rPr>
            </w:pPr>
            <w:r w:rsidRPr="001773ED">
              <w:rPr>
                <w:lang w:val="en-IN"/>
              </w:rPr>
              <w:t xml:space="preserve"> Total quantity</w:t>
            </w:r>
          </w:p>
        </w:tc>
        <w:tc>
          <w:tcPr>
            <w:tcW w:w="2149" w:type="dxa"/>
            <w:tcBorders>
              <w:top w:val="single" w:sz="4" w:space="0" w:color="auto"/>
              <w:left w:val="single" w:sz="4" w:space="0" w:color="auto"/>
              <w:bottom w:val="single" w:sz="4" w:space="0" w:color="auto"/>
              <w:right w:val="single" w:sz="4" w:space="0" w:color="auto"/>
            </w:tcBorders>
          </w:tcPr>
          <w:p w14:paraId="15F26E13" w14:textId="77777777" w:rsidR="005B0591" w:rsidRPr="001773ED" w:rsidRDefault="005B0591" w:rsidP="005B0591">
            <w:pPr>
              <w:rPr>
                <w:lang w:val="en-IN"/>
              </w:rPr>
            </w:pPr>
            <w:r w:rsidRPr="001773ED">
              <w:rPr>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107596B0"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A2291DE" w14:textId="77777777" w:rsidR="005B0591" w:rsidRPr="001773ED" w:rsidRDefault="005B0591" w:rsidP="005B0591">
            <w:pPr>
              <w:adjustRightInd w:val="0"/>
              <w:rPr>
                <w:lang w:val="en-IN"/>
              </w:rPr>
            </w:pPr>
          </w:p>
        </w:tc>
      </w:tr>
    </w:tbl>
    <w:p w14:paraId="76107671" w14:textId="77777777" w:rsidR="005B0591" w:rsidRPr="001773ED" w:rsidRDefault="005B0591" w:rsidP="005B0591">
      <w:pPr>
        <w:adjustRightInd w:val="0"/>
        <w:rPr>
          <w:lang w:val="en-IN"/>
        </w:rPr>
      </w:pPr>
    </w:p>
    <w:p w14:paraId="709CC3F6" w14:textId="77777777" w:rsidR="005B0591" w:rsidRPr="001773ED" w:rsidRDefault="005B0591" w:rsidP="005B0591">
      <w:pPr>
        <w:adjustRightInd w:val="0"/>
        <w:rPr>
          <w:lang w:val="en-IN"/>
        </w:rPr>
      </w:pPr>
    </w:p>
    <w:p w14:paraId="49169865" w14:textId="77777777" w:rsidR="005B0591" w:rsidRPr="001773ED" w:rsidRDefault="005B0591" w:rsidP="005B0591">
      <w:pPr>
        <w:adjustRightInd w:val="0"/>
        <w:rPr>
          <w:lang w:val="en-IN"/>
        </w:rPr>
      </w:pPr>
      <w:r w:rsidRPr="001773ED">
        <w:rPr>
          <w:lang w:val="en-IN"/>
        </w:rPr>
        <w:t>Detail Record Format</w:t>
      </w:r>
    </w:p>
    <w:p w14:paraId="02E1476B"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3618FEB3"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177D767E"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4337701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0D48C5B"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5196304"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29F84FC5" w14:textId="77777777" w:rsidR="005B0591" w:rsidRPr="001773ED" w:rsidRDefault="005B0591" w:rsidP="005B0591">
            <w:pPr>
              <w:adjustRightInd w:val="0"/>
              <w:rPr>
                <w:lang w:val="en-IN"/>
              </w:rPr>
            </w:pPr>
            <w:r w:rsidRPr="001773ED">
              <w:rPr>
                <w:lang w:val="en-IN"/>
              </w:rPr>
              <w:t>Description</w:t>
            </w:r>
          </w:p>
        </w:tc>
      </w:tr>
      <w:tr w:rsidR="005B0591" w:rsidRPr="001773ED" w14:paraId="57898C2F" w14:textId="77777777">
        <w:tc>
          <w:tcPr>
            <w:tcW w:w="828" w:type="dxa"/>
            <w:tcBorders>
              <w:top w:val="single" w:sz="4" w:space="0" w:color="auto"/>
              <w:left w:val="single" w:sz="4" w:space="0" w:color="auto"/>
              <w:bottom w:val="single" w:sz="4" w:space="0" w:color="auto"/>
              <w:right w:val="single" w:sz="4" w:space="0" w:color="auto"/>
            </w:tcBorders>
          </w:tcPr>
          <w:p w14:paraId="77EFF376" w14:textId="77777777" w:rsidR="005B0591" w:rsidRPr="001773ED" w:rsidRDefault="005B0591" w:rsidP="005B0591">
            <w:pPr>
              <w:adjustRightInd w:val="0"/>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4B5BFF49" w14:textId="77777777" w:rsidR="005B0591" w:rsidRPr="001773ED" w:rsidRDefault="005B0591" w:rsidP="005B0591">
            <w:pPr>
              <w:adjustRightInd w:val="0"/>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35D7275" w14:textId="77777777" w:rsidR="005B0591" w:rsidRPr="001773ED" w:rsidRDefault="005B0591" w:rsidP="005B0591">
            <w:pPr>
              <w:adjustRightInd w:val="0"/>
              <w:rPr>
                <w:lang w:val="en-IN"/>
              </w:rPr>
            </w:pPr>
            <w:r w:rsidRPr="001773ED">
              <w:rPr>
                <w:lang w:val="en-IN"/>
              </w:rPr>
              <w:t>CHAR(2)</w:t>
            </w:r>
          </w:p>
        </w:tc>
        <w:tc>
          <w:tcPr>
            <w:tcW w:w="2176" w:type="dxa"/>
            <w:tcBorders>
              <w:top w:val="single" w:sz="4" w:space="0" w:color="auto"/>
              <w:left w:val="single" w:sz="4" w:space="0" w:color="auto"/>
              <w:bottom w:val="single" w:sz="4" w:space="0" w:color="auto"/>
              <w:right w:val="single" w:sz="4" w:space="0" w:color="auto"/>
            </w:tcBorders>
          </w:tcPr>
          <w:p w14:paraId="52FCAB4C"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24476AC" w14:textId="77777777" w:rsidR="005B0591" w:rsidRPr="001773ED" w:rsidRDefault="005B0591" w:rsidP="005B0591">
            <w:pPr>
              <w:adjustRightInd w:val="0"/>
              <w:rPr>
                <w:lang w:val="en-IN"/>
              </w:rPr>
            </w:pPr>
            <w:r w:rsidRPr="001773ED">
              <w:rPr>
                <w:lang w:val="en-IN"/>
              </w:rPr>
              <w:t>Value = 20</w:t>
            </w:r>
          </w:p>
        </w:tc>
      </w:tr>
      <w:tr w:rsidR="005B0591" w:rsidRPr="001773ED" w14:paraId="2601AB01" w14:textId="77777777">
        <w:tc>
          <w:tcPr>
            <w:tcW w:w="828" w:type="dxa"/>
            <w:tcBorders>
              <w:top w:val="single" w:sz="4" w:space="0" w:color="auto"/>
              <w:left w:val="single" w:sz="4" w:space="0" w:color="auto"/>
              <w:bottom w:val="single" w:sz="4" w:space="0" w:color="auto"/>
              <w:right w:val="single" w:sz="4" w:space="0" w:color="auto"/>
            </w:tcBorders>
          </w:tcPr>
          <w:p w14:paraId="52D3CFE6" w14:textId="77777777" w:rsidR="005B0591" w:rsidRPr="001773ED" w:rsidRDefault="005B0591" w:rsidP="005B0591">
            <w:pPr>
              <w:adjustRightInd w:val="0"/>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22DB88D1" w14:textId="77777777" w:rsidR="005B0591" w:rsidRPr="001773ED" w:rsidRDefault="005B0591" w:rsidP="005B0591">
            <w:pPr>
              <w:adjustRightInd w:val="0"/>
              <w:rPr>
                <w:lang w:val="en-IN"/>
              </w:rPr>
            </w:pPr>
            <w:r w:rsidRPr="001773ED">
              <w:rPr>
                <w:lang w:val="en-IN"/>
              </w:rPr>
              <w:t>Depository Id</w:t>
            </w:r>
          </w:p>
        </w:tc>
        <w:tc>
          <w:tcPr>
            <w:tcW w:w="2149" w:type="dxa"/>
            <w:tcBorders>
              <w:top w:val="single" w:sz="4" w:space="0" w:color="auto"/>
              <w:left w:val="single" w:sz="4" w:space="0" w:color="auto"/>
              <w:bottom w:val="single" w:sz="4" w:space="0" w:color="auto"/>
              <w:right w:val="single" w:sz="4" w:space="0" w:color="auto"/>
            </w:tcBorders>
          </w:tcPr>
          <w:p w14:paraId="5B1C80BB" w14:textId="77777777" w:rsidR="005B0591" w:rsidRPr="001773ED" w:rsidRDefault="005B0591" w:rsidP="005B0591">
            <w:pPr>
              <w:adjustRightInd w:val="0"/>
              <w:rPr>
                <w:lang w:val="en-IN"/>
              </w:rPr>
            </w:pPr>
            <w:r w:rsidRPr="001773ED">
              <w:rPr>
                <w:lang w:val="en-IN"/>
              </w:rPr>
              <w:t>CHAR(5)</w:t>
            </w:r>
          </w:p>
        </w:tc>
        <w:tc>
          <w:tcPr>
            <w:tcW w:w="2176" w:type="dxa"/>
            <w:tcBorders>
              <w:top w:val="single" w:sz="4" w:space="0" w:color="auto"/>
              <w:left w:val="single" w:sz="4" w:space="0" w:color="auto"/>
              <w:bottom w:val="single" w:sz="4" w:space="0" w:color="auto"/>
              <w:right w:val="single" w:sz="4" w:space="0" w:color="auto"/>
            </w:tcBorders>
          </w:tcPr>
          <w:p w14:paraId="6F8378B9"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1BB358A" w14:textId="77777777" w:rsidR="005B0591" w:rsidRPr="001773ED" w:rsidRDefault="005B0591" w:rsidP="005B0591">
            <w:pPr>
              <w:adjustRightInd w:val="0"/>
              <w:rPr>
                <w:lang w:val="en-IN"/>
              </w:rPr>
            </w:pPr>
            <w:r w:rsidRPr="001773ED">
              <w:rPr>
                <w:lang w:val="en-IN"/>
              </w:rPr>
              <w:t>Value = NSDL / CDSL</w:t>
            </w:r>
          </w:p>
        </w:tc>
      </w:tr>
      <w:tr w:rsidR="005B0591" w:rsidRPr="001773ED" w14:paraId="5A3ABAED" w14:textId="77777777">
        <w:tc>
          <w:tcPr>
            <w:tcW w:w="828" w:type="dxa"/>
            <w:tcBorders>
              <w:top w:val="single" w:sz="4" w:space="0" w:color="auto"/>
              <w:left w:val="single" w:sz="4" w:space="0" w:color="auto"/>
              <w:bottom w:val="single" w:sz="4" w:space="0" w:color="auto"/>
              <w:right w:val="single" w:sz="4" w:space="0" w:color="auto"/>
            </w:tcBorders>
          </w:tcPr>
          <w:p w14:paraId="2909FDDC"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7F5CB91C" w14:textId="77777777" w:rsidR="005B0591" w:rsidRPr="001773ED" w:rsidRDefault="005B0591" w:rsidP="005B0591">
            <w:pPr>
              <w:rPr>
                <w:lang w:val="en-IN"/>
              </w:rPr>
            </w:pPr>
            <w:r w:rsidRPr="001773ED">
              <w:rPr>
                <w:lang w:val="en-IN"/>
              </w:rPr>
              <w:t>ISIN</w:t>
            </w:r>
          </w:p>
        </w:tc>
        <w:tc>
          <w:tcPr>
            <w:tcW w:w="2149" w:type="dxa"/>
            <w:tcBorders>
              <w:top w:val="single" w:sz="4" w:space="0" w:color="auto"/>
              <w:left w:val="single" w:sz="4" w:space="0" w:color="auto"/>
              <w:bottom w:val="single" w:sz="4" w:space="0" w:color="auto"/>
              <w:right w:val="single" w:sz="4" w:space="0" w:color="auto"/>
            </w:tcBorders>
          </w:tcPr>
          <w:p w14:paraId="23365F5C" w14:textId="77777777" w:rsidR="005B0591" w:rsidRPr="001773ED" w:rsidRDefault="005B0591" w:rsidP="005B0591">
            <w:pPr>
              <w:rPr>
                <w:lang w:val="en-IN"/>
              </w:rPr>
            </w:pPr>
          </w:p>
        </w:tc>
        <w:tc>
          <w:tcPr>
            <w:tcW w:w="2176" w:type="dxa"/>
            <w:tcBorders>
              <w:top w:val="single" w:sz="4" w:space="0" w:color="auto"/>
              <w:left w:val="single" w:sz="4" w:space="0" w:color="auto"/>
              <w:bottom w:val="single" w:sz="4" w:space="0" w:color="auto"/>
              <w:right w:val="single" w:sz="4" w:space="0" w:color="auto"/>
            </w:tcBorders>
          </w:tcPr>
          <w:p w14:paraId="77F50D62" w14:textId="77777777" w:rsidR="005B0591" w:rsidRPr="001773ED" w:rsidRDefault="005B0591" w:rsidP="005B0591">
            <w:pPr>
              <w:rPr>
                <w:lang w:val="en-IN"/>
              </w:rPr>
            </w:pPr>
            <w:r w:rsidRPr="001773ED">
              <w:rPr>
                <w:lang w:val="en-IN"/>
              </w:rPr>
              <w:t xml:space="preserve"> CHAR(12)</w:t>
            </w:r>
          </w:p>
        </w:tc>
        <w:tc>
          <w:tcPr>
            <w:tcW w:w="2155" w:type="dxa"/>
            <w:tcBorders>
              <w:top w:val="single" w:sz="4" w:space="0" w:color="auto"/>
              <w:left w:val="single" w:sz="4" w:space="0" w:color="auto"/>
              <w:bottom w:val="single" w:sz="4" w:space="0" w:color="auto"/>
              <w:right w:val="single" w:sz="4" w:space="0" w:color="auto"/>
            </w:tcBorders>
          </w:tcPr>
          <w:p w14:paraId="0F0F54F4" w14:textId="77777777" w:rsidR="005B0591" w:rsidRPr="001773ED" w:rsidRDefault="005B0591" w:rsidP="005B0591">
            <w:pPr>
              <w:adjustRightInd w:val="0"/>
              <w:rPr>
                <w:lang w:val="en-IN"/>
              </w:rPr>
            </w:pPr>
          </w:p>
        </w:tc>
      </w:tr>
      <w:tr w:rsidR="005B0591" w:rsidRPr="001773ED" w14:paraId="7F7AD7FD" w14:textId="77777777">
        <w:tc>
          <w:tcPr>
            <w:tcW w:w="828" w:type="dxa"/>
            <w:tcBorders>
              <w:top w:val="single" w:sz="4" w:space="0" w:color="auto"/>
              <w:left w:val="single" w:sz="4" w:space="0" w:color="auto"/>
              <w:bottom w:val="single" w:sz="4" w:space="0" w:color="auto"/>
              <w:right w:val="single" w:sz="4" w:space="0" w:color="auto"/>
            </w:tcBorders>
          </w:tcPr>
          <w:p w14:paraId="1A220F56" w14:textId="77777777" w:rsidR="005B0591" w:rsidRPr="001773ED" w:rsidRDefault="005B0591" w:rsidP="005B0591">
            <w:pPr>
              <w:adjustRightInd w:val="0"/>
              <w:rPr>
                <w:lang w:val="en-IN"/>
              </w:rPr>
            </w:pPr>
            <w:r w:rsidRPr="001773ED">
              <w:rPr>
                <w:lang w:val="en-IN"/>
              </w:rPr>
              <w:t xml:space="preserve">4. </w:t>
            </w:r>
          </w:p>
        </w:tc>
        <w:tc>
          <w:tcPr>
            <w:tcW w:w="1980" w:type="dxa"/>
            <w:tcBorders>
              <w:top w:val="single" w:sz="4" w:space="0" w:color="auto"/>
              <w:left w:val="single" w:sz="4" w:space="0" w:color="auto"/>
              <w:bottom w:val="single" w:sz="4" w:space="0" w:color="auto"/>
              <w:right w:val="single" w:sz="4" w:space="0" w:color="auto"/>
            </w:tcBorders>
          </w:tcPr>
          <w:p w14:paraId="27B305AC" w14:textId="77777777" w:rsidR="005B0591" w:rsidRPr="001773ED" w:rsidRDefault="005B0591" w:rsidP="005B0591">
            <w:pPr>
              <w:adjustRightInd w:val="0"/>
              <w:rPr>
                <w:lang w:val="en-IN"/>
              </w:rPr>
            </w:pPr>
            <w:r w:rsidRPr="001773ED">
              <w:rPr>
                <w:lang w:val="en-IN"/>
              </w:rPr>
              <w:t>Beneficiary Account No</w:t>
            </w:r>
          </w:p>
        </w:tc>
        <w:tc>
          <w:tcPr>
            <w:tcW w:w="2149" w:type="dxa"/>
            <w:tcBorders>
              <w:top w:val="single" w:sz="4" w:space="0" w:color="auto"/>
              <w:left w:val="single" w:sz="4" w:space="0" w:color="auto"/>
              <w:bottom w:val="single" w:sz="4" w:space="0" w:color="auto"/>
              <w:right w:val="single" w:sz="4" w:space="0" w:color="auto"/>
            </w:tcBorders>
          </w:tcPr>
          <w:p w14:paraId="19ED7080" w14:textId="77777777" w:rsidR="005B0591" w:rsidRPr="001773ED" w:rsidRDefault="005B0591" w:rsidP="005B0591">
            <w:pPr>
              <w:adjustRightInd w:val="0"/>
              <w:rPr>
                <w:lang w:val="en-IN"/>
              </w:rPr>
            </w:pPr>
            <w:r w:rsidRPr="001773ED">
              <w:rPr>
                <w:lang w:val="en-IN"/>
              </w:rPr>
              <w:t>CHAR(16)</w:t>
            </w:r>
          </w:p>
        </w:tc>
        <w:tc>
          <w:tcPr>
            <w:tcW w:w="2176" w:type="dxa"/>
            <w:tcBorders>
              <w:top w:val="single" w:sz="4" w:space="0" w:color="auto"/>
              <w:left w:val="single" w:sz="4" w:space="0" w:color="auto"/>
              <w:bottom w:val="single" w:sz="4" w:space="0" w:color="auto"/>
              <w:right w:val="single" w:sz="4" w:space="0" w:color="auto"/>
            </w:tcBorders>
          </w:tcPr>
          <w:p w14:paraId="4501B03F"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6CD3413E" w14:textId="77777777" w:rsidR="005B0591" w:rsidRPr="001773ED" w:rsidRDefault="005B0591" w:rsidP="005B0591">
            <w:pPr>
              <w:adjustRightInd w:val="0"/>
              <w:rPr>
                <w:lang w:val="en-IN"/>
              </w:rPr>
            </w:pPr>
            <w:r w:rsidRPr="001773ED">
              <w:rPr>
                <w:lang w:val="en-IN"/>
              </w:rPr>
              <w:t>In case of CDSL the Beneficiary a/c. In case of NSDL the 1st 8 digit shall be the DP Id and the next 8 digits shall be the beneficiary a/c, in that order</w:t>
            </w:r>
          </w:p>
        </w:tc>
      </w:tr>
      <w:tr w:rsidR="005B0591" w:rsidRPr="001773ED" w14:paraId="6EBE4365" w14:textId="77777777">
        <w:tc>
          <w:tcPr>
            <w:tcW w:w="828" w:type="dxa"/>
            <w:tcBorders>
              <w:top w:val="single" w:sz="4" w:space="0" w:color="auto"/>
              <w:left w:val="single" w:sz="4" w:space="0" w:color="auto"/>
              <w:bottom w:val="single" w:sz="4" w:space="0" w:color="auto"/>
              <w:right w:val="single" w:sz="4" w:space="0" w:color="auto"/>
            </w:tcBorders>
          </w:tcPr>
          <w:p w14:paraId="26BCF77A" w14:textId="77777777" w:rsidR="005B0591" w:rsidRPr="001773ED" w:rsidRDefault="005B0591" w:rsidP="005B0591">
            <w:pPr>
              <w:rPr>
                <w:lang w:val="en-IN"/>
              </w:rPr>
            </w:pPr>
            <w:r w:rsidRPr="001773ED">
              <w:rPr>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3A6ED2D2" w14:textId="77777777" w:rsidR="005B0591" w:rsidRPr="001773ED" w:rsidRDefault="005B0591" w:rsidP="005B0591">
            <w:pPr>
              <w:rPr>
                <w:lang w:val="en-IN"/>
              </w:rPr>
            </w:pPr>
            <w:r w:rsidRPr="001773ED">
              <w:rPr>
                <w:lang w:val="en-IN"/>
              </w:rPr>
              <w:t>Quantity</w:t>
            </w:r>
          </w:p>
        </w:tc>
        <w:tc>
          <w:tcPr>
            <w:tcW w:w="2149" w:type="dxa"/>
            <w:tcBorders>
              <w:top w:val="single" w:sz="4" w:space="0" w:color="auto"/>
              <w:left w:val="single" w:sz="4" w:space="0" w:color="auto"/>
              <w:bottom w:val="single" w:sz="4" w:space="0" w:color="auto"/>
              <w:right w:val="single" w:sz="4" w:space="0" w:color="auto"/>
            </w:tcBorders>
          </w:tcPr>
          <w:p w14:paraId="489A916A" w14:textId="77777777" w:rsidR="005B0591" w:rsidRPr="001773ED" w:rsidRDefault="005B0591" w:rsidP="005B0591">
            <w:pPr>
              <w:rPr>
                <w:lang w:val="en-IN"/>
              </w:rPr>
            </w:pPr>
            <w:r w:rsidRPr="001773ED">
              <w:rPr>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6CC9622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4C7596C" w14:textId="77777777" w:rsidR="005B0591" w:rsidRPr="001773ED" w:rsidRDefault="005B0591" w:rsidP="005B0591">
            <w:pPr>
              <w:adjustRightInd w:val="0"/>
              <w:rPr>
                <w:lang w:val="en-IN"/>
              </w:rPr>
            </w:pPr>
          </w:p>
        </w:tc>
      </w:tr>
    </w:tbl>
    <w:p w14:paraId="142C7E9E" w14:textId="77777777" w:rsidR="005B0591" w:rsidRPr="001773ED" w:rsidRDefault="005B0591" w:rsidP="005B0591">
      <w:pPr>
        <w:jc w:val="both"/>
        <w:rPr>
          <w:lang w:val="en-IN"/>
        </w:rPr>
      </w:pPr>
    </w:p>
    <w:p w14:paraId="0A022FDF" w14:textId="77777777" w:rsidR="00FD2321" w:rsidRPr="001773ED" w:rsidRDefault="005B0591" w:rsidP="00E239D0">
      <w:pPr>
        <w:pStyle w:val="Heading1"/>
      </w:pPr>
      <w:r w:rsidRPr="001773ED">
        <w:br w:type="page"/>
      </w:r>
      <w:bookmarkStart w:id="8" w:name="_Toc55566525"/>
      <w:r w:rsidR="002E61E0" w:rsidRPr="001773ED">
        <w:lastRenderedPageBreak/>
        <w:t>Format for availing the facility of directing the payout to preferred depository</w:t>
      </w:r>
      <w:bookmarkEnd w:id="8"/>
    </w:p>
    <w:p w14:paraId="050BAEBF" w14:textId="77777777" w:rsidR="00CC3914" w:rsidRDefault="00CC3914" w:rsidP="00FD2321">
      <w:pPr>
        <w:autoSpaceDE w:val="0"/>
        <w:adjustRightInd w:val="0"/>
        <w:jc w:val="center"/>
      </w:pPr>
    </w:p>
    <w:p w14:paraId="10F32188" w14:textId="229D3BCB" w:rsidR="00FD2321" w:rsidRPr="001773ED" w:rsidRDefault="00FD2321" w:rsidP="00FD2321">
      <w:pPr>
        <w:autoSpaceDE w:val="0"/>
        <w:adjustRightInd w:val="0"/>
        <w:jc w:val="center"/>
      </w:pPr>
      <w:r w:rsidRPr="001773ED">
        <w:t>(To be given on the member’s letterhead / signed by the Member /any one Partner</w:t>
      </w:r>
    </w:p>
    <w:p w14:paraId="5A5A15A1" w14:textId="77777777" w:rsidR="00FD2321" w:rsidRPr="001773ED" w:rsidRDefault="00FD2321" w:rsidP="00FD2321">
      <w:pPr>
        <w:autoSpaceDE w:val="0"/>
        <w:adjustRightInd w:val="0"/>
        <w:jc w:val="center"/>
      </w:pPr>
      <w:proofErr w:type="gramStart"/>
      <w:r w:rsidRPr="001773ED">
        <w:t>of</w:t>
      </w:r>
      <w:proofErr w:type="gramEnd"/>
      <w:r w:rsidRPr="001773ED">
        <w:t xml:space="preserve"> Partnership firm or Director of a Corporate Member and stamped)</w:t>
      </w:r>
    </w:p>
    <w:p w14:paraId="4CFC964F" w14:textId="77777777" w:rsidR="00FD2321" w:rsidRPr="001773ED" w:rsidRDefault="00FD2321" w:rsidP="00FD2321">
      <w:pPr>
        <w:autoSpaceDE w:val="0"/>
        <w:adjustRightInd w:val="0"/>
        <w:jc w:val="center"/>
      </w:pPr>
    </w:p>
    <w:p w14:paraId="111F1FDB" w14:textId="77777777" w:rsidR="00FD2321" w:rsidRPr="001773ED" w:rsidRDefault="00FD2321" w:rsidP="00FD2321">
      <w:pPr>
        <w:autoSpaceDE w:val="0"/>
        <w:adjustRightInd w:val="0"/>
      </w:pPr>
      <w:r w:rsidRPr="001773ED">
        <w:t>Date:</w:t>
      </w:r>
    </w:p>
    <w:p w14:paraId="7215CF26" w14:textId="77777777" w:rsidR="00FD2321" w:rsidRPr="001773ED" w:rsidRDefault="00FD2321" w:rsidP="00FD2321">
      <w:pPr>
        <w:autoSpaceDE w:val="0"/>
        <w:adjustRightInd w:val="0"/>
      </w:pPr>
    </w:p>
    <w:p w14:paraId="49B8E6A8" w14:textId="77777777" w:rsidR="00FD2321" w:rsidRPr="001773ED" w:rsidRDefault="00FD2321" w:rsidP="00FD2321">
      <w:pPr>
        <w:autoSpaceDE w:val="0"/>
        <w:adjustRightInd w:val="0"/>
      </w:pPr>
      <w:r w:rsidRPr="001773ED">
        <w:t xml:space="preserve">From: </w:t>
      </w:r>
      <w:r w:rsidRPr="001773ED">
        <w:tab/>
        <w:t>[Clearing Member Name and address]</w:t>
      </w:r>
    </w:p>
    <w:p w14:paraId="55758CA1" w14:textId="77777777" w:rsidR="00FD2321" w:rsidRPr="001773ED" w:rsidRDefault="00FD2321" w:rsidP="00FD2321">
      <w:pPr>
        <w:autoSpaceDE w:val="0"/>
        <w:adjustRightInd w:val="0"/>
      </w:pPr>
    </w:p>
    <w:p w14:paraId="19A0CEE9" w14:textId="77777777" w:rsidR="00FD2321" w:rsidRPr="001773ED" w:rsidRDefault="00FD2321" w:rsidP="00FD2321">
      <w:pPr>
        <w:autoSpaceDE w:val="0"/>
        <w:adjustRightInd w:val="0"/>
      </w:pPr>
      <w:r w:rsidRPr="001773ED">
        <w:t xml:space="preserve">To: </w:t>
      </w:r>
      <w:r w:rsidRPr="001773ED">
        <w:tab/>
        <w:t>[NS</w:t>
      </w:r>
      <w:r w:rsidR="00321A89">
        <w:t xml:space="preserve">E </w:t>
      </w:r>
      <w:r w:rsidRPr="001773ED">
        <w:t>C</w:t>
      </w:r>
      <w:r w:rsidR="00321A89">
        <w:t>learing</w:t>
      </w:r>
      <w:r w:rsidRPr="001773ED">
        <w:t xml:space="preserve"> and address]</w:t>
      </w:r>
    </w:p>
    <w:p w14:paraId="492E92FE" w14:textId="77777777" w:rsidR="00FD2321" w:rsidRPr="001773ED" w:rsidRDefault="00FD2321" w:rsidP="00FD2321">
      <w:pPr>
        <w:autoSpaceDE w:val="0"/>
        <w:adjustRightInd w:val="0"/>
      </w:pPr>
    </w:p>
    <w:p w14:paraId="1AC9E5A7" w14:textId="77777777" w:rsidR="00FD2321" w:rsidRPr="001773ED" w:rsidRDefault="00FD2321" w:rsidP="00FD2321">
      <w:pPr>
        <w:autoSpaceDE w:val="0"/>
        <w:adjustRightInd w:val="0"/>
      </w:pPr>
      <w:r w:rsidRPr="001773ED">
        <w:t>Dear Sirs,</w:t>
      </w:r>
    </w:p>
    <w:p w14:paraId="4E7C072B" w14:textId="77777777" w:rsidR="00FD2321" w:rsidRPr="001773ED" w:rsidRDefault="00FD2321" w:rsidP="00FD2321">
      <w:pPr>
        <w:autoSpaceDE w:val="0"/>
        <w:adjustRightInd w:val="0"/>
      </w:pPr>
    </w:p>
    <w:p w14:paraId="072BCBC0" w14:textId="77777777" w:rsidR="00FD2321" w:rsidRPr="001773ED" w:rsidRDefault="00FD2321" w:rsidP="00FD2321">
      <w:pPr>
        <w:autoSpaceDE w:val="0"/>
        <w:adjustRightInd w:val="0"/>
      </w:pPr>
      <w:r w:rsidRPr="001773ED">
        <w:t>Sub:</w:t>
      </w:r>
      <w:r w:rsidRPr="001773ED">
        <w:tab/>
        <w:t>Availing the facility of directing the payout to Preferred Depository</w:t>
      </w:r>
      <w:r w:rsidR="00055F2F" w:rsidRPr="001773ED">
        <w:t>-Capital Market Segment</w:t>
      </w:r>
      <w:r w:rsidRPr="001773ED">
        <w:t xml:space="preserve">. </w:t>
      </w:r>
    </w:p>
    <w:p w14:paraId="36343109" w14:textId="77777777" w:rsidR="00FD2321" w:rsidRPr="001773ED" w:rsidRDefault="00FD2321" w:rsidP="00FD2321">
      <w:pPr>
        <w:autoSpaceDE w:val="0"/>
        <w:adjustRightInd w:val="0"/>
      </w:pPr>
    </w:p>
    <w:p w14:paraId="0B49E729" w14:textId="77777777" w:rsidR="00FD2321" w:rsidRPr="001773ED" w:rsidRDefault="00FD2321" w:rsidP="00FD2321">
      <w:pPr>
        <w:autoSpaceDE w:val="0"/>
        <w:adjustRightInd w:val="0"/>
      </w:pPr>
      <w:r w:rsidRPr="001773ED">
        <w:t>With reference to the above, we note that:</w:t>
      </w:r>
    </w:p>
    <w:p w14:paraId="2D35CEE9" w14:textId="77777777" w:rsidR="00FD2321" w:rsidRPr="001773ED" w:rsidRDefault="00FD2321" w:rsidP="00FD2321">
      <w:pPr>
        <w:autoSpaceDE w:val="0"/>
        <w:adjustRightInd w:val="0"/>
      </w:pPr>
    </w:p>
    <w:p w14:paraId="044F9145" w14:textId="77777777" w:rsidR="00FD2321" w:rsidRPr="001773ED" w:rsidRDefault="00FD2321" w:rsidP="00FD2321">
      <w:pPr>
        <w:autoSpaceDE w:val="0"/>
        <w:adjustRightInd w:val="0"/>
        <w:jc w:val="both"/>
      </w:pPr>
      <w:r w:rsidRPr="001773ED">
        <w:t>1. NS</w:t>
      </w:r>
      <w:r w:rsidR="00321A89">
        <w:t>E Clearing Limited (N</w:t>
      </w:r>
      <w:r w:rsidRPr="001773ED">
        <w:t>CL</w:t>
      </w:r>
      <w:r w:rsidR="00321A89">
        <w:t>)</w:t>
      </w:r>
      <w:r w:rsidRPr="001773ED">
        <w:t xml:space="preserve"> </w:t>
      </w:r>
      <w:r w:rsidR="00820EFB">
        <w:t xml:space="preserve">has </w:t>
      </w:r>
      <w:r w:rsidRPr="001773ED">
        <w:t xml:space="preserve">facility for providing payout to the specified pool account in either of the depositories </w:t>
      </w:r>
      <w:proofErr w:type="spellStart"/>
      <w:r w:rsidRPr="001773ED">
        <w:t>viz</w:t>
      </w:r>
      <w:proofErr w:type="spellEnd"/>
      <w:r w:rsidRPr="001773ED">
        <w:t xml:space="preserve"> NSDL or CDSL.</w:t>
      </w:r>
    </w:p>
    <w:p w14:paraId="7B84C89F" w14:textId="77777777" w:rsidR="00FD2321" w:rsidRPr="001773ED" w:rsidRDefault="00FD2321" w:rsidP="00FD2321">
      <w:pPr>
        <w:autoSpaceDE w:val="0"/>
        <w:adjustRightInd w:val="0"/>
        <w:jc w:val="both"/>
      </w:pPr>
    </w:p>
    <w:p w14:paraId="301183AF" w14:textId="77777777" w:rsidR="00FD2321" w:rsidRPr="001773ED" w:rsidRDefault="00FD2321" w:rsidP="00FD2321">
      <w:pPr>
        <w:autoSpaceDE w:val="0"/>
        <w:adjustRightInd w:val="0"/>
        <w:jc w:val="both"/>
      </w:pPr>
      <w:r w:rsidRPr="001773ED">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1773ED" w:rsidRDefault="00FD2321" w:rsidP="00FD2321">
      <w:pPr>
        <w:autoSpaceDE w:val="0"/>
        <w:adjustRightInd w:val="0"/>
      </w:pPr>
    </w:p>
    <w:p w14:paraId="2AB7974A" w14:textId="77777777" w:rsidR="00FD2321" w:rsidRPr="001773ED" w:rsidRDefault="00FD2321" w:rsidP="00FD2321">
      <w:pPr>
        <w:autoSpaceDE w:val="0"/>
        <w:adjustRightInd w:val="0"/>
        <w:jc w:val="center"/>
      </w:pPr>
      <w:r w:rsidRPr="001773ED">
        <w:t>Depository 'NSDL', Y/N [‘Depository Account No’]</w:t>
      </w:r>
    </w:p>
    <w:p w14:paraId="6033B817" w14:textId="77777777" w:rsidR="00FD2321" w:rsidRPr="001773ED" w:rsidRDefault="00FD2321" w:rsidP="00FD2321">
      <w:pPr>
        <w:autoSpaceDE w:val="0"/>
        <w:adjustRightInd w:val="0"/>
        <w:jc w:val="center"/>
      </w:pPr>
    </w:p>
    <w:p w14:paraId="3B2A2BC3" w14:textId="77777777" w:rsidR="00FD2321" w:rsidRPr="001773ED" w:rsidRDefault="00FD2321" w:rsidP="00FD2321">
      <w:pPr>
        <w:autoSpaceDE w:val="0"/>
        <w:adjustRightInd w:val="0"/>
        <w:jc w:val="center"/>
      </w:pPr>
      <w:r w:rsidRPr="001773ED">
        <w:t>Depository ‘CDSL’ Y/N [‘Depository Account No’]</w:t>
      </w:r>
    </w:p>
    <w:p w14:paraId="5BDDB6C6" w14:textId="77777777" w:rsidR="00FD2321" w:rsidRPr="001773ED" w:rsidRDefault="00FD2321" w:rsidP="00FD2321">
      <w:pPr>
        <w:autoSpaceDE w:val="0"/>
        <w:adjustRightInd w:val="0"/>
      </w:pPr>
    </w:p>
    <w:p w14:paraId="63B9A916" w14:textId="77777777" w:rsidR="00FD2321" w:rsidRPr="001773ED" w:rsidRDefault="00FD2321" w:rsidP="00FD2321">
      <w:pPr>
        <w:autoSpaceDE w:val="0"/>
        <w:adjustRightInd w:val="0"/>
        <w:jc w:val="both"/>
      </w:pPr>
      <w:r w:rsidRPr="001773ED">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1773ED" w:rsidRDefault="00FD2321" w:rsidP="00FD2321">
      <w:pPr>
        <w:autoSpaceDE w:val="0"/>
        <w:adjustRightInd w:val="0"/>
        <w:jc w:val="both"/>
      </w:pPr>
    </w:p>
    <w:p w14:paraId="4F00F1C9" w14:textId="77777777" w:rsidR="00FD2321" w:rsidRPr="001773ED" w:rsidRDefault="00FD2321" w:rsidP="00FD2321">
      <w:pPr>
        <w:autoSpaceDE w:val="0"/>
        <w:adjustRightInd w:val="0"/>
        <w:jc w:val="both"/>
      </w:pPr>
      <w:r w:rsidRPr="001773ED">
        <w:t>4. We undertake to provide the new pool account details in case of any closure of the said account.</w:t>
      </w:r>
    </w:p>
    <w:p w14:paraId="724894D7" w14:textId="77777777" w:rsidR="00FD2321" w:rsidRPr="001773ED" w:rsidRDefault="00FD2321" w:rsidP="00FD2321">
      <w:pPr>
        <w:autoSpaceDE w:val="0"/>
        <w:adjustRightInd w:val="0"/>
        <w:jc w:val="both"/>
      </w:pPr>
    </w:p>
    <w:p w14:paraId="658300BA" w14:textId="77777777" w:rsidR="00FD2321" w:rsidRPr="001773ED" w:rsidRDefault="00FD2321" w:rsidP="00FD2321">
      <w:pPr>
        <w:autoSpaceDE w:val="0"/>
        <w:adjustRightInd w:val="0"/>
        <w:jc w:val="both"/>
      </w:pPr>
      <w:r w:rsidRPr="001773ED">
        <w:t>5. We understand that NCL will not be responsible for any failed payouts to the said account due to lack of intimation of change in pool account or any other reason.</w:t>
      </w:r>
    </w:p>
    <w:p w14:paraId="6DBFCCE3" w14:textId="77777777" w:rsidR="00FD2321" w:rsidRPr="001773ED" w:rsidRDefault="00FD2321" w:rsidP="00FD2321">
      <w:pPr>
        <w:autoSpaceDE w:val="0"/>
        <w:adjustRightInd w:val="0"/>
        <w:jc w:val="both"/>
      </w:pPr>
    </w:p>
    <w:p w14:paraId="72242130" w14:textId="77777777" w:rsidR="00FD2321" w:rsidRPr="001773ED" w:rsidRDefault="00FD2321" w:rsidP="00FD2321">
      <w:pPr>
        <w:autoSpaceDE w:val="0"/>
        <w:adjustRightInd w:val="0"/>
        <w:jc w:val="both"/>
      </w:pPr>
      <w:r w:rsidRPr="001773ED">
        <w:t>6. We further hereby undertake to abide by such other or further guidelines / instructions as may be communicated / prescribed by NCL from time to time.</w:t>
      </w:r>
    </w:p>
    <w:p w14:paraId="6F1A3109" w14:textId="77777777" w:rsidR="00FD2321" w:rsidRPr="001773ED" w:rsidRDefault="00FD2321" w:rsidP="00FD2321">
      <w:pPr>
        <w:autoSpaceDE w:val="0"/>
        <w:adjustRightInd w:val="0"/>
        <w:jc w:val="both"/>
      </w:pPr>
    </w:p>
    <w:p w14:paraId="5AD8172F" w14:textId="77777777" w:rsidR="00FD2321" w:rsidRPr="001773ED" w:rsidRDefault="00FD2321" w:rsidP="00FD2321">
      <w:pPr>
        <w:autoSpaceDE w:val="0"/>
        <w:adjustRightInd w:val="0"/>
      </w:pPr>
      <w:r w:rsidRPr="001773ED">
        <w:t>Yours faithfully</w:t>
      </w:r>
    </w:p>
    <w:p w14:paraId="2EFE5C16" w14:textId="77777777" w:rsidR="00FD2321" w:rsidRPr="001773ED" w:rsidRDefault="00FD2321" w:rsidP="00FD2321">
      <w:pPr>
        <w:autoSpaceDE w:val="0"/>
        <w:adjustRightInd w:val="0"/>
      </w:pPr>
    </w:p>
    <w:p w14:paraId="6F1F950D" w14:textId="77777777" w:rsidR="00FD2321" w:rsidRPr="001773ED" w:rsidRDefault="00FD2321" w:rsidP="00FD2321">
      <w:pPr>
        <w:autoSpaceDE w:val="0"/>
        <w:adjustRightInd w:val="0"/>
      </w:pPr>
      <w:r w:rsidRPr="001773ED">
        <w:t>Signature of</w:t>
      </w:r>
    </w:p>
    <w:p w14:paraId="29A6047E" w14:textId="77777777" w:rsidR="00FD2321" w:rsidRPr="001773ED" w:rsidRDefault="00FD2321" w:rsidP="00FD2321">
      <w:r w:rsidRPr="001773ED">
        <w:t>(Member/Partner of Partnership firm/Director of a Corporate Member)</w:t>
      </w:r>
    </w:p>
    <w:p w14:paraId="6107177C" w14:textId="77777777" w:rsidR="00FD2321" w:rsidRPr="001773ED" w:rsidRDefault="00FD2321" w:rsidP="00FD2321">
      <w:r w:rsidRPr="001773ED">
        <w:t>(TM Code:     )</w:t>
      </w:r>
    </w:p>
    <w:p w14:paraId="3531A75A" w14:textId="765E5945" w:rsidR="005E4E2C" w:rsidRDefault="00C9711C" w:rsidP="00C9711C">
      <w:pPr>
        <w:overflowPunct w:val="0"/>
        <w:adjustRightInd w:val="0"/>
        <w:rPr>
          <w:b/>
        </w:rPr>
      </w:pPr>
      <w:proofErr w:type="spellStart"/>
      <w:r w:rsidRPr="001773ED">
        <w:t>Encl</w:t>
      </w:r>
      <w:proofErr w:type="spellEnd"/>
      <w:r w:rsidRPr="001773ED">
        <w:t>: Copy of client master list of NSDL/CDSL</w:t>
      </w:r>
      <w:r w:rsidR="0063631B" w:rsidRPr="001773ED">
        <w:t xml:space="preserve"> </w:t>
      </w:r>
      <w:r w:rsidRPr="001773ED">
        <w:t>pool account</w:t>
      </w:r>
      <w:r w:rsidRPr="001773ED">
        <w:rPr>
          <w:b/>
        </w:rPr>
        <w:t xml:space="preserve"> </w:t>
      </w:r>
    </w:p>
    <w:p w14:paraId="4CEDF060" w14:textId="77777777" w:rsidR="005E4E2C" w:rsidRPr="001773ED" w:rsidRDefault="005E4E2C" w:rsidP="005E4E2C">
      <w:pPr>
        <w:pStyle w:val="Heading1"/>
      </w:pPr>
      <w:r w:rsidRPr="005E4E2C">
        <w:br w:type="page"/>
      </w:r>
      <w:bookmarkStart w:id="9" w:name="_Toc55566526"/>
      <w:r w:rsidRPr="001773ED">
        <w:lastRenderedPageBreak/>
        <w:t xml:space="preserve">Format </w:t>
      </w:r>
      <w:r>
        <w:rPr>
          <w:lang w:val="en-US"/>
        </w:rPr>
        <w:t>of uploading securities pay-in/pay-out shortages</w:t>
      </w:r>
      <w:bookmarkEnd w:id="9"/>
    </w:p>
    <w:p w14:paraId="5F2B740E" w14:textId="77777777" w:rsidR="005E4E2C" w:rsidRPr="001773ED" w:rsidRDefault="005E4E2C" w:rsidP="00C9711C">
      <w:pPr>
        <w:overflowPunct w:val="0"/>
        <w:adjustRightInd w:val="0"/>
        <w:rPr>
          <w:b/>
        </w:rPr>
      </w:pPr>
    </w:p>
    <w:p w14:paraId="21102D7B" w14:textId="77777777" w:rsidR="005E4E2C" w:rsidRDefault="005E4E2C" w:rsidP="005E4E2C">
      <w:pPr>
        <w:pStyle w:val="Default"/>
      </w:pPr>
    </w:p>
    <w:p w14:paraId="04AD8CD9" w14:textId="77777777" w:rsidR="005E4E2C" w:rsidRDefault="005E4E2C" w:rsidP="005E4E2C">
      <w:pPr>
        <w:pStyle w:val="Default"/>
        <w:jc w:val="both"/>
        <w:rPr>
          <w:sz w:val="23"/>
          <w:szCs w:val="23"/>
        </w:rPr>
      </w:pPr>
      <w:r>
        <w:rPr>
          <w:sz w:val="23"/>
          <w:szCs w:val="23"/>
        </w:rPr>
        <w:t xml:space="preserve">Members may note the below: </w:t>
      </w:r>
    </w:p>
    <w:p w14:paraId="1101070C" w14:textId="77777777" w:rsidR="005E4E2C" w:rsidRDefault="005E4E2C" w:rsidP="00275382">
      <w:pPr>
        <w:pStyle w:val="Default"/>
        <w:numPr>
          <w:ilvl w:val="0"/>
          <w:numId w:val="36"/>
        </w:numPr>
        <w:ind w:left="360"/>
        <w:jc w:val="both"/>
        <w:rPr>
          <w:sz w:val="23"/>
          <w:szCs w:val="23"/>
        </w:rPr>
      </w:pPr>
      <w:r>
        <w:rPr>
          <w:sz w:val="23"/>
          <w:szCs w:val="23"/>
        </w:rPr>
        <w:t xml:space="preserve">The file is to be uploaded only in case of securities Pay-in / Pay-out shortages (including internal shortages). </w:t>
      </w:r>
    </w:p>
    <w:p w14:paraId="6F782342" w14:textId="77777777" w:rsidR="005E4E2C" w:rsidRDefault="005E4E2C" w:rsidP="00275382">
      <w:pPr>
        <w:pStyle w:val="Default"/>
        <w:numPr>
          <w:ilvl w:val="0"/>
          <w:numId w:val="36"/>
        </w:numPr>
        <w:ind w:left="360"/>
        <w:jc w:val="both"/>
        <w:rPr>
          <w:sz w:val="23"/>
          <w:szCs w:val="23"/>
        </w:rPr>
      </w:pPr>
      <w:r>
        <w:rPr>
          <w:sz w:val="23"/>
          <w:szCs w:val="23"/>
        </w:rPr>
        <w:t xml:space="preserve">The reporting is not applicable for custodian </w:t>
      </w:r>
    </w:p>
    <w:p w14:paraId="6EED9B40" w14:textId="77777777" w:rsidR="00D543E5" w:rsidRDefault="00D543E5" w:rsidP="00275382">
      <w:pPr>
        <w:pStyle w:val="Default"/>
        <w:numPr>
          <w:ilvl w:val="0"/>
          <w:numId w:val="36"/>
        </w:numPr>
        <w:ind w:left="360"/>
        <w:jc w:val="both"/>
        <w:rPr>
          <w:sz w:val="23"/>
          <w:szCs w:val="23"/>
        </w:rPr>
      </w:pPr>
      <w:r w:rsidRPr="00D543E5">
        <w:rPr>
          <w:sz w:val="23"/>
          <w:szCs w:val="23"/>
        </w:rPr>
        <w:t>Trading Members (TMs) clearing trades through other clearing members are required to report details of securities pay-in / pay-out shortages (including internal shortages) for their clients. TMs clearing trades through own clearing member (self- clearing members), need to report the security shortages as applicable to TMs.</w:t>
      </w:r>
    </w:p>
    <w:p w14:paraId="2C69E541" w14:textId="77777777" w:rsidR="005E4E2C" w:rsidRDefault="005E4E2C" w:rsidP="00275382">
      <w:pPr>
        <w:pStyle w:val="Default"/>
        <w:numPr>
          <w:ilvl w:val="0"/>
          <w:numId w:val="36"/>
        </w:numPr>
        <w:ind w:left="360"/>
        <w:jc w:val="both"/>
        <w:rPr>
          <w:sz w:val="23"/>
          <w:szCs w:val="23"/>
        </w:rPr>
      </w:pPr>
      <w:r>
        <w:rPr>
          <w:sz w:val="23"/>
          <w:szCs w:val="23"/>
        </w:rPr>
        <w:t xml:space="preserve">Members may upload the file in respective segment or in any one of the segments as a single file. </w:t>
      </w:r>
    </w:p>
    <w:p w14:paraId="758CC3F4" w14:textId="77777777" w:rsidR="005E4E2C" w:rsidRDefault="005E4E2C" w:rsidP="00275382">
      <w:pPr>
        <w:pStyle w:val="Default"/>
        <w:numPr>
          <w:ilvl w:val="0"/>
          <w:numId w:val="36"/>
        </w:numPr>
        <w:ind w:left="360"/>
        <w:jc w:val="both"/>
        <w:rPr>
          <w:sz w:val="23"/>
          <w:szCs w:val="23"/>
        </w:rPr>
      </w:pPr>
      <w:r>
        <w:rPr>
          <w:sz w:val="23"/>
          <w:szCs w:val="23"/>
        </w:rPr>
        <w:t xml:space="preserve">Members need to ensure the correctness of details of client UCC in UCI database. </w:t>
      </w:r>
    </w:p>
    <w:p w14:paraId="34466393" w14:textId="77777777" w:rsidR="005E4E2C" w:rsidRDefault="005E4E2C" w:rsidP="00275382">
      <w:pPr>
        <w:pStyle w:val="Default"/>
        <w:numPr>
          <w:ilvl w:val="0"/>
          <w:numId w:val="36"/>
        </w:numPr>
        <w:ind w:left="360"/>
        <w:jc w:val="both"/>
        <w:rPr>
          <w:sz w:val="23"/>
          <w:szCs w:val="23"/>
        </w:rPr>
      </w:pPr>
      <w:r>
        <w:rPr>
          <w:sz w:val="23"/>
          <w:szCs w:val="23"/>
        </w:rPr>
        <w:t xml:space="preserve">The files in the specified format shall be uploaded by the members to the clearing corporation till S+5 working day basis, where ‘S’ is the settlement date for the respective settlement. </w:t>
      </w:r>
    </w:p>
    <w:p w14:paraId="0B66C2AA" w14:textId="77777777" w:rsidR="005E4E2C" w:rsidRDefault="005E4E2C" w:rsidP="00275382">
      <w:pPr>
        <w:pStyle w:val="Default"/>
        <w:numPr>
          <w:ilvl w:val="0"/>
          <w:numId w:val="36"/>
        </w:numPr>
        <w:ind w:left="360"/>
        <w:jc w:val="both"/>
        <w:rPr>
          <w:sz w:val="23"/>
          <w:szCs w:val="23"/>
        </w:rPr>
      </w:pPr>
      <w:r>
        <w:rPr>
          <w:sz w:val="23"/>
          <w:szCs w:val="23"/>
        </w:rPr>
        <w:t xml:space="preserve">For every valid file uploaded by member, return file shall be generated with the indication of the success/rejection of the file and the records. This shall be purely a validation of the correctness of the file format. </w:t>
      </w:r>
    </w:p>
    <w:p w14:paraId="0046B972" w14:textId="77777777" w:rsidR="005E4E2C" w:rsidRDefault="005E4E2C" w:rsidP="00275382">
      <w:pPr>
        <w:pStyle w:val="Default"/>
        <w:numPr>
          <w:ilvl w:val="0"/>
          <w:numId w:val="36"/>
        </w:numPr>
        <w:ind w:left="360"/>
        <w:jc w:val="both"/>
        <w:rPr>
          <w:sz w:val="23"/>
          <w:szCs w:val="23"/>
        </w:rPr>
      </w:pPr>
      <w:r>
        <w:rPr>
          <w:sz w:val="23"/>
          <w:szCs w:val="23"/>
        </w:rPr>
        <w:t xml:space="preserve">In case members intend to modify the data in a file, which has been already submitted to Clearing Corporation, the member would be having an opportunity to submit the revised file after carrying out the modifications before the cut-off date. </w:t>
      </w:r>
    </w:p>
    <w:p w14:paraId="3444FB0B" w14:textId="77777777" w:rsidR="005E4E2C" w:rsidRDefault="005E4E2C" w:rsidP="00275382">
      <w:pPr>
        <w:pStyle w:val="Default"/>
        <w:numPr>
          <w:ilvl w:val="0"/>
          <w:numId w:val="36"/>
        </w:numPr>
        <w:ind w:left="360"/>
        <w:jc w:val="both"/>
        <w:rPr>
          <w:sz w:val="23"/>
          <w:szCs w:val="23"/>
        </w:rPr>
      </w:pPr>
      <w:r>
        <w:rPr>
          <w:sz w:val="23"/>
          <w:szCs w:val="23"/>
        </w:rPr>
        <w:t xml:space="preserve">Members will have to submit all the files in a running sequence of batch numbers across segments. If members fail to submit an earlier batch file then the subsequent batches will not be processed. However, if the earlier file was completely rejected, the same batch number should be used for the subsequent corrected file. </w:t>
      </w:r>
    </w:p>
    <w:p w14:paraId="555FAA6A" w14:textId="77777777" w:rsidR="005E4E2C" w:rsidRDefault="005E4E2C" w:rsidP="00275382">
      <w:pPr>
        <w:pStyle w:val="Default"/>
        <w:numPr>
          <w:ilvl w:val="0"/>
          <w:numId w:val="36"/>
        </w:numPr>
        <w:ind w:left="360"/>
        <w:jc w:val="both"/>
        <w:rPr>
          <w:sz w:val="23"/>
          <w:szCs w:val="23"/>
        </w:rPr>
      </w:pPr>
      <w:r>
        <w:rPr>
          <w:sz w:val="23"/>
          <w:szCs w:val="23"/>
        </w:rPr>
        <w:t xml:space="preserve">Clearing Corporation shall consider the data provided by the members as final and correct and shall not be responsible for any incorrect data provided by the members. Members shall be fully responsible for any erroneous data provided to Clearing Corporation. </w:t>
      </w:r>
    </w:p>
    <w:p w14:paraId="52198F6E" w14:textId="77777777" w:rsidR="00423B16" w:rsidRPr="00593C6E" w:rsidRDefault="00423B16" w:rsidP="00275382">
      <w:pPr>
        <w:pStyle w:val="Default"/>
        <w:numPr>
          <w:ilvl w:val="0"/>
          <w:numId w:val="36"/>
        </w:numPr>
        <w:ind w:left="360"/>
        <w:jc w:val="both"/>
        <w:rPr>
          <w:sz w:val="23"/>
          <w:szCs w:val="23"/>
        </w:rPr>
      </w:pPr>
      <w:r>
        <w:t>Members should note that non-reporting/ wrong reporting shall be treated as a noncompliance</w:t>
      </w:r>
    </w:p>
    <w:p w14:paraId="39A05085" w14:textId="77777777" w:rsidR="00423B16" w:rsidRDefault="00423B16" w:rsidP="00275382">
      <w:pPr>
        <w:pStyle w:val="Default"/>
        <w:numPr>
          <w:ilvl w:val="0"/>
          <w:numId w:val="36"/>
        </w:numPr>
        <w:ind w:left="360"/>
        <w:jc w:val="both"/>
        <w:rPr>
          <w:sz w:val="23"/>
          <w:szCs w:val="23"/>
        </w:rPr>
      </w:pPr>
      <w:r>
        <w:t xml:space="preserve">Members are required to report only one entry for same market type, settlement number, </w:t>
      </w:r>
      <w:proofErr w:type="gramStart"/>
      <w:r>
        <w:t>UCC</w:t>
      </w:r>
      <w:proofErr w:type="gramEnd"/>
      <w:r>
        <w:t>, ISIN, symbol and transaction type in the shortage file. In case the member reports multiple entries, the last reported entry shall be considered</w:t>
      </w:r>
    </w:p>
    <w:p w14:paraId="563DC4D3" w14:textId="77777777" w:rsidR="005E4E2C" w:rsidRDefault="005E4E2C" w:rsidP="005E4E2C">
      <w:pPr>
        <w:pStyle w:val="Default"/>
        <w:rPr>
          <w:sz w:val="23"/>
          <w:szCs w:val="23"/>
        </w:rPr>
      </w:pPr>
    </w:p>
    <w:p w14:paraId="1AB4A992" w14:textId="77777777" w:rsidR="005E4E2C" w:rsidRPr="005E4E2C" w:rsidRDefault="005E4E2C" w:rsidP="005E4E2C">
      <w:pPr>
        <w:pStyle w:val="Default"/>
        <w:rPr>
          <w:sz w:val="23"/>
          <w:szCs w:val="23"/>
        </w:rPr>
      </w:pPr>
      <w:r w:rsidRPr="005E4E2C">
        <w:rPr>
          <w:sz w:val="23"/>
          <w:szCs w:val="23"/>
        </w:rPr>
        <w:t>File format for reporting of securities Pay-in / Pay-out shortages data by Members</w:t>
      </w:r>
    </w:p>
    <w:p w14:paraId="1FDA147E" w14:textId="77777777" w:rsidR="005E4E2C" w:rsidRPr="005E4E2C" w:rsidRDefault="005E4E2C" w:rsidP="005E4E2C">
      <w:pPr>
        <w:pStyle w:val="Default"/>
        <w:rPr>
          <w:sz w:val="23"/>
          <w:szCs w:val="23"/>
        </w:rPr>
      </w:pPr>
      <w:r w:rsidRPr="005E4E2C">
        <w:rPr>
          <w:sz w:val="23"/>
          <w:szCs w:val="23"/>
        </w:rPr>
        <w:t>File format: Comma Separated (</w:t>
      </w:r>
      <w:proofErr w:type="spellStart"/>
      <w:r w:rsidRPr="005E4E2C">
        <w:rPr>
          <w:sz w:val="23"/>
          <w:szCs w:val="23"/>
        </w:rPr>
        <w:t>csv</w:t>
      </w:r>
      <w:proofErr w:type="spellEnd"/>
      <w:r w:rsidRPr="005E4E2C">
        <w:rPr>
          <w:sz w:val="23"/>
          <w:szCs w:val="23"/>
        </w:rPr>
        <w:t>)</w:t>
      </w:r>
    </w:p>
    <w:p w14:paraId="0C50E012" w14:textId="77777777" w:rsidR="005E4E2C" w:rsidRPr="005E4E2C" w:rsidRDefault="005E4E2C" w:rsidP="005E4E2C">
      <w:pPr>
        <w:pStyle w:val="Default"/>
        <w:rPr>
          <w:i/>
          <w:sz w:val="23"/>
          <w:szCs w:val="23"/>
        </w:rPr>
      </w:pPr>
      <w:r w:rsidRPr="005E4E2C">
        <w:rPr>
          <w:i/>
          <w:sz w:val="23"/>
          <w:szCs w:val="23"/>
        </w:rPr>
        <w:t>Location on extranet: /&lt;</w:t>
      </w:r>
      <w:proofErr w:type="spellStart"/>
      <w:r w:rsidRPr="005E4E2C">
        <w:rPr>
          <w:i/>
          <w:sz w:val="23"/>
          <w:szCs w:val="23"/>
        </w:rPr>
        <w:t>MemberCode</w:t>
      </w:r>
      <w:proofErr w:type="spellEnd"/>
      <w:r w:rsidRPr="005E4E2C">
        <w:rPr>
          <w:i/>
          <w:sz w:val="23"/>
          <w:szCs w:val="23"/>
        </w:rPr>
        <w:t>&gt;/SEC_SHRT/</w:t>
      </w:r>
      <w:proofErr w:type="spellStart"/>
      <w:r w:rsidRPr="005E4E2C">
        <w:rPr>
          <w:i/>
          <w:sz w:val="23"/>
          <w:szCs w:val="23"/>
        </w:rPr>
        <w:t>Upld</w:t>
      </w:r>
      <w:proofErr w:type="spellEnd"/>
    </w:p>
    <w:p w14:paraId="15B0D228" w14:textId="77777777" w:rsidR="005E4E2C" w:rsidRPr="005E4E2C" w:rsidRDefault="005E4E2C" w:rsidP="005E4E2C">
      <w:pPr>
        <w:pStyle w:val="Default"/>
        <w:rPr>
          <w:sz w:val="23"/>
          <w:szCs w:val="23"/>
        </w:rPr>
      </w:pPr>
      <w:r w:rsidRPr="005E4E2C">
        <w:rPr>
          <w:sz w:val="23"/>
          <w:szCs w:val="23"/>
        </w:rPr>
        <w:t xml:space="preserve">Naming Convention of the file: </w:t>
      </w:r>
      <w:proofErr w:type="spellStart"/>
      <w:r w:rsidRPr="005E4E2C">
        <w:rPr>
          <w:sz w:val="23"/>
          <w:szCs w:val="23"/>
        </w:rPr>
        <w:t>Shortage_reporting_ddmmyyyy.Xnn</w:t>
      </w:r>
      <w:proofErr w:type="spellEnd"/>
    </w:p>
    <w:p w14:paraId="3B7B042D" w14:textId="77777777" w:rsidR="005E4E2C" w:rsidRPr="005E4E2C" w:rsidRDefault="005E4E2C" w:rsidP="005E4E2C">
      <w:pPr>
        <w:pStyle w:val="Default"/>
        <w:rPr>
          <w:sz w:val="23"/>
          <w:szCs w:val="23"/>
        </w:rPr>
      </w:pPr>
      <w:proofErr w:type="gramStart"/>
      <w:r w:rsidRPr="005E4E2C">
        <w:rPr>
          <w:sz w:val="23"/>
          <w:szCs w:val="23"/>
        </w:rPr>
        <w:t>where</w:t>
      </w:r>
      <w:proofErr w:type="gramEnd"/>
      <w:r w:rsidRPr="005E4E2C">
        <w:rPr>
          <w:sz w:val="23"/>
          <w:szCs w:val="23"/>
        </w:rPr>
        <w:t>,</w:t>
      </w:r>
    </w:p>
    <w:p w14:paraId="795BFC4C" w14:textId="77777777" w:rsidR="005E4E2C" w:rsidRPr="005E4E2C" w:rsidRDefault="005E4E2C" w:rsidP="005E4E2C">
      <w:pPr>
        <w:pStyle w:val="Default"/>
        <w:rPr>
          <w:sz w:val="23"/>
          <w:szCs w:val="23"/>
        </w:rPr>
      </w:pPr>
      <w:proofErr w:type="spellStart"/>
      <w:proofErr w:type="gramStart"/>
      <w:r w:rsidRPr="005E4E2C">
        <w:rPr>
          <w:sz w:val="23"/>
          <w:szCs w:val="23"/>
        </w:rPr>
        <w:t>ddmmyyyy</w:t>
      </w:r>
      <w:proofErr w:type="spellEnd"/>
      <w:proofErr w:type="gramEnd"/>
      <w:r w:rsidRPr="005E4E2C">
        <w:rPr>
          <w:sz w:val="23"/>
          <w:szCs w:val="23"/>
        </w:rPr>
        <w:t xml:space="preserve"> = Settlement date</w:t>
      </w:r>
    </w:p>
    <w:p w14:paraId="58EAFA86" w14:textId="77777777" w:rsidR="005E4E2C" w:rsidRPr="005E4E2C" w:rsidRDefault="005E4E2C" w:rsidP="005E4E2C">
      <w:pPr>
        <w:pStyle w:val="Default"/>
        <w:rPr>
          <w:sz w:val="23"/>
          <w:szCs w:val="23"/>
        </w:rPr>
      </w:pPr>
      <w:r w:rsidRPr="005E4E2C">
        <w:rPr>
          <w:sz w:val="23"/>
          <w:szCs w:val="23"/>
        </w:rPr>
        <w:t>X = File Indicator (T = File coming from the member, S = Success File sent to the members, R = Reject File sent to the members)</w:t>
      </w:r>
    </w:p>
    <w:p w14:paraId="4999DDE4" w14:textId="77777777" w:rsidR="005E4E2C" w:rsidRPr="005E4E2C" w:rsidRDefault="005E4E2C" w:rsidP="005E4E2C">
      <w:pPr>
        <w:pStyle w:val="Default"/>
        <w:rPr>
          <w:sz w:val="23"/>
          <w:szCs w:val="23"/>
        </w:rPr>
      </w:pPr>
      <w:proofErr w:type="spellStart"/>
      <w:proofErr w:type="gramStart"/>
      <w:r w:rsidRPr="005E4E2C">
        <w:rPr>
          <w:sz w:val="23"/>
          <w:szCs w:val="23"/>
        </w:rPr>
        <w:t>nn</w:t>
      </w:r>
      <w:proofErr w:type="spellEnd"/>
      <w:proofErr w:type="gramEnd"/>
      <w:r w:rsidRPr="005E4E2C">
        <w:rPr>
          <w:sz w:val="23"/>
          <w:szCs w:val="23"/>
        </w:rPr>
        <w:t xml:space="preserve"> = incremental batch no. for settlement date starting with ‘01’</w:t>
      </w:r>
    </w:p>
    <w:p w14:paraId="671C920F" w14:textId="77777777" w:rsidR="00741B59" w:rsidRDefault="00741B59" w:rsidP="005E4E2C">
      <w:pPr>
        <w:pStyle w:val="Default"/>
        <w:rPr>
          <w:b/>
          <w:sz w:val="23"/>
          <w:szCs w:val="23"/>
        </w:rPr>
      </w:pPr>
    </w:p>
    <w:p w14:paraId="28D03C11" w14:textId="77777777" w:rsidR="00741B59" w:rsidRDefault="00741B59" w:rsidP="005E4E2C">
      <w:pPr>
        <w:pStyle w:val="Default"/>
        <w:rPr>
          <w:b/>
          <w:sz w:val="23"/>
          <w:szCs w:val="23"/>
        </w:rPr>
      </w:pPr>
    </w:p>
    <w:p w14:paraId="3F563185" w14:textId="77777777" w:rsidR="00741B59" w:rsidRDefault="00741B59" w:rsidP="005E4E2C">
      <w:pPr>
        <w:pStyle w:val="Default"/>
        <w:rPr>
          <w:b/>
          <w:sz w:val="23"/>
          <w:szCs w:val="23"/>
        </w:rPr>
      </w:pPr>
    </w:p>
    <w:p w14:paraId="406806FD" w14:textId="77777777" w:rsidR="00741B59" w:rsidRDefault="00741B59" w:rsidP="005E4E2C">
      <w:pPr>
        <w:pStyle w:val="Default"/>
        <w:rPr>
          <w:b/>
          <w:sz w:val="23"/>
          <w:szCs w:val="23"/>
        </w:rPr>
      </w:pPr>
    </w:p>
    <w:p w14:paraId="2EE24D4B" w14:textId="68B69B13" w:rsidR="005E4E2C" w:rsidRPr="00B653B7" w:rsidRDefault="005E4E2C" w:rsidP="005E4E2C">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00"/>
        <w:gridCol w:w="1238"/>
        <w:gridCol w:w="2094"/>
        <w:gridCol w:w="1290"/>
        <w:gridCol w:w="1622"/>
      </w:tblGrid>
      <w:tr w:rsidR="00B653B7" w:rsidRPr="00605B08" w14:paraId="49A9F0D1" w14:textId="77777777" w:rsidTr="00605B08">
        <w:tc>
          <w:tcPr>
            <w:tcW w:w="833" w:type="pct"/>
            <w:shd w:val="clear" w:color="auto" w:fill="auto"/>
          </w:tcPr>
          <w:p w14:paraId="3ABC0B71" w14:textId="77777777" w:rsidR="00B653B7" w:rsidRPr="00605B08" w:rsidRDefault="00B653B7" w:rsidP="005B244F">
            <w:pPr>
              <w:pStyle w:val="Default"/>
              <w:rPr>
                <w:sz w:val="23"/>
                <w:szCs w:val="23"/>
              </w:rPr>
            </w:pPr>
            <w:r w:rsidRPr="00605B08">
              <w:rPr>
                <w:sz w:val="23"/>
                <w:szCs w:val="23"/>
              </w:rPr>
              <w:lastRenderedPageBreak/>
              <w:t>Sr. No.</w:t>
            </w:r>
          </w:p>
        </w:tc>
        <w:tc>
          <w:tcPr>
            <w:tcW w:w="833" w:type="pct"/>
            <w:shd w:val="clear" w:color="auto" w:fill="auto"/>
          </w:tcPr>
          <w:p w14:paraId="5B0FB5AE" w14:textId="77777777" w:rsidR="00B653B7" w:rsidRPr="00605B08" w:rsidRDefault="00B653B7" w:rsidP="005B244F">
            <w:pPr>
              <w:pStyle w:val="Default"/>
              <w:rPr>
                <w:sz w:val="23"/>
                <w:szCs w:val="23"/>
              </w:rPr>
            </w:pPr>
            <w:r w:rsidRPr="00605B08">
              <w:rPr>
                <w:sz w:val="23"/>
                <w:szCs w:val="23"/>
              </w:rPr>
              <w:t>Field</w:t>
            </w:r>
          </w:p>
        </w:tc>
        <w:tc>
          <w:tcPr>
            <w:tcW w:w="833" w:type="pct"/>
            <w:shd w:val="clear" w:color="auto" w:fill="auto"/>
          </w:tcPr>
          <w:p w14:paraId="04B9C6EE" w14:textId="77777777" w:rsidR="00B653B7" w:rsidRPr="00605B08" w:rsidRDefault="00B653B7" w:rsidP="005B244F">
            <w:pPr>
              <w:pStyle w:val="Default"/>
              <w:rPr>
                <w:sz w:val="23"/>
                <w:szCs w:val="23"/>
              </w:rPr>
            </w:pPr>
            <w:r w:rsidRPr="00605B08">
              <w:rPr>
                <w:sz w:val="23"/>
                <w:szCs w:val="23"/>
              </w:rPr>
              <w:t>Length</w:t>
            </w:r>
          </w:p>
        </w:tc>
        <w:tc>
          <w:tcPr>
            <w:tcW w:w="833" w:type="pct"/>
            <w:shd w:val="clear" w:color="auto" w:fill="auto"/>
          </w:tcPr>
          <w:p w14:paraId="66114F75" w14:textId="77777777" w:rsidR="00B653B7" w:rsidRPr="00605B08" w:rsidRDefault="00B653B7" w:rsidP="005B244F">
            <w:pPr>
              <w:pStyle w:val="Default"/>
              <w:rPr>
                <w:sz w:val="23"/>
                <w:szCs w:val="23"/>
              </w:rPr>
            </w:pPr>
            <w:r w:rsidRPr="00605B08">
              <w:rPr>
                <w:sz w:val="23"/>
                <w:szCs w:val="23"/>
              </w:rPr>
              <w:t>Mandatory/Optional</w:t>
            </w:r>
          </w:p>
        </w:tc>
        <w:tc>
          <w:tcPr>
            <w:tcW w:w="833" w:type="pct"/>
            <w:shd w:val="clear" w:color="auto" w:fill="auto"/>
          </w:tcPr>
          <w:p w14:paraId="412221C8" w14:textId="77777777" w:rsidR="00B653B7" w:rsidRPr="00605B08" w:rsidRDefault="00B653B7" w:rsidP="005B244F">
            <w:pPr>
              <w:pStyle w:val="Default"/>
              <w:rPr>
                <w:sz w:val="23"/>
                <w:szCs w:val="23"/>
              </w:rPr>
            </w:pPr>
            <w:r w:rsidRPr="00605B08">
              <w:rPr>
                <w:sz w:val="23"/>
                <w:szCs w:val="23"/>
              </w:rPr>
              <w:t>Description</w:t>
            </w:r>
          </w:p>
        </w:tc>
        <w:tc>
          <w:tcPr>
            <w:tcW w:w="833" w:type="pct"/>
            <w:shd w:val="clear" w:color="auto" w:fill="auto"/>
          </w:tcPr>
          <w:p w14:paraId="5576CD2C"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6C040173" w14:textId="77777777" w:rsidTr="00605B08">
        <w:tc>
          <w:tcPr>
            <w:tcW w:w="833" w:type="pct"/>
            <w:shd w:val="clear" w:color="auto" w:fill="auto"/>
          </w:tcPr>
          <w:p w14:paraId="178867FB" w14:textId="77777777" w:rsidR="00B653B7" w:rsidRPr="00605B08" w:rsidRDefault="00B653B7" w:rsidP="005B244F">
            <w:pPr>
              <w:pStyle w:val="Default"/>
              <w:rPr>
                <w:sz w:val="23"/>
                <w:szCs w:val="23"/>
              </w:rPr>
            </w:pPr>
            <w:r w:rsidRPr="00605B08">
              <w:rPr>
                <w:sz w:val="23"/>
                <w:szCs w:val="23"/>
              </w:rPr>
              <w:t>1.</w:t>
            </w:r>
          </w:p>
        </w:tc>
        <w:tc>
          <w:tcPr>
            <w:tcW w:w="833" w:type="pct"/>
            <w:shd w:val="clear" w:color="auto" w:fill="auto"/>
          </w:tcPr>
          <w:p w14:paraId="6709CACB" w14:textId="77777777" w:rsidR="00B653B7" w:rsidRPr="00605B08" w:rsidRDefault="00B653B7" w:rsidP="005B244F">
            <w:pPr>
              <w:pStyle w:val="Default"/>
              <w:rPr>
                <w:sz w:val="23"/>
                <w:szCs w:val="23"/>
              </w:rPr>
            </w:pPr>
            <w:r w:rsidRPr="00605B08">
              <w:rPr>
                <w:sz w:val="23"/>
                <w:szCs w:val="23"/>
              </w:rPr>
              <w:t>Record Type</w:t>
            </w:r>
          </w:p>
        </w:tc>
        <w:tc>
          <w:tcPr>
            <w:tcW w:w="833" w:type="pct"/>
            <w:shd w:val="clear" w:color="auto" w:fill="auto"/>
          </w:tcPr>
          <w:p w14:paraId="7DB5B9F0" w14:textId="77777777" w:rsidR="00B653B7" w:rsidRPr="00605B08" w:rsidRDefault="00B653B7" w:rsidP="005B244F">
            <w:pPr>
              <w:pStyle w:val="Default"/>
              <w:rPr>
                <w:sz w:val="23"/>
                <w:szCs w:val="23"/>
              </w:rPr>
            </w:pPr>
            <w:r w:rsidRPr="00605B08">
              <w:rPr>
                <w:sz w:val="23"/>
                <w:szCs w:val="23"/>
              </w:rPr>
              <w:t>CHAR(2)</w:t>
            </w:r>
          </w:p>
        </w:tc>
        <w:tc>
          <w:tcPr>
            <w:tcW w:w="833" w:type="pct"/>
            <w:shd w:val="clear" w:color="auto" w:fill="auto"/>
          </w:tcPr>
          <w:p w14:paraId="3FAB377B"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267C36F0" w14:textId="77777777" w:rsidR="00B653B7" w:rsidRPr="00605B08" w:rsidRDefault="00B653B7" w:rsidP="005B244F">
            <w:pPr>
              <w:pStyle w:val="Default"/>
              <w:rPr>
                <w:sz w:val="23"/>
                <w:szCs w:val="23"/>
              </w:rPr>
            </w:pPr>
            <w:r w:rsidRPr="00605B08">
              <w:rPr>
                <w:sz w:val="23"/>
                <w:szCs w:val="23"/>
              </w:rPr>
              <w:t>Value = 10</w:t>
            </w:r>
          </w:p>
        </w:tc>
        <w:tc>
          <w:tcPr>
            <w:tcW w:w="833" w:type="pct"/>
            <w:shd w:val="clear" w:color="auto" w:fill="auto"/>
          </w:tcPr>
          <w:p w14:paraId="06545315" w14:textId="77777777" w:rsidR="00B653B7" w:rsidRPr="00605B08" w:rsidRDefault="00B653B7" w:rsidP="005B244F">
            <w:pPr>
              <w:pStyle w:val="Default"/>
              <w:rPr>
                <w:sz w:val="23"/>
                <w:szCs w:val="23"/>
              </w:rPr>
            </w:pPr>
            <w:r w:rsidRPr="00605B08">
              <w:rPr>
                <w:sz w:val="23"/>
                <w:szCs w:val="23"/>
              </w:rPr>
              <w:t>10</w:t>
            </w:r>
          </w:p>
        </w:tc>
      </w:tr>
      <w:tr w:rsidR="00B653B7" w:rsidRPr="00605B08" w14:paraId="23D9948D" w14:textId="77777777" w:rsidTr="00605B08">
        <w:tc>
          <w:tcPr>
            <w:tcW w:w="833" w:type="pct"/>
            <w:shd w:val="clear" w:color="auto" w:fill="auto"/>
          </w:tcPr>
          <w:p w14:paraId="70B89B26" w14:textId="77777777" w:rsidR="00B653B7" w:rsidRPr="00605B08" w:rsidRDefault="00B653B7" w:rsidP="005B244F">
            <w:pPr>
              <w:pStyle w:val="Default"/>
              <w:rPr>
                <w:sz w:val="23"/>
                <w:szCs w:val="23"/>
              </w:rPr>
            </w:pPr>
            <w:r w:rsidRPr="00605B08">
              <w:rPr>
                <w:sz w:val="23"/>
                <w:szCs w:val="23"/>
              </w:rPr>
              <w:t>2.</w:t>
            </w:r>
          </w:p>
        </w:tc>
        <w:tc>
          <w:tcPr>
            <w:tcW w:w="833" w:type="pct"/>
            <w:shd w:val="clear" w:color="auto" w:fill="auto"/>
          </w:tcPr>
          <w:p w14:paraId="7525031A" w14:textId="77777777" w:rsidR="00B653B7" w:rsidRPr="00605B08" w:rsidRDefault="00B653B7" w:rsidP="005B244F">
            <w:pPr>
              <w:pStyle w:val="Default"/>
              <w:rPr>
                <w:sz w:val="23"/>
                <w:szCs w:val="23"/>
              </w:rPr>
            </w:pPr>
            <w:r w:rsidRPr="00605B08">
              <w:rPr>
                <w:sz w:val="23"/>
                <w:szCs w:val="23"/>
              </w:rPr>
              <w:t>Settlement Date</w:t>
            </w:r>
          </w:p>
        </w:tc>
        <w:tc>
          <w:tcPr>
            <w:tcW w:w="833" w:type="pct"/>
            <w:shd w:val="clear" w:color="auto" w:fill="auto"/>
          </w:tcPr>
          <w:p w14:paraId="27F4F7DB" w14:textId="77777777" w:rsidR="00B653B7" w:rsidRPr="00605B08" w:rsidRDefault="00B653B7" w:rsidP="005B244F">
            <w:pPr>
              <w:pStyle w:val="Default"/>
              <w:rPr>
                <w:sz w:val="23"/>
                <w:szCs w:val="23"/>
              </w:rPr>
            </w:pPr>
            <w:r w:rsidRPr="00605B08">
              <w:rPr>
                <w:sz w:val="23"/>
                <w:szCs w:val="23"/>
              </w:rPr>
              <w:t>DATE</w:t>
            </w:r>
          </w:p>
        </w:tc>
        <w:tc>
          <w:tcPr>
            <w:tcW w:w="833" w:type="pct"/>
            <w:shd w:val="clear" w:color="auto" w:fill="auto"/>
          </w:tcPr>
          <w:p w14:paraId="7BD54653"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3FF7E014" w14:textId="77777777" w:rsidR="00B653B7" w:rsidRPr="00605B08" w:rsidRDefault="00B653B7" w:rsidP="005B244F">
            <w:pPr>
              <w:pStyle w:val="Default"/>
              <w:rPr>
                <w:sz w:val="23"/>
                <w:szCs w:val="23"/>
              </w:rPr>
            </w:pPr>
            <w:r w:rsidRPr="00605B08">
              <w:rPr>
                <w:sz w:val="23"/>
                <w:szCs w:val="23"/>
              </w:rPr>
              <w:t>Same as date in filename</w:t>
            </w:r>
          </w:p>
        </w:tc>
        <w:tc>
          <w:tcPr>
            <w:tcW w:w="833" w:type="pct"/>
            <w:shd w:val="clear" w:color="auto" w:fill="auto"/>
          </w:tcPr>
          <w:p w14:paraId="235C37E8" w14:textId="77777777" w:rsidR="00B653B7" w:rsidRPr="00605B08" w:rsidRDefault="00B653B7" w:rsidP="005B244F">
            <w:pPr>
              <w:pStyle w:val="Default"/>
              <w:rPr>
                <w:sz w:val="23"/>
                <w:szCs w:val="23"/>
              </w:rPr>
            </w:pPr>
            <w:r w:rsidRPr="00605B08">
              <w:rPr>
                <w:sz w:val="23"/>
                <w:szCs w:val="23"/>
              </w:rPr>
              <w:t>DDMMYYYY</w:t>
            </w:r>
          </w:p>
        </w:tc>
      </w:tr>
      <w:tr w:rsidR="00B653B7" w:rsidRPr="00605B08" w14:paraId="14D0F983" w14:textId="77777777" w:rsidTr="00605B08">
        <w:tc>
          <w:tcPr>
            <w:tcW w:w="833" w:type="pct"/>
            <w:shd w:val="clear" w:color="auto" w:fill="auto"/>
          </w:tcPr>
          <w:p w14:paraId="6D24B3D2" w14:textId="77777777" w:rsidR="00B653B7" w:rsidRPr="00605B08" w:rsidRDefault="00B653B7" w:rsidP="005B244F">
            <w:pPr>
              <w:pStyle w:val="Default"/>
              <w:rPr>
                <w:sz w:val="23"/>
                <w:szCs w:val="23"/>
              </w:rPr>
            </w:pPr>
            <w:r w:rsidRPr="00605B08">
              <w:rPr>
                <w:sz w:val="23"/>
                <w:szCs w:val="23"/>
              </w:rPr>
              <w:t>3.</w:t>
            </w:r>
          </w:p>
        </w:tc>
        <w:tc>
          <w:tcPr>
            <w:tcW w:w="833" w:type="pct"/>
            <w:shd w:val="clear" w:color="auto" w:fill="auto"/>
          </w:tcPr>
          <w:p w14:paraId="34136DE2" w14:textId="77777777" w:rsidR="00B653B7" w:rsidRPr="00605B08" w:rsidRDefault="00B653B7" w:rsidP="005B244F">
            <w:pPr>
              <w:pStyle w:val="Default"/>
              <w:rPr>
                <w:sz w:val="23"/>
                <w:szCs w:val="23"/>
              </w:rPr>
            </w:pPr>
            <w:r w:rsidRPr="00605B08">
              <w:rPr>
                <w:sz w:val="23"/>
                <w:szCs w:val="23"/>
              </w:rPr>
              <w:t>Total No. of Records</w:t>
            </w:r>
          </w:p>
        </w:tc>
        <w:tc>
          <w:tcPr>
            <w:tcW w:w="833" w:type="pct"/>
            <w:shd w:val="clear" w:color="auto" w:fill="auto"/>
          </w:tcPr>
          <w:p w14:paraId="686B54D6" w14:textId="77777777" w:rsidR="00B653B7" w:rsidRPr="00605B08" w:rsidRDefault="00B653B7" w:rsidP="005B244F">
            <w:pPr>
              <w:pStyle w:val="Default"/>
              <w:rPr>
                <w:sz w:val="23"/>
                <w:szCs w:val="23"/>
              </w:rPr>
            </w:pPr>
            <w:r w:rsidRPr="00605B08">
              <w:rPr>
                <w:sz w:val="23"/>
                <w:szCs w:val="23"/>
              </w:rPr>
              <w:t>Number(7)</w:t>
            </w:r>
          </w:p>
        </w:tc>
        <w:tc>
          <w:tcPr>
            <w:tcW w:w="833" w:type="pct"/>
            <w:shd w:val="clear" w:color="auto" w:fill="auto"/>
          </w:tcPr>
          <w:p w14:paraId="78A2787F"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0BF5896A" w14:textId="77777777" w:rsidR="00B653B7" w:rsidRPr="00605B08" w:rsidRDefault="00B653B7" w:rsidP="005B244F">
            <w:pPr>
              <w:pStyle w:val="Default"/>
              <w:rPr>
                <w:sz w:val="23"/>
                <w:szCs w:val="23"/>
              </w:rPr>
            </w:pPr>
            <w:r w:rsidRPr="00605B08">
              <w:rPr>
                <w:sz w:val="23"/>
                <w:szCs w:val="23"/>
              </w:rPr>
              <w:t>Total number of records in file</w:t>
            </w:r>
          </w:p>
        </w:tc>
        <w:tc>
          <w:tcPr>
            <w:tcW w:w="833" w:type="pct"/>
            <w:shd w:val="clear" w:color="auto" w:fill="auto"/>
          </w:tcPr>
          <w:p w14:paraId="65A562ED" w14:textId="77777777" w:rsidR="00B653B7" w:rsidRPr="00605B08" w:rsidRDefault="00B653B7" w:rsidP="005B244F">
            <w:pPr>
              <w:pStyle w:val="Default"/>
              <w:rPr>
                <w:sz w:val="23"/>
                <w:szCs w:val="23"/>
              </w:rPr>
            </w:pPr>
          </w:p>
        </w:tc>
      </w:tr>
    </w:tbl>
    <w:p w14:paraId="5ACA2566" w14:textId="77777777" w:rsidR="00741B59" w:rsidRDefault="00741B59" w:rsidP="005E4E2C">
      <w:pPr>
        <w:pStyle w:val="Default"/>
        <w:rPr>
          <w:b/>
          <w:sz w:val="23"/>
          <w:szCs w:val="23"/>
        </w:rPr>
      </w:pPr>
    </w:p>
    <w:p w14:paraId="44AEF084" w14:textId="77777777" w:rsidR="00741B59" w:rsidRDefault="00741B59" w:rsidP="005E4E2C">
      <w:pPr>
        <w:pStyle w:val="Default"/>
        <w:rPr>
          <w:b/>
          <w:sz w:val="23"/>
          <w:szCs w:val="23"/>
        </w:rPr>
      </w:pPr>
    </w:p>
    <w:p w14:paraId="3000E125" w14:textId="1809A295" w:rsidR="005E4E2C" w:rsidRPr="00B653B7" w:rsidRDefault="005E4E2C" w:rsidP="005E4E2C">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1664"/>
        <w:gridCol w:w="1154"/>
        <w:gridCol w:w="1153"/>
        <w:gridCol w:w="2469"/>
        <w:gridCol w:w="1432"/>
      </w:tblGrid>
      <w:tr w:rsidR="00B653B7" w:rsidRPr="00605B08" w14:paraId="18BDCBDC" w14:textId="77777777" w:rsidTr="00605B08">
        <w:tc>
          <w:tcPr>
            <w:tcW w:w="288" w:type="pct"/>
            <w:shd w:val="clear" w:color="auto" w:fill="auto"/>
          </w:tcPr>
          <w:p w14:paraId="2CCA1804" w14:textId="77777777" w:rsidR="00B653B7" w:rsidRPr="00605B08" w:rsidRDefault="00B653B7" w:rsidP="005B244F">
            <w:pPr>
              <w:pStyle w:val="Default"/>
              <w:rPr>
                <w:sz w:val="23"/>
                <w:szCs w:val="23"/>
              </w:rPr>
            </w:pPr>
            <w:r w:rsidRPr="00605B08">
              <w:rPr>
                <w:sz w:val="23"/>
                <w:szCs w:val="23"/>
              </w:rPr>
              <w:t>Sr. No.</w:t>
            </w:r>
          </w:p>
        </w:tc>
        <w:tc>
          <w:tcPr>
            <w:tcW w:w="996" w:type="pct"/>
            <w:shd w:val="clear" w:color="auto" w:fill="auto"/>
          </w:tcPr>
          <w:p w14:paraId="6008278B" w14:textId="77777777" w:rsidR="00B653B7" w:rsidRPr="00605B08" w:rsidRDefault="00B653B7" w:rsidP="005B244F">
            <w:pPr>
              <w:pStyle w:val="Default"/>
              <w:rPr>
                <w:sz w:val="23"/>
                <w:szCs w:val="23"/>
              </w:rPr>
            </w:pPr>
            <w:r w:rsidRPr="00605B08">
              <w:rPr>
                <w:sz w:val="23"/>
                <w:szCs w:val="23"/>
              </w:rPr>
              <w:t>Field</w:t>
            </w:r>
          </w:p>
        </w:tc>
        <w:tc>
          <w:tcPr>
            <w:tcW w:w="691" w:type="pct"/>
            <w:shd w:val="clear" w:color="auto" w:fill="auto"/>
          </w:tcPr>
          <w:p w14:paraId="33E1F463" w14:textId="77777777" w:rsidR="00B653B7" w:rsidRPr="00605B08" w:rsidRDefault="00B653B7" w:rsidP="005B244F">
            <w:pPr>
              <w:pStyle w:val="Default"/>
              <w:rPr>
                <w:sz w:val="23"/>
                <w:szCs w:val="23"/>
              </w:rPr>
            </w:pPr>
            <w:r w:rsidRPr="00605B08">
              <w:rPr>
                <w:sz w:val="23"/>
                <w:szCs w:val="23"/>
              </w:rPr>
              <w:t>Length</w:t>
            </w:r>
          </w:p>
        </w:tc>
        <w:tc>
          <w:tcPr>
            <w:tcW w:w="690" w:type="pct"/>
            <w:shd w:val="clear" w:color="auto" w:fill="auto"/>
          </w:tcPr>
          <w:p w14:paraId="7E693B39" w14:textId="77777777" w:rsidR="00B653B7" w:rsidRPr="00605B08" w:rsidRDefault="00B653B7" w:rsidP="005B244F">
            <w:pPr>
              <w:pStyle w:val="Default"/>
              <w:rPr>
                <w:sz w:val="23"/>
                <w:szCs w:val="23"/>
              </w:rPr>
            </w:pPr>
            <w:r w:rsidRPr="00605B08">
              <w:rPr>
                <w:sz w:val="23"/>
                <w:szCs w:val="23"/>
              </w:rPr>
              <w:t>Mandatory/Optional</w:t>
            </w:r>
          </w:p>
        </w:tc>
        <w:tc>
          <w:tcPr>
            <w:tcW w:w="1478" w:type="pct"/>
            <w:shd w:val="clear" w:color="auto" w:fill="auto"/>
          </w:tcPr>
          <w:p w14:paraId="261201EE" w14:textId="77777777" w:rsidR="00B653B7" w:rsidRPr="00605B08" w:rsidRDefault="00B653B7" w:rsidP="005B244F">
            <w:pPr>
              <w:pStyle w:val="Default"/>
              <w:rPr>
                <w:sz w:val="23"/>
                <w:szCs w:val="23"/>
              </w:rPr>
            </w:pPr>
            <w:r w:rsidRPr="00605B08">
              <w:rPr>
                <w:sz w:val="23"/>
                <w:szCs w:val="23"/>
              </w:rPr>
              <w:t>Description</w:t>
            </w:r>
          </w:p>
        </w:tc>
        <w:tc>
          <w:tcPr>
            <w:tcW w:w="857" w:type="pct"/>
            <w:shd w:val="clear" w:color="auto" w:fill="auto"/>
          </w:tcPr>
          <w:p w14:paraId="1BE0C3A2"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2BA30CEA" w14:textId="77777777" w:rsidTr="00605B08">
        <w:tc>
          <w:tcPr>
            <w:tcW w:w="288" w:type="pct"/>
            <w:shd w:val="clear" w:color="auto" w:fill="auto"/>
          </w:tcPr>
          <w:p w14:paraId="44427EA1" w14:textId="77777777" w:rsidR="00B653B7" w:rsidRPr="00605B08" w:rsidRDefault="00B653B7" w:rsidP="005B244F">
            <w:pPr>
              <w:pStyle w:val="Default"/>
              <w:rPr>
                <w:sz w:val="23"/>
                <w:szCs w:val="23"/>
              </w:rPr>
            </w:pPr>
            <w:r w:rsidRPr="00605B08">
              <w:rPr>
                <w:sz w:val="23"/>
                <w:szCs w:val="23"/>
              </w:rPr>
              <w:t>1.</w:t>
            </w:r>
          </w:p>
        </w:tc>
        <w:tc>
          <w:tcPr>
            <w:tcW w:w="996" w:type="pct"/>
            <w:shd w:val="clear" w:color="auto" w:fill="auto"/>
          </w:tcPr>
          <w:p w14:paraId="4600B9CF" w14:textId="77777777" w:rsidR="00B653B7" w:rsidRPr="00605B08" w:rsidRDefault="00B653B7" w:rsidP="005B244F">
            <w:pPr>
              <w:pStyle w:val="Default"/>
              <w:rPr>
                <w:sz w:val="23"/>
                <w:szCs w:val="23"/>
              </w:rPr>
            </w:pPr>
            <w:r w:rsidRPr="00605B08">
              <w:rPr>
                <w:sz w:val="23"/>
                <w:szCs w:val="23"/>
              </w:rPr>
              <w:t>Record Type</w:t>
            </w:r>
          </w:p>
        </w:tc>
        <w:tc>
          <w:tcPr>
            <w:tcW w:w="691" w:type="pct"/>
            <w:shd w:val="clear" w:color="auto" w:fill="auto"/>
          </w:tcPr>
          <w:p w14:paraId="24E51371" w14:textId="77777777" w:rsidR="00B653B7" w:rsidRPr="00605B08" w:rsidRDefault="00B653B7" w:rsidP="005B244F">
            <w:pPr>
              <w:pStyle w:val="Default"/>
              <w:rPr>
                <w:sz w:val="23"/>
                <w:szCs w:val="23"/>
              </w:rPr>
            </w:pPr>
            <w:r w:rsidRPr="00605B08">
              <w:rPr>
                <w:sz w:val="23"/>
                <w:szCs w:val="23"/>
              </w:rPr>
              <w:t>CHAR(2)</w:t>
            </w:r>
          </w:p>
        </w:tc>
        <w:tc>
          <w:tcPr>
            <w:tcW w:w="690" w:type="pct"/>
            <w:shd w:val="clear" w:color="auto" w:fill="auto"/>
          </w:tcPr>
          <w:p w14:paraId="03279658" w14:textId="77777777" w:rsidR="00B653B7" w:rsidRPr="00605B08" w:rsidRDefault="00B653B7" w:rsidP="005B244F">
            <w:pPr>
              <w:pStyle w:val="Default"/>
              <w:rPr>
                <w:sz w:val="23"/>
                <w:szCs w:val="23"/>
              </w:rPr>
            </w:pPr>
            <w:r w:rsidRPr="00605B08">
              <w:rPr>
                <w:sz w:val="23"/>
                <w:szCs w:val="23"/>
              </w:rPr>
              <w:t>Mandatory</w:t>
            </w:r>
          </w:p>
        </w:tc>
        <w:tc>
          <w:tcPr>
            <w:tcW w:w="1478" w:type="pct"/>
            <w:shd w:val="clear" w:color="auto" w:fill="auto"/>
          </w:tcPr>
          <w:p w14:paraId="20BF5B9A" w14:textId="77777777" w:rsidR="00B653B7" w:rsidRPr="00605B08" w:rsidRDefault="00B653B7" w:rsidP="005B244F">
            <w:pPr>
              <w:pStyle w:val="Default"/>
              <w:rPr>
                <w:sz w:val="23"/>
                <w:szCs w:val="23"/>
              </w:rPr>
            </w:pPr>
            <w:r w:rsidRPr="00605B08">
              <w:rPr>
                <w:sz w:val="23"/>
                <w:szCs w:val="23"/>
              </w:rPr>
              <w:t>Value = 20</w:t>
            </w:r>
          </w:p>
        </w:tc>
        <w:tc>
          <w:tcPr>
            <w:tcW w:w="857" w:type="pct"/>
            <w:shd w:val="clear" w:color="auto" w:fill="auto"/>
          </w:tcPr>
          <w:p w14:paraId="6829EE2C" w14:textId="77777777" w:rsidR="00B653B7" w:rsidRPr="00605B08" w:rsidRDefault="00B653B7" w:rsidP="005B244F">
            <w:pPr>
              <w:pStyle w:val="Default"/>
              <w:rPr>
                <w:sz w:val="23"/>
                <w:szCs w:val="23"/>
              </w:rPr>
            </w:pPr>
            <w:r w:rsidRPr="00605B08">
              <w:rPr>
                <w:sz w:val="23"/>
                <w:szCs w:val="23"/>
              </w:rPr>
              <w:t>20</w:t>
            </w:r>
          </w:p>
        </w:tc>
      </w:tr>
      <w:tr w:rsidR="00B653B7" w:rsidRPr="00605B08" w14:paraId="09DFC9E6" w14:textId="77777777" w:rsidTr="00605B08">
        <w:tc>
          <w:tcPr>
            <w:tcW w:w="288" w:type="pct"/>
            <w:shd w:val="clear" w:color="auto" w:fill="auto"/>
          </w:tcPr>
          <w:p w14:paraId="29333B4F" w14:textId="77777777" w:rsidR="00B653B7" w:rsidRPr="00605B08" w:rsidRDefault="00B653B7" w:rsidP="00B653B7">
            <w:pPr>
              <w:pStyle w:val="Default"/>
              <w:rPr>
                <w:sz w:val="23"/>
                <w:szCs w:val="23"/>
              </w:rPr>
            </w:pPr>
            <w:r w:rsidRPr="00605B08">
              <w:rPr>
                <w:sz w:val="23"/>
                <w:szCs w:val="23"/>
              </w:rPr>
              <w:t>2.</w:t>
            </w:r>
          </w:p>
        </w:tc>
        <w:tc>
          <w:tcPr>
            <w:tcW w:w="996" w:type="pct"/>
            <w:shd w:val="clear" w:color="auto" w:fill="auto"/>
          </w:tcPr>
          <w:p w14:paraId="2D77186C" w14:textId="77777777" w:rsidR="00B653B7" w:rsidRPr="00605B08" w:rsidRDefault="00B653B7" w:rsidP="00B653B7">
            <w:pPr>
              <w:pStyle w:val="Default"/>
              <w:rPr>
                <w:sz w:val="23"/>
                <w:szCs w:val="23"/>
              </w:rPr>
            </w:pPr>
            <w:r w:rsidRPr="00605B08">
              <w:rPr>
                <w:sz w:val="23"/>
                <w:szCs w:val="23"/>
              </w:rPr>
              <w:t>Market Type</w:t>
            </w:r>
          </w:p>
        </w:tc>
        <w:tc>
          <w:tcPr>
            <w:tcW w:w="691" w:type="pct"/>
            <w:shd w:val="clear" w:color="auto" w:fill="auto"/>
          </w:tcPr>
          <w:p w14:paraId="4CF0AF17" w14:textId="77777777" w:rsidR="00B653B7" w:rsidRPr="00605B08" w:rsidRDefault="00B653B7" w:rsidP="00B653B7">
            <w:pPr>
              <w:pStyle w:val="Default"/>
              <w:rPr>
                <w:sz w:val="23"/>
                <w:szCs w:val="23"/>
              </w:rPr>
            </w:pPr>
            <w:r w:rsidRPr="00605B08">
              <w:rPr>
                <w:sz w:val="23"/>
                <w:szCs w:val="23"/>
              </w:rPr>
              <w:t>CHAR(2)</w:t>
            </w:r>
          </w:p>
        </w:tc>
        <w:tc>
          <w:tcPr>
            <w:tcW w:w="690" w:type="pct"/>
            <w:shd w:val="clear" w:color="auto" w:fill="auto"/>
          </w:tcPr>
          <w:p w14:paraId="4879E69D"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0790E609" w14:textId="77777777" w:rsidR="00B653B7" w:rsidRPr="00605B08" w:rsidRDefault="00B653B7" w:rsidP="00B653B7">
            <w:pPr>
              <w:pStyle w:val="Default"/>
              <w:rPr>
                <w:sz w:val="23"/>
                <w:szCs w:val="23"/>
              </w:rPr>
            </w:pPr>
            <w:r w:rsidRPr="00605B08">
              <w:rPr>
                <w:sz w:val="23"/>
                <w:szCs w:val="23"/>
              </w:rPr>
              <w:t>01 -Normal</w:t>
            </w:r>
          </w:p>
          <w:p w14:paraId="5CD5A84E" w14:textId="77777777" w:rsidR="00B653B7" w:rsidRPr="00605B08" w:rsidRDefault="00B653B7" w:rsidP="00B653B7">
            <w:pPr>
              <w:pStyle w:val="Default"/>
              <w:rPr>
                <w:sz w:val="23"/>
                <w:szCs w:val="23"/>
              </w:rPr>
            </w:pPr>
            <w:r w:rsidRPr="00605B08">
              <w:rPr>
                <w:sz w:val="23"/>
                <w:szCs w:val="23"/>
              </w:rPr>
              <w:t>02 - T2T</w:t>
            </w:r>
          </w:p>
          <w:p w14:paraId="0BA6ABA7" w14:textId="77777777" w:rsidR="00B653B7" w:rsidRPr="00605B08" w:rsidRDefault="00B653B7" w:rsidP="00B653B7">
            <w:pPr>
              <w:pStyle w:val="Default"/>
              <w:rPr>
                <w:sz w:val="23"/>
                <w:szCs w:val="23"/>
              </w:rPr>
            </w:pPr>
            <w:r w:rsidRPr="00605B08">
              <w:rPr>
                <w:sz w:val="23"/>
                <w:szCs w:val="23"/>
              </w:rPr>
              <w:t>03 – Auction</w:t>
            </w:r>
          </w:p>
          <w:p w14:paraId="1413EE0D" w14:textId="77777777" w:rsidR="00B653B7" w:rsidRPr="00605B08" w:rsidRDefault="00B653B7" w:rsidP="00B653B7">
            <w:pPr>
              <w:pStyle w:val="Default"/>
              <w:rPr>
                <w:sz w:val="23"/>
                <w:szCs w:val="23"/>
              </w:rPr>
            </w:pPr>
            <w:r w:rsidRPr="00605B08">
              <w:rPr>
                <w:sz w:val="23"/>
                <w:szCs w:val="23"/>
              </w:rPr>
              <w:t>04 – SLBM</w:t>
            </w:r>
          </w:p>
          <w:p w14:paraId="5BA02E08" w14:textId="77777777" w:rsidR="00B653B7" w:rsidRPr="00605B08" w:rsidRDefault="00B653B7" w:rsidP="00B653B7">
            <w:pPr>
              <w:pStyle w:val="Default"/>
              <w:rPr>
                <w:sz w:val="23"/>
                <w:szCs w:val="23"/>
              </w:rPr>
            </w:pPr>
            <w:r w:rsidRPr="00605B08">
              <w:rPr>
                <w:sz w:val="23"/>
                <w:szCs w:val="23"/>
              </w:rPr>
              <w:t>05 - Derivatives Delivery</w:t>
            </w:r>
          </w:p>
        </w:tc>
        <w:tc>
          <w:tcPr>
            <w:tcW w:w="857" w:type="pct"/>
            <w:shd w:val="clear" w:color="auto" w:fill="auto"/>
          </w:tcPr>
          <w:p w14:paraId="2B12C36C" w14:textId="77777777" w:rsidR="00B653B7" w:rsidRPr="00605B08" w:rsidRDefault="00B653B7" w:rsidP="00B653B7">
            <w:pPr>
              <w:pStyle w:val="Default"/>
              <w:rPr>
                <w:sz w:val="23"/>
                <w:szCs w:val="23"/>
              </w:rPr>
            </w:pPr>
            <w:r w:rsidRPr="00605B08">
              <w:rPr>
                <w:sz w:val="23"/>
                <w:szCs w:val="23"/>
              </w:rPr>
              <w:t>01 or 02 or 03 or 04 or 05</w:t>
            </w:r>
          </w:p>
        </w:tc>
      </w:tr>
      <w:tr w:rsidR="00B653B7" w:rsidRPr="00605B08" w14:paraId="17FD6D66" w14:textId="77777777" w:rsidTr="00605B08">
        <w:tc>
          <w:tcPr>
            <w:tcW w:w="288" w:type="pct"/>
            <w:shd w:val="clear" w:color="auto" w:fill="auto"/>
          </w:tcPr>
          <w:p w14:paraId="695130DA" w14:textId="77777777" w:rsidR="00B653B7" w:rsidRPr="00605B08" w:rsidRDefault="00B653B7" w:rsidP="00B653B7">
            <w:pPr>
              <w:pStyle w:val="Default"/>
              <w:rPr>
                <w:sz w:val="23"/>
                <w:szCs w:val="23"/>
              </w:rPr>
            </w:pPr>
            <w:r w:rsidRPr="00605B08">
              <w:rPr>
                <w:sz w:val="23"/>
                <w:szCs w:val="23"/>
              </w:rPr>
              <w:t>3.</w:t>
            </w:r>
          </w:p>
        </w:tc>
        <w:tc>
          <w:tcPr>
            <w:tcW w:w="996" w:type="pct"/>
            <w:shd w:val="clear" w:color="auto" w:fill="auto"/>
          </w:tcPr>
          <w:p w14:paraId="6ACC1327" w14:textId="77777777" w:rsidR="00B653B7" w:rsidRPr="00605B08" w:rsidRDefault="00B653B7" w:rsidP="00B653B7">
            <w:pPr>
              <w:pStyle w:val="Default"/>
              <w:rPr>
                <w:sz w:val="23"/>
                <w:szCs w:val="23"/>
              </w:rPr>
            </w:pPr>
            <w:r w:rsidRPr="00605B08">
              <w:rPr>
                <w:sz w:val="23"/>
                <w:szCs w:val="23"/>
              </w:rPr>
              <w:t>Settlement No.</w:t>
            </w:r>
          </w:p>
        </w:tc>
        <w:tc>
          <w:tcPr>
            <w:tcW w:w="691" w:type="pct"/>
            <w:shd w:val="clear" w:color="auto" w:fill="auto"/>
          </w:tcPr>
          <w:p w14:paraId="3207B7F4" w14:textId="77777777" w:rsidR="00B653B7" w:rsidRPr="00605B08" w:rsidRDefault="00B653B7" w:rsidP="00B653B7">
            <w:pPr>
              <w:pStyle w:val="Default"/>
              <w:rPr>
                <w:sz w:val="23"/>
                <w:szCs w:val="23"/>
              </w:rPr>
            </w:pPr>
            <w:r w:rsidRPr="00605B08">
              <w:rPr>
                <w:sz w:val="23"/>
                <w:szCs w:val="23"/>
              </w:rPr>
              <w:t>CHAR(8)</w:t>
            </w:r>
          </w:p>
        </w:tc>
        <w:tc>
          <w:tcPr>
            <w:tcW w:w="690" w:type="pct"/>
            <w:shd w:val="clear" w:color="auto" w:fill="auto"/>
          </w:tcPr>
          <w:p w14:paraId="6D28DDFC"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53D8FE4A" w14:textId="77777777" w:rsidR="00B653B7" w:rsidRPr="00605B08" w:rsidRDefault="00B653B7" w:rsidP="00B653B7">
            <w:pPr>
              <w:pStyle w:val="Default"/>
              <w:rPr>
                <w:sz w:val="23"/>
                <w:szCs w:val="23"/>
              </w:rPr>
            </w:pPr>
            <w:r w:rsidRPr="00605B08">
              <w:rPr>
                <w:sz w:val="23"/>
                <w:szCs w:val="23"/>
              </w:rPr>
              <w:t>Example: XNNNNNNN</w:t>
            </w:r>
          </w:p>
          <w:p w14:paraId="46A02C88" w14:textId="77777777" w:rsidR="00B653B7" w:rsidRPr="00605B08" w:rsidRDefault="00B653B7" w:rsidP="00B653B7">
            <w:pPr>
              <w:pStyle w:val="Default"/>
              <w:rPr>
                <w:sz w:val="23"/>
                <w:szCs w:val="23"/>
              </w:rPr>
            </w:pPr>
            <w:r w:rsidRPr="00605B08">
              <w:rPr>
                <w:sz w:val="23"/>
                <w:szCs w:val="23"/>
              </w:rPr>
              <w:t>Where</w:t>
            </w:r>
          </w:p>
          <w:p w14:paraId="09D93A79" w14:textId="77777777" w:rsidR="00B653B7" w:rsidRPr="00605B08" w:rsidRDefault="00B653B7" w:rsidP="00B653B7">
            <w:pPr>
              <w:pStyle w:val="Default"/>
              <w:rPr>
                <w:sz w:val="23"/>
                <w:szCs w:val="23"/>
              </w:rPr>
            </w:pPr>
            <w:r w:rsidRPr="00605B08">
              <w:rPr>
                <w:sz w:val="23"/>
                <w:szCs w:val="23"/>
              </w:rPr>
              <w:t>X = Settlement Type</w:t>
            </w:r>
          </w:p>
          <w:p w14:paraId="6DA4D7FF" w14:textId="77777777" w:rsidR="00B653B7" w:rsidRPr="00605B08" w:rsidRDefault="00B653B7" w:rsidP="00B653B7">
            <w:pPr>
              <w:pStyle w:val="Default"/>
              <w:rPr>
                <w:sz w:val="23"/>
                <w:szCs w:val="23"/>
              </w:rPr>
            </w:pPr>
            <w:r w:rsidRPr="00605B08">
              <w:rPr>
                <w:sz w:val="23"/>
                <w:szCs w:val="23"/>
              </w:rPr>
              <w:t>NNNNNNN = Settlement Number</w:t>
            </w:r>
          </w:p>
          <w:p w14:paraId="67FF39A3" w14:textId="77777777" w:rsidR="00B653B7" w:rsidRPr="00605B08" w:rsidRDefault="00B653B7" w:rsidP="00B653B7">
            <w:pPr>
              <w:pStyle w:val="Default"/>
              <w:rPr>
                <w:sz w:val="23"/>
                <w:szCs w:val="23"/>
              </w:rPr>
            </w:pPr>
            <w:r w:rsidRPr="00605B08">
              <w:rPr>
                <w:sz w:val="23"/>
                <w:szCs w:val="23"/>
              </w:rPr>
              <w:t xml:space="preserve">Values for settlement type = N/W/A/L/P/F/D Description </w:t>
            </w:r>
          </w:p>
          <w:p w14:paraId="4553008D" w14:textId="77777777" w:rsidR="00B653B7" w:rsidRPr="00605B08" w:rsidRDefault="00B653B7" w:rsidP="00B653B7">
            <w:pPr>
              <w:pStyle w:val="Default"/>
              <w:rPr>
                <w:sz w:val="23"/>
                <w:szCs w:val="23"/>
              </w:rPr>
            </w:pPr>
            <w:r w:rsidRPr="00605B08">
              <w:rPr>
                <w:sz w:val="23"/>
                <w:szCs w:val="23"/>
              </w:rPr>
              <w:t>N = Normal</w:t>
            </w:r>
          </w:p>
          <w:p w14:paraId="1C48EF00" w14:textId="77777777" w:rsidR="00B653B7" w:rsidRPr="00605B08" w:rsidRDefault="00B653B7" w:rsidP="00B653B7">
            <w:pPr>
              <w:pStyle w:val="Default"/>
              <w:rPr>
                <w:sz w:val="23"/>
                <w:szCs w:val="23"/>
              </w:rPr>
            </w:pPr>
            <w:r w:rsidRPr="00605B08">
              <w:rPr>
                <w:sz w:val="23"/>
                <w:szCs w:val="23"/>
              </w:rPr>
              <w:t>W= Trade for Trade</w:t>
            </w:r>
          </w:p>
          <w:p w14:paraId="35059B4F" w14:textId="77777777" w:rsidR="00B653B7" w:rsidRPr="00605B08" w:rsidRDefault="00B653B7" w:rsidP="00B653B7">
            <w:pPr>
              <w:pStyle w:val="Default"/>
              <w:rPr>
                <w:sz w:val="23"/>
                <w:szCs w:val="23"/>
              </w:rPr>
            </w:pPr>
            <w:r w:rsidRPr="00605B08">
              <w:rPr>
                <w:sz w:val="23"/>
                <w:szCs w:val="23"/>
              </w:rPr>
              <w:t>A= Auction</w:t>
            </w:r>
          </w:p>
          <w:p w14:paraId="3323E40A" w14:textId="77777777" w:rsidR="00B653B7" w:rsidRPr="00605B08" w:rsidRDefault="00B653B7" w:rsidP="00B653B7">
            <w:pPr>
              <w:pStyle w:val="Default"/>
              <w:rPr>
                <w:sz w:val="23"/>
                <w:szCs w:val="23"/>
              </w:rPr>
            </w:pPr>
            <w:r w:rsidRPr="00605B08">
              <w:rPr>
                <w:sz w:val="23"/>
                <w:szCs w:val="23"/>
              </w:rPr>
              <w:t>P= Reverse Leg (SLB)</w:t>
            </w:r>
          </w:p>
          <w:p w14:paraId="02F03245" w14:textId="77777777" w:rsidR="00B653B7" w:rsidRPr="00605B08" w:rsidRDefault="00B653B7" w:rsidP="00B653B7">
            <w:pPr>
              <w:pStyle w:val="Default"/>
              <w:rPr>
                <w:sz w:val="23"/>
                <w:szCs w:val="23"/>
              </w:rPr>
            </w:pPr>
            <w:r w:rsidRPr="00605B08">
              <w:rPr>
                <w:sz w:val="23"/>
                <w:szCs w:val="23"/>
              </w:rPr>
              <w:t>Q= Reverse Leg Auction (SLB)</w:t>
            </w:r>
          </w:p>
          <w:p w14:paraId="53C5445A" w14:textId="77777777" w:rsidR="00B653B7" w:rsidRPr="00605B08" w:rsidRDefault="00B653B7" w:rsidP="00B653B7">
            <w:pPr>
              <w:pStyle w:val="Default"/>
              <w:rPr>
                <w:sz w:val="23"/>
                <w:szCs w:val="23"/>
              </w:rPr>
            </w:pPr>
            <w:r w:rsidRPr="00605B08">
              <w:rPr>
                <w:sz w:val="23"/>
                <w:szCs w:val="23"/>
              </w:rPr>
              <w:t>F= Physical Settlement – Stock Derivatives</w:t>
            </w:r>
          </w:p>
          <w:p w14:paraId="51DC0EE2" w14:textId="77777777" w:rsidR="00B653B7" w:rsidRPr="00605B08" w:rsidRDefault="00B653B7" w:rsidP="00B653B7">
            <w:pPr>
              <w:pStyle w:val="Default"/>
              <w:rPr>
                <w:sz w:val="23"/>
                <w:szCs w:val="23"/>
              </w:rPr>
            </w:pPr>
            <w:r w:rsidRPr="00605B08">
              <w:rPr>
                <w:sz w:val="23"/>
                <w:szCs w:val="23"/>
              </w:rPr>
              <w:t>D=Auction of Physical Settlement – Stock Derivatives</w:t>
            </w:r>
          </w:p>
        </w:tc>
        <w:tc>
          <w:tcPr>
            <w:tcW w:w="857" w:type="pct"/>
            <w:shd w:val="clear" w:color="auto" w:fill="auto"/>
          </w:tcPr>
          <w:p w14:paraId="0233CAF3" w14:textId="77777777" w:rsidR="00B653B7" w:rsidRPr="00605B08" w:rsidRDefault="00B653B7" w:rsidP="00B653B7">
            <w:pPr>
              <w:pStyle w:val="Default"/>
              <w:rPr>
                <w:sz w:val="23"/>
                <w:szCs w:val="23"/>
              </w:rPr>
            </w:pPr>
            <w:r w:rsidRPr="00605B08">
              <w:rPr>
                <w:sz w:val="23"/>
                <w:szCs w:val="23"/>
              </w:rPr>
              <w:t>N2018100</w:t>
            </w:r>
          </w:p>
        </w:tc>
      </w:tr>
      <w:tr w:rsidR="00B653B7" w:rsidRPr="00605B08" w14:paraId="58EACCB9" w14:textId="77777777" w:rsidTr="00605B08">
        <w:tc>
          <w:tcPr>
            <w:tcW w:w="288" w:type="pct"/>
            <w:shd w:val="clear" w:color="auto" w:fill="auto"/>
          </w:tcPr>
          <w:p w14:paraId="705AA078" w14:textId="77777777" w:rsidR="00B653B7" w:rsidRPr="00605B08" w:rsidRDefault="00B653B7" w:rsidP="00B653B7">
            <w:pPr>
              <w:pStyle w:val="Default"/>
              <w:rPr>
                <w:sz w:val="23"/>
                <w:szCs w:val="23"/>
              </w:rPr>
            </w:pPr>
            <w:r w:rsidRPr="00605B08">
              <w:rPr>
                <w:sz w:val="23"/>
                <w:szCs w:val="23"/>
              </w:rPr>
              <w:t>4.</w:t>
            </w:r>
          </w:p>
        </w:tc>
        <w:tc>
          <w:tcPr>
            <w:tcW w:w="996" w:type="pct"/>
            <w:shd w:val="clear" w:color="auto" w:fill="auto"/>
          </w:tcPr>
          <w:p w14:paraId="5FCB1833" w14:textId="77777777" w:rsidR="00B653B7" w:rsidRPr="00605B08" w:rsidRDefault="00B653B7" w:rsidP="00B653B7">
            <w:pPr>
              <w:pStyle w:val="Default"/>
              <w:rPr>
                <w:sz w:val="23"/>
                <w:szCs w:val="23"/>
              </w:rPr>
            </w:pPr>
            <w:r w:rsidRPr="00605B08">
              <w:rPr>
                <w:sz w:val="23"/>
                <w:szCs w:val="23"/>
              </w:rPr>
              <w:t>Unique Client code (UCC)</w:t>
            </w:r>
          </w:p>
        </w:tc>
        <w:tc>
          <w:tcPr>
            <w:tcW w:w="691" w:type="pct"/>
            <w:shd w:val="clear" w:color="auto" w:fill="auto"/>
          </w:tcPr>
          <w:p w14:paraId="0D6C3911" w14:textId="77777777" w:rsidR="00B653B7" w:rsidRPr="00605B08" w:rsidRDefault="00B653B7" w:rsidP="00B653B7">
            <w:pPr>
              <w:pStyle w:val="Default"/>
              <w:rPr>
                <w:sz w:val="23"/>
                <w:szCs w:val="23"/>
              </w:rPr>
            </w:pPr>
            <w:r w:rsidRPr="00605B08">
              <w:rPr>
                <w:sz w:val="23"/>
                <w:szCs w:val="23"/>
              </w:rPr>
              <w:t>CHAR(10)</w:t>
            </w:r>
          </w:p>
        </w:tc>
        <w:tc>
          <w:tcPr>
            <w:tcW w:w="690" w:type="pct"/>
            <w:shd w:val="clear" w:color="auto" w:fill="auto"/>
          </w:tcPr>
          <w:p w14:paraId="0BD6012B"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2BF786BE" w14:textId="77777777" w:rsidR="00B653B7" w:rsidRPr="00605B08" w:rsidRDefault="00B653B7" w:rsidP="00B653B7">
            <w:pPr>
              <w:pStyle w:val="Default"/>
              <w:rPr>
                <w:sz w:val="23"/>
                <w:szCs w:val="23"/>
              </w:rPr>
            </w:pPr>
          </w:p>
        </w:tc>
        <w:tc>
          <w:tcPr>
            <w:tcW w:w="857" w:type="pct"/>
            <w:shd w:val="clear" w:color="auto" w:fill="auto"/>
          </w:tcPr>
          <w:p w14:paraId="51F902BC" w14:textId="77777777" w:rsidR="00B653B7" w:rsidRPr="00605B08" w:rsidRDefault="00B653B7" w:rsidP="00B653B7">
            <w:pPr>
              <w:pStyle w:val="Default"/>
              <w:rPr>
                <w:sz w:val="23"/>
                <w:szCs w:val="23"/>
              </w:rPr>
            </w:pPr>
          </w:p>
        </w:tc>
      </w:tr>
      <w:tr w:rsidR="00B653B7" w:rsidRPr="00605B08" w14:paraId="0546385D" w14:textId="77777777" w:rsidTr="00605B08">
        <w:tc>
          <w:tcPr>
            <w:tcW w:w="288" w:type="pct"/>
            <w:shd w:val="clear" w:color="auto" w:fill="auto"/>
          </w:tcPr>
          <w:p w14:paraId="42BCBAA9" w14:textId="77777777" w:rsidR="00B653B7" w:rsidRPr="00605B08" w:rsidRDefault="00B653B7" w:rsidP="00B653B7">
            <w:pPr>
              <w:pStyle w:val="Default"/>
              <w:rPr>
                <w:sz w:val="23"/>
                <w:szCs w:val="23"/>
              </w:rPr>
            </w:pPr>
            <w:r w:rsidRPr="00605B08">
              <w:rPr>
                <w:sz w:val="23"/>
                <w:szCs w:val="23"/>
              </w:rPr>
              <w:t>5.</w:t>
            </w:r>
          </w:p>
        </w:tc>
        <w:tc>
          <w:tcPr>
            <w:tcW w:w="996" w:type="pct"/>
            <w:shd w:val="clear" w:color="auto" w:fill="auto"/>
          </w:tcPr>
          <w:p w14:paraId="5D51BCFC" w14:textId="77777777" w:rsidR="00B653B7" w:rsidRPr="00605B08" w:rsidRDefault="00B653B7" w:rsidP="00B653B7">
            <w:pPr>
              <w:pStyle w:val="Default"/>
              <w:rPr>
                <w:sz w:val="23"/>
                <w:szCs w:val="23"/>
              </w:rPr>
            </w:pPr>
            <w:r w:rsidRPr="00605B08">
              <w:rPr>
                <w:sz w:val="23"/>
                <w:szCs w:val="23"/>
              </w:rPr>
              <w:t>ISIN</w:t>
            </w:r>
          </w:p>
        </w:tc>
        <w:tc>
          <w:tcPr>
            <w:tcW w:w="691" w:type="pct"/>
            <w:shd w:val="clear" w:color="auto" w:fill="auto"/>
          </w:tcPr>
          <w:p w14:paraId="23CBF65A" w14:textId="77777777" w:rsidR="00B653B7" w:rsidRPr="00605B08" w:rsidRDefault="00B653B7" w:rsidP="00B653B7">
            <w:pPr>
              <w:pStyle w:val="Default"/>
              <w:rPr>
                <w:sz w:val="23"/>
                <w:szCs w:val="23"/>
              </w:rPr>
            </w:pPr>
            <w:r w:rsidRPr="00605B08">
              <w:rPr>
                <w:sz w:val="23"/>
                <w:szCs w:val="23"/>
              </w:rPr>
              <w:t>CHAR(12)</w:t>
            </w:r>
          </w:p>
        </w:tc>
        <w:tc>
          <w:tcPr>
            <w:tcW w:w="690" w:type="pct"/>
            <w:shd w:val="clear" w:color="auto" w:fill="auto"/>
          </w:tcPr>
          <w:p w14:paraId="62B69643"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11AF71B1" w14:textId="77777777" w:rsidR="00B653B7" w:rsidRPr="00605B08" w:rsidRDefault="00B653B7" w:rsidP="00B653B7">
            <w:pPr>
              <w:pStyle w:val="Default"/>
              <w:rPr>
                <w:sz w:val="23"/>
                <w:szCs w:val="23"/>
              </w:rPr>
            </w:pPr>
          </w:p>
        </w:tc>
        <w:tc>
          <w:tcPr>
            <w:tcW w:w="857" w:type="pct"/>
            <w:shd w:val="clear" w:color="auto" w:fill="auto"/>
          </w:tcPr>
          <w:p w14:paraId="12A9559E" w14:textId="77777777" w:rsidR="00B653B7" w:rsidRPr="00605B08" w:rsidRDefault="00B653B7" w:rsidP="00B653B7">
            <w:pPr>
              <w:pStyle w:val="Default"/>
              <w:rPr>
                <w:sz w:val="23"/>
                <w:szCs w:val="23"/>
              </w:rPr>
            </w:pPr>
          </w:p>
        </w:tc>
      </w:tr>
      <w:tr w:rsidR="00B653B7" w:rsidRPr="00605B08" w14:paraId="740F6E37" w14:textId="77777777" w:rsidTr="00605B08">
        <w:tc>
          <w:tcPr>
            <w:tcW w:w="288" w:type="pct"/>
            <w:shd w:val="clear" w:color="auto" w:fill="auto"/>
          </w:tcPr>
          <w:p w14:paraId="71ECF078" w14:textId="77777777" w:rsidR="00B653B7" w:rsidRPr="00605B08" w:rsidRDefault="00B653B7" w:rsidP="00B653B7">
            <w:pPr>
              <w:pStyle w:val="Default"/>
              <w:rPr>
                <w:sz w:val="23"/>
                <w:szCs w:val="23"/>
              </w:rPr>
            </w:pPr>
            <w:r w:rsidRPr="00605B08">
              <w:rPr>
                <w:sz w:val="23"/>
                <w:szCs w:val="23"/>
              </w:rPr>
              <w:t>6.</w:t>
            </w:r>
          </w:p>
        </w:tc>
        <w:tc>
          <w:tcPr>
            <w:tcW w:w="996" w:type="pct"/>
            <w:shd w:val="clear" w:color="auto" w:fill="auto"/>
          </w:tcPr>
          <w:p w14:paraId="29D21DA3" w14:textId="77777777" w:rsidR="00B653B7" w:rsidRPr="00605B08" w:rsidRDefault="00B653B7" w:rsidP="00B653B7">
            <w:pPr>
              <w:pStyle w:val="Default"/>
              <w:rPr>
                <w:sz w:val="23"/>
                <w:szCs w:val="23"/>
              </w:rPr>
            </w:pPr>
            <w:r w:rsidRPr="00605B08">
              <w:rPr>
                <w:sz w:val="23"/>
                <w:szCs w:val="23"/>
              </w:rPr>
              <w:t>Symbol</w:t>
            </w:r>
          </w:p>
        </w:tc>
        <w:tc>
          <w:tcPr>
            <w:tcW w:w="691" w:type="pct"/>
            <w:shd w:val="clear" w:color="auto" w:fill="auto"/>
          </w:tcPr>
          <w:p w14:paraId="7CC7BB5F" w14:textId="77777777" w:rsidR="00B653B7" w:rsidRPr="00605B08" w:rsidRDefault="00B653B7" w:rsidP="00B653B7">
            <w:pPr>
              <w:pStyle w:val="Default"/>
              <w:rPr>
                <w:sz w:val="23"/>
                <w:szCs w:val="23"/>
              </w:rPr>
            </w:pPr>
            <w:r w:rsidRPr="00605B08">
              <w:rPr>
                <w:sz w:val="23"/>
                <w:szCs w:val="23"/>
              </w:rPr>
              <w:t>CHAR(10)</w:t>
            </w:r>
          </w:p>
        </w:tc>
        <w:tc>
          <w:tcPr>
            <w:tcW w:w="690" w:type="pct"/>
            <w:shd w:val="clear" w:color="auto" w:fill="auto"/>
          </w:tcPr>
          <w:p w14:paraId="156C1E74"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6FD91431" w14:textId="77777777" w:rsidR="00B653B7" w:rsidRPr="00605B08" w:rsidRDefault="00B653B7" w:rsidP="00B653B7">
            <w:pPr>
              <w:pStyle w:val="Default"/>
              <w:rPr>
                <w:sz w:val="23"/>
                <w:szCs w:val="23"/>
              </w:rPr>
            </w:pPr>
          </w:p>
        </w:tc>
        <w:tc>
          <w:tcPr>
            <w:tcW w:w="857" w:type="pct"/>
            <w:shd w:val="clear" w:color="auto" w:fill="auto"/>
          </w:tcPr>
          <w:p w14:paraId="75E883A6" w14:textId="77777777" w:rsidR="00B653B7" w:rsidRPr="00605B08" w:rsidRDefault="00B653B7" w:rsidP="00B653B7">
            <w:pPr>
              <w:pStyle w:val="Default"/>
              <w:rPr>
                <w:sz w:val="23"/>
                <w:szCs w:val="23"/>
              </w:rPr>
            </w:pPr>
          </w:p>
        </w:tc>
      </w:tr>
      <w:tr w:rsidR="00085D18" w:rsidRPr="00605B08" w14:paraId="1FF959AB" w14:textId="77777777" w:rsidTr="00605B08">
        <w:tc>
          <w:tcPr>
            <w:tcW w:w="288" w:type="pct"/>
            <w:shd w:val="clear" w:color="auto" w:fill="auto"/>
          </w:tcPr>
          <w:p w14:paraId="0F041803" w14:textId="77777777" w:rsidR="00085D18" w:rsidRPr="00605B08" w:rsidRDefault="00085D18" w:rsidP="00085D18">
            <w:pPr>
              <w:pStyle w:val="Default"/>
              <w:rPr>
                <w:sz w:val="23"/>
                <w:szCs w:val="23"/>
              </w:rPr>
            </w:pPr>
            <w:r w:rsidRPr="00605B08">
              <w:rPr>
                <w:sz w:val="23"/>
                <w:szCs w:val="23"/>
              </w:rPr>
              <w:t>7.</w:t>
            </w:r>
          </w:p>
        </w:tc>
        <w:tc>
          <w:tcPr>
            <w:tcW w:w="996" w:type="pct"/>
            <w:shd w:val="clear" w:color="auto" w:fill="auto"/>
          </w:tcPr>
          <w:p w14:paraId="2B19F173" w14:textId="77777777" w:rsidR="00085D18" w:rsidRPr="00605B08" w:rsidRDefault="00085D18" w:rsidP="00085D18">
            <w:pPr>
              <w:pStyle w:val="Default"/>
              <w:rPr>
                <w:sz w:val="23"/>
                <w:szCs w:val="23"/>
              </w:rPr>
            </w:pPr>
            <w:r w:rsidRPr="00605B08">
              <w:rPr>
                <w:sz w:val="23"/>
                <w:szCs w:val="23"/>
              </w:rPr>
              <w:t>Transaction Type</w:t>
            </w:r>
          </w:p>
        </w:tc>
        <w:tc>
          <w:tcPr>
            <w:tcW w:w="691" w:type="pct"/>
            <w:shd w:val="clear" w:color="auto" w:fill="auto"/>
          </w:tcPr>
          <w:p w14:paraId="1D5091C3" w14:textId="77777777" w:rsidR="00085D18" w:rsidRPr="00605B08" w:rsidRDefault="00085D18" w:rsidP="00085D18">
            <w:pPr>
              <w:pStyle w:val="Default"/>
              <w:rPr>
                <w:sz w:val="23"/>
                <w:szCs w:val="23"/>
              </w:rPr>
            </w:pPr>
            <w:r w:rsidRPr="00605B08">
              <w:rPr>
                <w:sz w:val="23"/>
                <w:szCs w:val="23"/>
              </w:rPr>
              <w:t>CHAR(1)</w:t>
            </w:r>
          </w:p>
        </w:tc>
        <w:tc>
          <w:tcPr>
            <w:tcW w:w="690" w:type="pct"/>
            <w:shd w:val="clear" w:color="auto" w:fill="auto"/>
          </w:tcPr>
          <w:p w14:paraId="36F4962B"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6031CF87" w14:textId="77777777" w:rsidR="00085D18" w:rsidRPr="00605B08" w:rsidRDefault="00085D18" w:rsidP="00085D18">
            <w:pPr>
              <w:pStyle w:val="Default"/>
              <w:rPr>
                <w:sz w:val="23"/>
                <w:szCs w:val="23"/>
              </w:rPr>
            </w:pPr>
            <w:r w:rsidRPr="00605B08">
              <w:rPr>
                <w:sz w:val="23"/>
                <w:szCs w:val="23"/>
              </w:rPr>
              <w:t>Value B /S (Description : Buy/Sell)</w:t>
            </w:r>
          </w:p>
        </w:tc>
        <w:tc>
          <w:tcPr>
            <w:tcW w:w="857" w:type="pct"/>
            <w:shd w:val="clear" w:color="auto" w:fill="auto"/>
          </w:tcPr>
          <w:p w14:paraId="71F35B10" w14:textId="77777777" w:rsidR="00085D18" w:rsidRPr="00605B08" w:rsidRDefault="00085D18" w:rsidP="00085D18">
            <w:pPr>
              <w:pStyle w:val="Default"/>
              <w:rPr>
                <w:sz w:val="23"/>
                <w:szCs w:val="23"/>
              </w:rPr>
            </w:pPr>
            <w:r w:rsidRPr="00605B08">
              <w:rPr>
                <w:sz w:val="23"/>
                <w:szCs w:val="23"/>
              </w:rPr>
              <w:t>B or S</w:t>
            </w:r>
          </w:p>
        </w:tc>
      </w:tr>
      <w:tr w:rsidR="00085D18" w:rsidRPr="00605B08" w14:paraId="0B52F61D" w14:textId="77777777" w:rsidTr="00605B08">
        <w:tc>
          <w:tcPr>
            <w:tcW w:w="288" w:type="pct"/>
            <w:shd w:val="clear" w:color="auto" w:fill="auto"/>
          </w:tcPr>
          <w:p w14:paraId="3BF1BB7B" w14:textId="77777777" w:rsidR="00085D18" w:rsidRPr="00605B08" w:rsidRDefault="00085D18" w:rsidP="00085D18">
            <w:pPr>
              <w:pStyle w:val="Default"/>
              <w:rPr>
                <w:sz w:val="23"/>
                <w:szCs w:val="23"/>
              </w:rPr>
            </w:pPr>
            <w:r w:rsidRPr="00605B08">
              <w:rPr>
                <w:sz w:val="23"/>
                <w:szCs w:val="23"/>
              </w:rPr>
              <w:lastRenderedPageBreak/>
              <w:t>8.</w:t>
            </w:r>
          </w:p>
        </w:tc>
        <w:tc>
          <w:tcPr>
            <w:tcW w:w="996" w:type="pct"/>
            <w:shd w:val="clear" w:color="auto" w:fill="auto"/>
          </w:tcPr>
          <w:p w14:paraId="43B226AA" w14:textId="77777777" w:rsidR="00085D18" w:rsidRPr="00605B08" w:rsidRDefault="00085D18" w:rsidP="00085D18">
            <w:pPr>
              <w:pStyle w:val="Default"/>
              <w:rPr>
                <w:sz w:val="23"/>
                <w:szCs w:val="23"/>
              </w:rPr>
            </w:pPr>
            <w:r w:rsidRPr="00605B08">
              <w:rPr>
                <w:sz w:val="23"/>
                <w:szCs w:val="23"/>
              </w:rPr>
              <w:t>Quantity delivered short in the settlement including Internal Shortage (A)</w:t>
            </w:r>
          </w:p>
        </w:tc>
        <w:tc>
          <w:tcPr>
            <w:tcW w:w="691" w:type="pct"/>
            <w:shd w:val="clear" w:color="auto" w:fill="auto"/>
          </w:tcPr>
          <w:p w14:paraId="24821E74"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2ED701B0"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9688399"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098D4313"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50FD0C07" w14:textId="77777777" w:rsidTr="00605B08">
        <w:tc>
          <w:tcPr>
            <w:tcW w:w="288" w:type="pct"/>
            <w:shd w:val="clear" w:color="auto" w:fill="auto"/>
          </w:tcPr>
          <w:p w14:paraId="08B87195" w14:textId="77777777" w:rsidR="00085D18" w:rsidRPr="00605B08" w:rsidRDefault="00085D18" w:rsidP="00605B08">
            <w:pPr>
              <w:pStyle w:val="Default"/>
              <w:tabs>
                <w:tab w:val="left" w:pos="677"/>
              </w:tabs>
              <w:rPr>
                <w:sz w:val="23"/>
                <w:szCs w:val="23"/>
              </w:rPr>
            </w:pPr>
            <w:r w:rsidRPr="00605B08">
              <w:rPr>
                <w:sz w:val="23"/>
                <w:szCs w:val="23"/>
              </w:rPr>
              <w:t>9.</w:t>
            </w:r>
            <w:r w:rsidRPr="00605B08">
              <w:rPr>
                <w:sz w:val="23"/>
                <w:szCs w:val="23"/>
              </w:rPr>
              <w:tab/>
            </w:r>
          </w:p>
        </w:tc>
        <w:tc>
          <w:tcPr>
            <w:tcW w:w="996" w:type="pct"/>
            <w:shd w:val="clear" w:color="auto" w:fill="auto"/>
          </w:tcPr>
          <w:p w14:paraId="26EA19B4" w14:textId="77777777" w:rsidR="00085D18" w:rsidRPr="00605B08" w:rsidRDefault="00085D18" w:rsidP="00085D18">
            <w:pPr>
              <w:pStyle w:val="Default"/>
              <w:rPr>
                <w:sz w:val="23"/>
                <w:szCs w:val="23"/>
              </w:rPr>
            </w:pPr>
            <w:r w:rsidRPr="00605B08">
              <w:rPr>
                <w:sz w:val="23"/>
                <w:szCs w:val="23"/>
              </w:rPr>
              <w:t>Quantity cleared in subsequent auction by delivery by CC (B)</w:t>
            </w:r>
          </w:p>
        </w:tc>
        <w:tc>
          <w:tcPr>
            <w:tcW w:w="691" w:type="pct"/>
            <w:shd w:val="clear" w:color="auto" w:fill="auto"/>
          </w:tcPr>
          <w:p w14:paraId="7DE8C72F"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662E4A23"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18DF087E"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F559334"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120F8C71" w14:textId="77777777" w:rsidTr="00605B08">
        <w:tc>
          <w:tcPr>
            <w:tcW w:w="288" w:type="pct"/>
            <w:shd w:val="clear" w:color="auto" w:fill="auto"/>
          </w:tcPr>
          <w:p w14:paraId="16C35617" w14:textId="77777777" w:rsidR="00085D18" w:rsidRPr="00605B08" w:rsidRDefault="00085D18" w:rsidP="00085D18">
            <w:pPr>
              <w:pStyle w:val="Default"/>
              <w:rPr>
                <w:sz w:val="23"/>
                <w:szCs w:val="23"/>
              </w:rPr>
            </w:pPr>
            <w:r w:rsidRPr="00605B08">
              <w:rPr>
                <w:sz w:val="23"/>
                <w:szCs w:val="23"/>
              </w:rPr>
              <w:t>10.</w:t>
            </w:r>
          </w:p>
        </w:tc>
        <w:tc>
          <w:tcPr>
            <w:tcW w:w="996" w:type="pct"/>
            <w:shd w:val="clear" w:color="auto" w:fill="auto"/>
          </w:tcPr>
          <w:p w14:paraId="5ECA7942" w14:textId="77777777" w:rsidR="00085D18" w:rsidRPr="00605B08" w:rsidRDefault="00085D18" w:rsidP="00085D18">
            <w:pPr>
              <w:pStyle w:val="Default"/>
              <w:rPr>
                <w:sz w:val="23"/>
                <w:szCs w:val="23"/>
              </w:rPr>
            </w:pPr>
            <w:r w:rsidRPr="00605B08">
              <w:rPr>
                <w:sz w:val="23"/>
                <w:szCs w:val="23"/>
              </w:rPr>
              <w:t>Quantity cleared in subsequent auction by close out by CC (C)</w:t>
            </w:r>
          </w:p>
        </w:tc>
        <w:tc>
          <w:tcPr>
            <w:tcW w:w="691" w:type="pct"/>
            <w:shd w:val="clear" w:color="auto" w:fill="auto"/>
          </w:tcPr>
          <w:p w14:paraId="189ACF11"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6067CD8"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41F030C0"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68B1E20"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2101EAD2" w14:textId="77777777" w:rsidTr="00605B08">
        <w:tc>
          <w:tcPr>
            <w:tcW w:w="288" w:type="pct"/>
            <w:shd w:val="clear" w:color="auto" w:fill="auto"/>
          </w:tcPr>
          <w:p w14:paraId="798B8438" w14:textId="77777777" w:rsidR="00085D18" w:rsidRPr="00605B08" w:rsidRDefault="00085D18" w:rsidP="00085D18">
            <w:pPr>
              <w:pStyle w:val="Default"/>
              <w:rPr>
                <w:sz w:val="23"/>
                <w:szCs w:val="23"/>
              </w:rPr>
            </w:pPr>
            <w:r w:rsidRPr="00605B08">
              <w:rPr>
                <w:sz w:val="23"/>
                <w:szCs w:val="23"/>
              </w:rPr>
              <w:t>11.</w:t>
            </w:r>
          </w:p>
        </w:tc>
        <w:tc>
          <w:tcPr>
            <w:tcW w:w="996" w:type="pct"/>
            <w:shd w:val="clear" w:color="auto" w:fill="auto"/>
          </w:tcPr>
          <w:p w14:paraId="785C48E2" w14:textId="77777777" w:rsidR="00085D18" w:rsidRPr="00605B08" w:rsidRDefault="00085D18" w:rsidP="00085D18">
            <w:pPr>
              <w:pStyle w:val="Default"/>
              <w:rPr>
                <w:sz w:val="23"/>
                <w:szCs w:val="23"/>
              </w:rPr>
            </w:pPr>
            <w:r w:rsidRPr="00605B08">
              <w:rPr>
                <w:sz w:val="23"/>
                <w:szCs w:val="23"/>
              </w:rPr>
              <w:t xml:space="preserve">Balance to be reconciled - </w:t>
            </w:r>
            <w:proofErr w:type="spellStart"/>
            <w:r w:rsidRPr="00605B08">
              <w:rPr>
                <w:sz w:val="23"/>
                <w:szCs w:val="23"/>
              </w:rPr>
              <w:t>Qty</w:t>
            </w:r>
            <w:proofErr w:type="spellEnd"/>
            <w:r w:rsidRPr="00605B08">
              <w:rPr>
                <w:sz w:val="23"/>
                <w:szCs w:val="23"/>
              </w:rPr>
              <w:t xml:space="preserve"> settled by member internally (D)</w:t>
            </w:r>
          </w:p>
          <w:p w14:paraId="0764FFB7" w14:textId="77777777" w:rsidR="00085D18" w:rsidRPr="00605B08" w:rsidRDefault="00085D18" w:rsidP="00085D18">
            <w:pPr>
              <w:pStyle w:val="Default"/>
              <w:rPr>
                <w:sz w:val="23"/>
                <w:szCs w:val="23"/>
              </w:rPr>
            </w:pPr>
            <w:r w:rsidRPr="00605B08">
              <w:rPr>
                <w:sz w:val="23"/>
                <w:szCs w:val="23"/>
              </w:rPr>
              <w:t>(D = A – (B+C))</w:t>
            </w:r>
          </w:p>
        </w:tc>
        <w:tc>
          <w:tcPr>
            <w:tcW w:w="691" w:type="pct"/>
            <w:shd w:val="clear" w:color="auto" w:fill="auto"/>
          </w:tcPr>
          <w:p w14:paraId="48B2BB77"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BCE8F9D"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E68232D"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4C1A1E1C"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0300E457" w14:textId="77777777" w:rsidTr="00605B08">
        <w:tc>
          <w:tcPr>
            <w:tcW w:w="288" w:type="pct"/>
            <w:shd w:val="clear" w:color="auto" w:fill="auto"/>
          </w:tcPr>
          <w:p w14:paraId="619A3B2D" w14:textId="77777777" w:rsidR="00085D18" w:rsidRPr="00605B08" w:rsidRDefault="00085D18" w:rsidP="00085D18">
            <w:pPr>
              <w:pStyle w:val="Default"/>
              <w:rPr>
                <w:sz w:val="23"/>
                <w:szCs w:val="23"/>
              </w:rPr>
            </w:pPr>
            <w:r w:rsidRPr="00605B08">
              <w:rPr>
                <w:sz w:val="23"/>
                <w:szCs w:val="23"/>
              </w:rPr>
              <w:t>12.</w:t>
            </w:r>
          </w:p>
        </w:tc>
        <w:tc>
          <w:tcPr>
            <w:tcW w:w="996" w:type="pct"/>
            <w:shd w:val="clear" w:color="auto" w:fill="auto"/>
          </w:tcPr>
          <w:p w14:paraId="74DD12B9" w14:textId="77777777" w:rsidR="00085D18" w:rsidRPr="00605B08" w:rsidRDefault="00085D18" w:rsidP="00085D18">
            <w:pPr>
              <w:pStyle w:val="Default"/>
              <w:rPr>
                <w:sz w:val="23"/>
                <w:szCs w:val="23"/>
              </w:rPr>
            </w:pPr>
            <w:r w:rsidRPr="00605B08">
              <w:rPr>
                <w:sz w:val="23"/>
                <w:szCs w:val="23"/>
              </w:rPr>
              <w:t>Reconciliation (E)</w:t>
            </w:r>
          </w:p>
        </w:tc>
        <w:tc>
          <w:tcPr>
            <w:tcW w:w="691" w:type="pct"/>
            <w:shd w:val="clear" w:color="auto" w:fill="auto"/>
          </w:tcPr>
          <w:p w14:paraId="60243A31" w14:textId="77777777" w:rsidR="00085D18" w:rsidRPr="00605B08" w:rsidRDefault="00085D18" w:rsidP="00085D18">
            <w:pPr>
              <w:pStyle w:val="Default"/>
              <w:rPr>
                <w:sz w:val="23"/>
                <w:szCs w:val="23"/>
              </w:rPr>
            </w:pPr>
            <w:r w:rsidRPr="00605B08">
              <w:rPr>
                <w:sz w:val="23"/>
                <w:szCs w:val="23"/>
              </w:rPr>
              <w:t>CHAR(1)</w:t>
            </w:r>
          </w:p>
        </w:tc>
        <w:tc>
          <w:tcPr>
            <w:tcW w:w="690" w:type="pct"/>
            <w:shd w:val="clear" w:color="auto" w:fill="auto"/>
          </w:tcPr>
          <w:p w14:paraId="68D954B9"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74941EC3" w14:textId="77777777" w:rsidR="00085D18" w:rsidRPr="00605B08" w:rsidRDefault="00085D18" w:rsidP="00085D18">
            <w:pPr>
              <w:pStyle w:val="Default"/>
              <w:rPr>
                <w:sz w:val="23"/>
                <w:szCs w:val="23"/>
              </w:rPr>
            </w:pPr>
            <w:r w:rsidRPr="00605B08">
              <w:rPr>
                <w:sz w:val="23"/>
                <w:szCs w:val="23"/>
              </w:rPr>
              <w:t>1 - Purchased by member in own account</w:t>
            </w:r>
          </w:p>
          <w:p w14:paraId="716D0BB5" w14:textId="77777777" w:rsidR="00085D18" w:rsidRPr="00605B08" w:rsidRDefault="00085D18" w:rsidP="00085D18">
            <w:pPr>
              <w:pStyle w:val="Default"/>
              <w:rPr>
                <w:sz w:val="23"/>
                <w:szCs w:val="23"/>
              </w:rPr>
            </w:pPr>
            <w:r w:rsidRPr="00605B08">
              <w:rPr>
                <w:sz w:val="23"/>
                <w:szCs w:val="23"/>
              </w:rPr>
              <w:t>2 - Purchased by member in client account</w:t>
            </w:r>
          </w:p>
          <w:p w14:paraId="7F671C1B" w14:textId="77777777" w:rsidR="00085D18" w:rsidRPr="00605B08" w:rsidRDefault="00085D18" w:rsidP="00085D18">
            <w:pPr>
              <w:pStyle w:val="Default"/>
              <w:rPr>
                <w:sz w:val="23"/>
                <w:szCs w:val="23"/>
              </w:rPr>
            </w:pPr>
            <w:r w:rsidRPr="00605B08">
              <w:rPr>
                <w:sz w:val="23"/>
                <w:szCs w:val="23"/>
              </w:rPr>
              <w:t>3 - Closed out by member</w:t>
            </w:r>
          </w:p>
        </w:tc>
        <w:tc>
          <w:tcPr>
            <w:tcW w:w="857" w:type="pct"/>
            <w:shd w:val="clear" w:color="auto" w:fill="auto"/>
          </w:tcPr>
          <w:p w14:paraId="31AE33AB" w14:textId="77777777" w:rsidR="00085D18" w:rsidRPr="00605B08" w:rsidRDefault="00085D18" w:rsidP="00085D18">
            <w:pPr>
              <w:pStyle w:val="Default"/>
              <w:rPr>
                <w:sz w:val="23"/>
                <w:szCs w:val="23"/>
              </w:rPr>
            </w:pPr>
            <w:r w:rsidRPr="00605B08">
              <w:rPr>
                <w:sz w:val="23"/>
                <w:szCs w:val="23"/>
              </w:rPr>
              <w:t>1 or 2 or 3</w:t>
            </w:r>
          </w:p>
        </w:tc>
      </w:tr>
    </w:tbl>
    <w:p w14:paraId="5444A071" w14:textId="77777777" w:rsidR="00BF3C5D" w:rsidRDefault="00BF3C5D" w:rsidP="00BF3C5D">
      <w:pPr>
        <w:pStyle w:val="Default"/>
        <w:rPr>
          <w:sz w:val="23"/>
          <w:szCs w:val="23"/>
        </w:rPr>
      </w:pPr>
    </w:p>
    <w:p w14:paraId="67CBE9CA" w14:textId="77777777" w:rsidR="00BF3C5D" w:rsidRDefault="00BF3C5D" w:rsidP="00BF3C5D">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300"/>
        <w:gridCol w:w="6926"/>
      </w:tblGrid>
      <w:tr w:rsidR="00BF3C5D" w:rsidRPr="00EC6750" w14:paraId="1B0F7385" w14:textId="77777777" w:rsidTr="00BF3C5D">
        <w:trPr>
          <w:trHeight w:val="300"/>
        </w:trPr>
        <w:tc>
          <w:tcPr>
            <w:tcW w:w="700" w:type="dxa"/>
            <w:shd w:val="clear" w:color="auto" w:fill="auto"/>
            <w:noWrap/>
            <w:vAlign w:val="bottom"/>
            <w:hideMark/>
          </w:tcPr>
          <w:p w14:paraId="14D4D9F4" w14:textId="77777777" w:rsidR="00BF3C5D" w:rsidRPr="00EC6750" w:rsidRDefault="00BF3C5D" w:rsidP="008D2A2B">
            <w:pPr>
              <w:rPr>
                <w:lang w:val="en-IN" w:eastAsia="en-IN"/>
              </w:rPr>
            </w:pPr>
            <w:r w:rsidRPr="00EC6750">
              <w:t> </w:t>
            </w:r>
          </w:p>
        </w:tc>
        <w:tc>
          <w:tcPr>
            <w:tcW w:w="1300" w:type="dxa"/>
            <w:shd w:val="clear" w:color="auto" w:fill="auto"/>
            <w:noWrap/>
            <w:vAlign w:val="center"/>
            <w:hideMark/>
          </w:tcPr>
          <w:p w14:paraId="44BA2AE0"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350BA6EC" w14:textId="77777777" w:rsidR="00BF3C5D" w:rsidRPr="00EC6750" w:rsidRDefault="00BF3C5D" w:rsidP="008D2A2B">
            <w:pPr>
              <w:jc w:val="center"/>
              <w:rPr>
                <w:b/>
                <w:bCs/>
              </w:rPr>
            </w:pPr>
            <w:r w:rsidRPr="00EC6750">
              <w:rPr>
                <w:b/>
                <w:bCs/>
              </w:rPr>
              <w:t xml:space="preserve">Control Record </w:t>
            </w:r>
          </w:p>
        </w:tc>
      </w:tr>
      <w:tr w:rsidR="00BF3C5D" w:rsidRPr="00EC6750" w14:paraId="7D33C0C7" w14:textId="77777777" w:rsidTr="00BF3C5D">
        <w:trPr>
          <w:trHeight w:val="300"/>
        </w:trPr>
        <w:tc>
          <w:tcPr>
            <w:tcW w:w="700" w:type="dxa"/>
            <w:shd w:val="clear" w:color="auto" w:fill="auto"/>
            <w:noWrap/>
            <w:vAlign w:val="bottom"/>
            <w:hideMark/>
          </w:tcPr>
          <w:p w14:paraId="3ACF693E" w14:textId="77777777" w:rsidR="00BF3C5D" w:rsidRPr="00EC6750" w:rsidRDefault="00BF3C5D" w:rsidP="008D2A2B">
            <w:pPr>
              <w:rPr>
                <w:b/>
                <w:bCs/>
              </w:rPr>
            </w:pPr>
            <w:r w:rsidRPr="00EC6750">
              <w:rPr>
                <w:b/>
                <w:bCs/>
              </w:rPr>
              <w:t>Sr</w:t>
            </w:r>
            <w:r>
              <w:rPr>
                <w:b/>
                <w:bCs/>
              </w:rPr>
              <w:t>.</w:t>
            </w:r>
            <w:r w:rsidRPr="00EC6750">
              <w:rPr>
                <w:b/>
                <w:bCs/>
              </w:rPr>
              <w:t xml:space="preserve"> No. </w:t>
            </w:r>
          </w:p>
        </w:tc>
        <w:tc>
          <w:tcPr>
            <w:tcW w:w="1300" w:type="dxa"/>
            <w:shd w:val="clear" w:color="auto" w:fill="auto"/>
            <w:noWrap/>
            <w:vAlign w:val="bottom"/>
            <w:hideMark/>
          </w:tcPr>
          <w:p w14:paraId="420544A4"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5F272E9A" w14:textId="77777777" w:rsidR="00BF3C5D" w:rsidRPr="00EC6750" w:rsidRDefault="00BF3C5D" w:rsidP="008D2A2B">
            <w:pPr>
              <w:rPr>
                <w:b/>
                <w:bCs/>
              </w:rPr>
            </w:pPr>
            <w:r w:rsidRPr="00EC6750">
              <w:rPr>
                <w:b/>
                <w:bCs/>
              </w:rPr>
              <w:t>Description</w:t>
            </w:r>
          </w:p>
        </w:tc>
      </w:tr>
      <w:tr w:rsidR="00BF3C5D" w:rsidRPr="00EC6750" w14:paraId="476EE27D" w14:textId="77777777" w:rsidTr="00BF3C5D">
        <w:trPr>
          <w:trHeight w:val="300"/>
        </w:trPr>
        <w:tc>
          <w:tcPr>
            <w:tcW w:w="700" w:type="dxa"/>
            <w:shd w:val="clear" w:color="auto" w:fill="auto"/>
            <w:noWrap/>
            <w:vAlign w:val="bottom"/>
            <w:hideMark/>
          </w:tcPr>
          <w:p w14:paraId="457795A4" w14:textId="77777777" w:rsidR="00BF3C5D" w:rsidRPr="00EC6750" w:rsidRDefault="00BF3C5D" w:rsidP="008D2A2B">
            <w:pPr>
              <w:jc w:val="right"/>
            </w:pPr>
            <w:r w:rsidRPr="00EC6750">
              <w:t>1</w:t>
            </w:r>
          </w:p>
        </w:tc>
        <w:tc>
          <w:tcPr>
            <w:tcW w:w="1300" w:type="dxa"/>
            <w:shd w:val="clear" w:color="auto" w:fill="auto"/>
            <w:noWrap/>
            <w:vAlign w:val="bottom"/>
            <w:hideMark/>
          </w:tcPr>
          <w:p w14:paraId="17B49E74" w14:textId="77777777" w:rsidR="00BF3C5D" w:rsidRPr="00EC6750" w:rsidRDefault="00BF3C5D" w:rsidP="008D2A2B">
            <w:pPr>
              <w:jc w:val="right"/>
            </w:pPr>
            <w:r w:rsidRPr="00EC6750">
              <w:t>11</w:t>
            </w:r>
          </w:p>
        </w:tc>
        <w:tc>
          <w:tcPr>
            <w:tcW w:w="6926" w:type="dxa"/>
            <w:shd w:val="clear" w:color="auto" w:fill="auto"/>
            <w:noWrap/>
            <w:vAlign w:val="bottom"/>
            <w:hideMark/>
          </w:tcPr>
          <w:p w14:paraId="072F94DF" w14:textId="77777777" w:rsidR="00BF3C5D" w:rsidRPr="00EC6750" w:rsidRDefault="00BF3C5D" w:rsidP="008D2A2B">
            <w:r w:rsidRPr="00EC6750">
              <w:t>No of fields in Control record is not equ</w:t>
            </w:r>
            <w:r>
              <w:t>a</w:t>
            </w:r>
            <w:r w:rsidRPr="00EC6750">
              <w:t>l to 3</w:t>
            </w:r>
          </w:p>
        </w:tc>
      </w:tr>
      <w:tr w:rsidR="00BF3C5D" w:rsidRPr="00EC6750" w14:paraId="551B81BF" w14:textId="77777777" w:rsidTr="00BF3C5D">
        <w:trPr>
          <w:trHeight w:val="1200"/>
        </w:trPr>
        <w:tc>
          <w:tcPr>
            <w:tcW w:w="700" w:type="dxa"/>
            <w:shd w:val="clear" w:color="auto" w:fill="auto"/>
            <w:noWrap/>
            <w:vAlign w:val="bottom"/>
            <w:hideMark/>
          </w:tcPr>
          <w:p w14:paraId="03F3A716" w14:textId="77777777" w:rsidR="00BF3C5D" w:rsidRPr="00EC6750" w:rsidRDefault="00BF3C5D" w:rsidP="008D2A2B">
            <w:pPr>
              <w:jc w:val="right"/>
            </w:pPr>
            <w:r w:rsidRPr="00EC6750">
              <w:t>2</w:t>
            </w:r>
          </w:p>
        </w:tc>
        <w:tc>
          <w:tcPr>
            <w:tcW w:w="1300" w:type="dxa"/>
            <w:shd w:val="clear" w:color="auto" w:fill="auto"/>
            <w:noWrap/>
            <w:vAlign w:val="bottom"/>
            <w:hideMark/>
          </w:tcPr>
          <w:p w14:paraId="355DAA05" w14:textId="77777777" w:rsidR="00BF3C5D" w:rsidRPr="00EC6750" w:rsidRDefault="00BF3C5D" w:rsidP="008D2A2B">
            <w:pPr>
              <w:jc w:val="right"/>
            </w:pPr>
            <w:r w:rsidRPr="00EC6750">
              <w:t>12</w:t>
            </w:r>
          </w:p>
        </w:tc>
        <w:tc>
          <w:tcPr>
            <w:tcW w:w="6926" w:type="dxa"/>
            <w:shd w:val="clear" w:color="auto" w:fill="auto"/>
            <w:vAlign w:val="bottom"/>
            <w:hideMark/>
          </w:tcPr>
          <w:p w14:paraId="6550500A"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-Record type length : 2</w:t>
            </w:r>
            <w:r w:rsidRPr="00EC6750">
              <w:br/>
              <w:t xml:space="preserve">- Batch date length : 8 (DDMMYYYY) </w:t>
            </w:r>
            <w:r w:rsidRPr="00EC6750">
              <w:br/>
              <w:t>- Total records length : 7 (9999999)</w:t>
            </w:r>
          </w:p>
        </w:tc>
      </w:tr>
      <w:tr w:rsidR="00BF3C5D" w:rsidRPr="00EC6750" w14:paraId="4A55AD0A" w14:textId="77777777" w:rsidTr="00BF3C5D">
        <w:trPr>
          <w:trHeight w:val="300"/>
        </w:trPr>
        <w:tc>
          <w:tcPr>
            <w:tcW w:w="700" w:type="dxa"/>
            <w:shd w:val="clear" w:color="auto" w:fill="auto"/>
            <w:noWrap/>
            <w:vAlign w:val="bottom"/>
            <w:hideMark/>
          </w:tcPr>
          <w:p w14:paraId="1B4D6EBB" w14:textId="77777777" w:rsidR="00BF3C5D" w:rsidRPr="00EC6750" w:rsidRDefault="00BF3C5D" w:rsidP="008D2A2B">
            <w:pPr>
              <w:jc w:val="right"/>
            </w:pPr>
            <w:r w:rsidRPr="00EC6750">
              <w:t>3</w:t>
            </w:r>
          </w:p>
        </w:tc>
        <w:tc>
          <w:tcPr>
            <w:tcW w:w="1300" w:type="dxa"/>
            <w:shd w:val="clear" w:color="auto" w:fill="auto"/>
            <w:noWrap/>
            <w:vAlign w:val="bottom"/>
            <w:hideMark/>
          </w:tcPr>
          <w:p w14:paraId="049DB675" w14:textId="77777777" w:rsidR="00BF3C5D" w:rsidRPr="00EC6750" w:rsidRDefault="00BF3C5D" w:rsidP="008D2A2B">
            <w:pPr>
              <w:jc w:val="right"/>
            </w:pPr>
            <w:r w:rsidRPr="00EC6750">
              <w:t>13</w:t>
            </w:r>
          </w:p>
        </w:tc>
        <w:tc>
          <w:tcPr>
            <w:tcW w:w="6926" w:type="dxa"/>
            <w:shd w:val="clear" w:color="auto" w:fill="auto"/>
            <w:noWrap/>
            <w:vAlign w:val="bottom"/>
            <w:hideMark/>
          </w:tcPr>
          <w:p w14:paraId="316D54A9" w14:textId="77777777" w:rsidR="00BF3C5D" w:rsidRPr="00EC6750" w:rsidRDefault="00BF3C5D" w:rsidP="008D2A2B">
            <w:r w:rsidRPr="00EC6750">
              <w:t>Any field of control record is null</w:t>
            </w:r>
          </w:p>
        </w:tc>
      </w:tr>
      <w:tr w:rsidR="00BF3C5D" w:rsidRPr="00EC6750" w14:paraId="3CEA0805" w14:textId="77777777" w:rsidTr="00BF3C5D">
        <w:trPr>
          <w:trHeight w:val="300"/>
        </w:trPr>
        <w:tc>
          <w:tcPr>
            <w:tcW w:w="700" w:type="dxa"/>
            <w:shd w:val="clear" w:color="auto" w:fill="auto"/>
            <w:noWrap/>
            <w:vAlign w:val="bottom"/>
            <w:hideMark/>
          </w:tcPr>
          <w:p w14:paraId="53DC23B6" w14:textId="77777777" w:rsidR="00BF3C5D" w:rsidRPr="00EC6750" w:rsidRDefault="00BF3C5D" w:rsidP="008D2A2B">
            <w:pPr>
              <w:jc w:val="right"/>
            </w:pPr>
            <w:r w:rsidRPr="00EC6750">
              <w:t>4</w:t>
            </w:r>
          </w:p>
        </w:tc>
        <w:tc>
          <w:tcPr>
            <w:tcW w:w="1300" w:type="dxa"/>
            <w:shd w:val="clear" w:color="auto" w:fill="auto"/>
            <w:noWrap/>
            <w:vAlign w:val="bottom"/>
            <w:hideMark/>
          </w:tcPr>
          <w:p w14:paraId="3F52D71B" w14:textId="77777777" w:rsidR="00BF3C5D" w:rsidRPr="00EC6750" w:rsidRDefault="00BF3C5D" w:rsidP="008D2A2B">
            <w:pPr>
              <w:jc w:val="right"/>
            </w:pPr>
            <w:r w:rsidRPr="00EC6750">
              <w:t>14</w:t>
            </w:r>
          </w:p>
        </w:tc>
        <w:tc>
          <w:tcPr>
            <w:tcW w:w="6926" w:type="dxa"/>
            <w:shd w:val="clear" w:color="auto" w:fill="auto"/>
            <w:noWrap/>
            <w:vAlign w:val="bottom"/>
            <w:hideMark/>
          </w:tcPr>
          <w:p w14:paraId="6813066A" w14:textId="77777777" w:rsidR="00BF3C5D" w:rsidRPr="00EC6750" w:rsidRDefault="00BF3C5D" w:rsidP="008D2A2B">
            <w:r w:rsidRPr="00EC6750">
              <w:t>Value of control record type is not '10'</w:t>
            </w:r>
          </w:p>
        </w:tc>
      </w:tr>
      <w:tr w:rsidR="00BF3C5D" w:rsidRPr="00EC6750" w14:paraId="0906765B" w14:textId="77777777" w:rsidTr="00BF3C5D">
        <w:trPr>
          <w:trHeight w:val="300"/>
        </w:trPr>
        <w:tc>
          <w:tcPr>
            <w:tcW w:w="700" w:type="dxa"/>
            <w:shd w:val="clear" w:color="auto" w:fill="auto"/>
            <w:noWrap/>
            <w:vAlign w:val="bottom"/>
            <w:hideMark/>
          </w:tcPr>
          <w:p w14:paraId="794276CA" w14:textId="77777777" w:rsidR="00BF3C5D" w:rsidRPr="00EC6750" w:rsidRDefault="00BF3C5D" w:rsidP="008D2A2B">
            <w:pPr>
              <w:jc w:val="right"/>
            </w:pPr>
            <w:r w:rsidRPr="00EC6750">
              <w:t>5</w:t>
            </w:r>
          </w:p>
        </w:tc>
        <w:tc>
          <w:tcPr>
            <w:tcW w:w="1300" w:type="dxa"/>
            <w:shd w:val="clear" w:color="auto" w:fill="auto"/>
            <w:noWrap/>
            <w:vAlign w:val="bottom"/>
            <w:hideMark/>
          </w:tcPr>
          <w:p w14:paraId="05D40E76" w14:textId="77777777" w:rsidR="00BF3C5D" w:rsidRPr="00EC6750" w:rsidRDefault="00BF3C5D" w:rsidP="008D2A2B">
            <w:pPr>
              <w:jc w:val="right"/>
            </w:pPr>
            <w:r w:rsidRPr="00EC6750">
              <w:t>15</w:t>
            </w:r>
          </w:p>
        </w:tc>
        <w:tc>
          <w:tcPr>
            <w:tcW w:w="6926" w:type="dxa"/>
            <w:shd w:val="clear" w:color="auto" w:fill="auto"/>
            <w:noWrap/>
            <w:vAlign w:val="bottom"/>
            <w:hideMark/>
          </w:tcPr>
          <w:p w14:paraId="333B67B6" w14:textId="77777777" w:rsidR="00BF3C5D" w:rsidRPr="00EC6750" w:rsidRDefault="00BF3C5D" w:rsidP="008D2A2B">
            <w:r w:rsidRPr="00EC6750">
              <w:t>batch date in control record and date in file name does not match</w:t>
            </w:r>
          </w:p>
        </w:tc>
      </w:tr>
      <w:tr w:rsidR="00BF3C5D" w:rsidRPr="00EC6750" w14:paraId="52ECF93E" w14:textId="77777777" w:rsidTr="00BF3C5D">
        <w:trPr>
          <w:trHeight w:val="300"/>
        </w:trPr>
        <w:tc>
          <w:tcPr>
            <w:tcW w:w="700" w:type="dxa"/>
            <w:shd w:val="clear" w:color="auto" w:fill="auto"/>
            <w:noWrap/>
            <w:vAlign w:val="bottom"/>
            <w:hideMark/>
          </w:tcPr>
          <w:p w14:paraId="57F72E3D" w14:textId="77777777" w:rsidR="00BF3C5D" w:rsidRPr="00EC6750" w:rsidRDefault="00BF3C5D" w:rsidP="008D2A2B">
            <w:pPr>
              <w:jc w:val="right"/>
            </w:pPr>
            <w:r w:rsidRPr="00EC6750">
              <w:t>6</w:t>
            </w:r>
          </w:p>
        </w:tc>
        <w:tc>
          <w:tcPr>
            <w:tcW w:w="1300" w:type="dxa"/>
            <w:shd w:val="clear" w:color="auto" w:fill="auto"/>
            <w:noWrap/>
            <w:vAlign w:val="bottom"/>
            <w:hideMark/>
          </w:tcPr>
          <w:p w14:paraId="40B5C84E" w14:textId="77777777" w:rsidR="00BF3C5D" w:rsidRPr="00EC6750" w:rsidRDefault="00BF3C5D" w:rsidP="008D2A2B">
            <w:pPr>
              <w:jc w:val="right"/>
            </w:pPr>
            <w:r w:rsidRPr="00EC6750">
              <w:t>16</w:t>
            </w:r>
          </w:p>
        </w:tc>
        <w:tc>
          <w:tcPr>
            <w:tcW w:w="6926" w:type="dxa"/>
            <w:shd w:val="clear" w:color="auto" w:fill="auto"/>
            <w:noWrap/>
            <w:vAlign w:val="bottom"/>
            <w:hideMark/>
          </w:tcPr>
          <w:p w14:paraId="18D232A1" w14:textId="77777777" w:rsidR="00BF3C5D" w:rsidRPr="00EC6750" w:rsidRDefault="00BF3C5D" w:rsidP="008D2A2B">
            <w:r w:rsidRPr="00EC6750">
              <w:t>Total number of records in file does not matches with 'Total records' field in file</w:t>
            </w:r>
          </w:p>
        </w:tc>
      </w:tr>
      <w:tr w:rsidR="00BF3C5D" w:rsidRPr="00EC6750" w14:paraId="6EC9061A" w14:textId="77777777" w:rsidTr="00BF3C5D">
        <w:trPr>
          <w:trHeight w:val="300"/>
        </w:trPr>
        <w:tc>
          <w:tcPr>
            <w:tcW w:w="700" w:type="dxa"/>
            <w:shd w:val="clear" w:color="auto" w:fill="auto"/>
            <w:noWrap/>
            <w:vAlign w:val="bottom"/>
            <w:hideMark/>
          </w:tcPr>
          <w:p w14:paraId="6822A68C" w14:textId="77777777" w:rsidR="00BF3C5D" w:rsidRPr="00EC6750" w:rsidRDefault="00BF3C5D" w:rsidP="008D2A2B"/>
        </w:tc>
        <w:tc>
          <w:tcPr>
            <w:tcW w:w="1300" w:type="dxa"/>
            <w:shd w:val="clear" w:color="auto" w:fill="auto"/>
            <w:noWrap/>
            <w:vAlign w:val="bottom"/>
            <w:hideMark/>
          </w:tcPr>
          <w:p w14:paraId="145C3FB3" w14:textId="77777777" w:rsidR="00BF3C5D" w:rsidRPr="00EC6750" w:rsidRDefault="00BF3C5D" w:rsidP="008D2A2B"/>
        </w:tc>
        <w:tc>
          <w:tcPr>
            <w:tcW w:w="6926" w:type="dxa"/>
            <w:shd w:val="clear" w:color="auto" w:fill="auto"/>
            <w:noWrap/>
            <w:vAlign w:val="bottom"/>
            <w:hideMark/>
          </w:tcPr>
          <w:p w14:paraId="32046CA7" w14:textId="77777777" w:rsidR="00BF3C5D" w:rsidRPr="00EC6750" w:rsidRDefault="00BF3C5D" w:rsidP="008D2A2B"/>
        </w:tc>
      </w:tr>
      <w:tr w:rsidR="00BF3C5D" w:rsidRPr="00EC6750" w14:paraId="2EA7C165" w14:textId="77777777" w:rsidTr="00BF3C5D">
        <w:trPr>
          <w:trHeight w:val="300"/>
        </w:trPr>
        <w:tc>
          <w:tcPr>
            <w:tcW w:w="700" w:type="dxa"/>
            <w:shd w:val="clear" w:color="auto" w:fill="auto"/>
            <w:noWrap/>
            <w:vAlign w:val="bottom"/>
            <w:hideMark/>
          </w:tcPr>
          <w:p w14:paraId="30FBFF91" w14:textId="77777777" w:rsidR="00BF3C5D" w:rsidRPr="00EC6750" w:rsidRDefault="00BF3C5D" w:rsidP="008D2A2B">
            <w:r w:rsidRPr="00EC6750">
              <w:t> </w:t>
            </w:r>
          </w:p>
        </w:tc>
        <w:tc>
          <w:tcPr>
            <w:tcW w:w="1300" w:type="dxa"/>
            <w:shd w:val="clear" w:color="auto" w:fill="auto"/>
            <w:noWrap/>
            <w:vAlign w:val="center"/>
            <w:hideMark/>
          </w:tcPr>
          <w:p w14:paraId="4E883BB6"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5B678D62" w14:textId="77777777" w:rsidR="00BF3C5D" w:rsidRPr="00EC6750" w:rsidRDefault="00BF3C5D" w:rsidP="008D2A2B">
            <w:pPr>
              <w:jc w:val="center"/>
              <w:rPr>
                <w:b/>
                <w:bCs/>
              </w:rPr>
            </w:pPr>
            <w:r w:rsidRPr="00EC6750">
              <w:rPr>
                <w:b/>
                <w:bCs/>
              </w:rPr>
              <w:t>Data Record</w:t>
            </w:r>
          </w:p>
        </w:tc>
      </w:tr>
      <w:tr w:rsidR="00BF3C5D" w:rsidRPr="00EC6750" w14:paraId="785C9CA7" w14:textId="77777777" w:rsidTr="00BF3C5D">
        <w:trPr>
          <w:trHeight w:val="300"/>
        </w:trPr>
        <w:tc>
          <w:tcPr>
            <w:tcW w:w="700" w:type="dxa"/>
            <w:shd w:val="clear" w:color="auto" w:fill="auto"/>
            <w:noWrap/>
            <w:vAlign w:val="bottom"/>
            <w:hideMark/>
          </w:tcPr>
          <w:p w14:paraId="74B2FC88" w14:textId="77777777" w:rsidR="00BF3C5D" w:rsidRPr="00EC6750" w:rsidRDefault="00BF3C5D" w:rsidP="008D2A2B">
            <w:pPr>
              <w:rPr>
                <w:b/>
                <w:bCs/>
              </w:rPr>
            </w:pPr>
            <w:r w:rsidRPr="00EC6750">
              <w:rPr>
                <w:b/>
                <w:bCs/>
              </w:rPr>
              <w:lastRenderedPageBreak/>
              <w:t>Sr</w:t>
            </w:r>
            <w:r>
              <w:rPr>
                <w:b/>
                <w:bCs/>
              </w:rPr>
              <w:t>.</w:t>
            </w:r>
            <w:r w:rsidRPr="00EC6750">
              <w:rPr>
                <w:b/>
                <w:bCs/>
              </w:rPr>
              <w:t xml:space="preserve"> No. </w:t>
            </w:r>
          </w:p>
        </w:tc>
        <w:tc>
          <w:tcPr>
            <w:tcW w:w="1300" w:type="dxa"/>
            <w:shd w:val="clear" w:color="auto" w:fill="auto"/>
            <w:noWrap/>
            <w:vAlign w:val="bottom"/>
            <w:hideMark/>
          </w:tcPr>
          <w:p w14:paraId="118EDA21"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3052ED0B" w14:textId="77777777" w:rsidR="00BF3C5D" w:rsidRPr="00EC6750" w:rsidRDefault="00BF3C5D" w:rsidP="008D2A2B">
            <w:pPr>
              <w:rPr>
                <w:b/>
                <w:bCs/>
              </w:rPr>
            </w:pPr>
            <w:r w:rsidRPr="00EC6750">
              <w:rPr>
                <w:b/>
                <w:bCs/>
              </w:rPr>
              <w:t>Description</w:t>
            </w:r>
          </w:p>
        </w:tc>
      </w:tr>
      <w:tr w:rsidR="00BF3C5D" w:rsidRPr="00EC6750" w14:paraId="7B7C811D" w14:textId="77777777" w:rsidTr="00BF3C5D">
        <w:trPr>
          <w:trHeight w:val="300"/>
        </w:trPr>
        <w:tc>
          <w:tcPr>
            <w:tcW w:w="700" w:type="dxa"/>
            <w:shd w:val="clear" w:color="auto" w:fill="auto"/>
            <w:noWrap/>
            <w:vAlign w:val="bottom"/>
            <w:hideMark/>
          </w:tcPr>
          <w:p w14:paraId="13F2B4D2" w14:textId="77777777" w:rsidR="00BF3C5D" w:rsidRPr="00EC6750" w:rsidRDefault="00BF3C5D" w:rsidP="008D2A2B">
            <w:pPr>
              <w:jc w:val="right"/>
            </w:pPr>
            <w:r w:rsidRPr="00EC6750">
              <w:t>1</w:t>
            </w:r>
          </w:p>
        </w:tc>
        <w:tc>
          <w:tcPr>
            <w:tcW w:w="1300" w:type="dxa"/>
            <w:shd w:val="clear" w:color="auto" w:fill="auto"/>
            <w:noWrap/>
            <w:vAlign w:val="bottom"/>
            <w:hideMark/>
          </w:tcPr>
          <w:p w14:paraId="610FA365" w14:textId="77777777" w:rsidR="00BF3C5D" w:rsidRPr="00EC6750" w:rsidRDefault="00BF3C5D" w:rsidP="008D2A2B">
            <w:pPr>
              <w:jc w:val="right"/>
            </w:pPr>
            <w:r w:rsidRPr="00EC6750">
              <w:t>21</w:t>
            </w:r>
          </w:p>
        </w:tc>
        <w:tc>
          <w:tcPr>
            <w:tcW w:w="6926" w:type="dxa"/>
            <w:shd w:val="clear" w:color="auto" w:fill="auto"/>
            <w:noWrap/>
            <w:vAlign w:val="bottom"/>
            <w:hideMark/>
          </w:tcPr>
          <w:p w14:paraId="2FFC41FE" w14:textId="77777777" w:rsidR="00BF3C5D" w:rsidRPr="00EC6750" w:rsidRDefault="00BF3C5D" w:rsidP="008D2A2B">
            <w:r w:rsidRPr="00EC6750">
              <w:t>Total No of fields in data record is not equ</w:t>
            </w:r>
            <w:r>
              <w:t>a</w:t>
            </w:r>
            <w:r w:rsidRPr="00EC6750">
              <w:t>l to 12</w:t>
            </w:r>
          </w:p>
        </w:tc>
      </w:tr>
      <w:tr w:rsidR="00BF3C5D" w:rsidRPr="00EC6750" w14:paraId="7FC7AE81" w14:textId="77777777" w:rsidTr="00BF3C5D">
        <w:trPr>
          <w:trHeight w:val="3900"/>
        </w:trPr>
        <w:tc>
          <w:tcPr>
            <w:tcW w:w="700" w:type="dxa"/>
            <w:shd w:val="clear" w:color="auto" w:fill="auto"/>
            <w:noWrap/>
            <w:vAlign w:val="bottom"/>
            <w:hideMark/>
          </w:tcPr>
          <w:p w14:paraId="72723F8D" w14:textId="77777777" w:rsidR="00BF3C5D" w:rsidRPr="00EC6750" w:rsidRDefault="00BF3C5D" w:rsidP="008D2A2B">
            <w:pPr>
              <w:jc w:val="right"/>
            </w:pPr>
            <w:r w:rsidRPr="00EC6750">
              <w:t>2</w:t>
            </w:r>
          </w:p>
        </w:tc>
        <w:tc>
          <w:tcPr>
            <w:tcW w:w="1300" w:type="dxa"/>
            <w:shd w:val="clear" w:color="auto" w:fill="auto"/>
            <w:noWrap/>
            <w:vAlign w:val="bottom"/>
            <w:hideMark/>
          </w:tcPr>
          <w:p w14:paraId="23FCF48B" w14:textId="77777777" w:rsidR="00BF3C5D" w:rsidRPr="00EC6750" w:rsidRDefault="00BF3C5D" w:rsidP="008D2A2B">
            <w:pPr>
              <w:jc w:val="right"/>
            </w:pPr>
            <w:r w:rsidRPr="00EC6750">
              <w:t>22</w:t>
            </w:r>
          </w:p>
        </w:tc>
        <w:tc>
          <w:tcPr>
            <w:tcW w:w="6926" w:type="dxa"/>
            <w:shd w:val="clear" w:color="auto" w:fill="auto"/>
            <w:vAlign w:val="bottom"/>
            <w:hideMark/>
          </w:tcPr>
          <w:p w14:paraId="3A3E36C3"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or 3 or null) </w:t>
            </w:r>
          </w:p>
        </w:tc>
      </w:tr>
      <w:tr w:rsidR="00BF3C5D" w:rsidRPr="00EC6750" w14:paraId="353F92F1" w14:textId="77777777" w:rsidTr="00BF3C5D">
        <w:trPr>
          <w:trHeight w:val="300"/>
        </w:trPr>
        <w:tc>
          <w:tcPr>
            <w:tcW w:w="700" w:type="dxa"/>
            <w:shd w:val="clear" w:color="auto" w:fill="auto"/>
            <w:noWrap/>
            <w:vAlign w:val="bottom"/>
            <w:hideMark/>
          </w:tcPr>
          <w:p w14:paraId="2A7E78A3" w14:textId="77777777" w:rsidR="00BF3C5D" w:rsidRPr="00EC6750" w:rsidRDefault="00BF3C5D" w:rsidP="008D2A2B">
            <w:pPr>
              <w:jc w:val="right"/>
            </w:pPr>
            <w:r w:rsidRPr="00EC6750">
              <w:t>3</w:t>
            </w:r>
          </w:p>
        </w:tc>
        <w:tc>
          <w:tcPr>
            <w:tcW w:w="1300" w:type="dxa"/>
            <w:shd w:val="clear" w:color="auto" w:fill="auto"/>
            <w:noWrap/>
            <w:vAlign w:val="bottom"/>
            <w:hideMark/>
          </w:tcPr>
          <w:p w14:paraId="50E6BCBC" w14:textId="77777777" w:rsidR="00BF3C5D" w:rsidRPr="00EC6750" w:rsidRDefault="00BF3C5D" w:rsidP="008D2A2B">
            <w:pPr>
              <w:jc w:val="right"/>
            </w:pPr>
            <w:r w:rsidRPr="00EC6750">
              <w:t>23</w:t>
            </w:r>
          </w:p>
        </w:tc>
        <w:tc>
          <w:tcPr>
            <w:tcW w:w="6926" w:type="dxa"/>
            <w:shd w:val="clear" w:color="auto" w:fill="auto"/>
            <w:noWrap/>
            <w:vAlign w:val="bottom"/>
            <w:hideMark/>
          </w:tcPr>
          <w:p w14:paraId="3EE368FD" w14:textId="77777777" w:rsidR="00BF3C5D" w:rsidRPr="00EC6750" w:rsidRDefault="00BF3C5D" w:rsidP="008D2A2B">
            <w:r w:rsidRPr="00EC6750">
              <w:t>Any field of data record is null except Reconciliation flag</w:t>
            </w:r>
          </w:p>
        </w:tc>
      </w:tr>
      <w:tr w:rsidR="00BF3C5D" w:rsidRPr="00EC6750" w14:paraId="7EC069DE" w14:textId="77777777" w:rsidTr="00BF3C5D">
        <w:trPr>
          <w:trHeight w:val="300"/>
        </w:trPr>
        <w:tc>
          <w:tcPr>
            <w:tcW w:w="700" w:type="dxa"/>
            <w:shd w:val="clear" w:color="auto" w:fill="auto"/>
            <w:noWrap/>
            <w:vAlign w:val="bottom"/>
            <w:hideMark/>
          </w:tcPr>
          <w:p w14:paraId="62F50A01" w14:textId="77777777" w:rsidR="00BF3C5D" w:rsidRPr="00EC6750" w:rsidRDefault="00BF3C5D" w:rsidP="008D2A2B">
            <w:pPr>
              <w:jc w:val="right"/>
            </w:pPr>
            <w:r w:rsidRPr="00EC6750">
              <w:t>4</w:t>
            </w:r>
          </w:p>
        </w:tc>
        <w:tc>
          <w:tcPr>
            <w:tcW w:w="1300" w:type="dxa"/>
            <w:shd w:val="clear" w:color="auto" w:fill="auto"/>
            <w:noWrap/>
            <w:vAlign w:val="bottom"/>
            <w:hideMark/>
          </w:tcPr>
          <w:p w14:paraId="6D8DBC20" w14:textId="77777777" w:rsidR="00BF3C5D" w:rsidRPr="00EC6750" w:rsidRDefault="00BF3C5D" w:rsidP="008D2A2B">
            <w:pPr>
              <w:jc w:val="right"/>
            </w:pPr>
            <w:r w:rsidRPr="00EC6750">
              <w:t>24</w:t>
            </w:r>
          </w:p>
        </w:tc>
        <w:tc>
          <w:tcPr>
            <w:tcW w:w="6926" w:type="dxa"/>
            <w:shd w:val="clear" w:color="auto" w:fill="auto"/>
            <w:noWrap/>
            <w:vAlign w:val="bottom"/>
            <w:hideMark/>
          </w:tcPr>
          <w:p w14:paraId="717709D0" w14:textId="77777777" w:rsidR="00BF3C5D" w:rsidRPr="00EC6750" w:rsidRDefault="00BF3C5D" w:rsidP="008D2A2B">
            <w:r w:rsidRPr="00EC6750">
              <w:t>Value of data record type is not '20'</w:t>
            </w:r>
          </w:p>
        </w:tc>
      </w:tr>
      <w:tr w:rsidR="00BF3C5D" w:rsidRPr="00EC6750" w14:paraId="73148EDB" w14:textId="77777777" w:rsidTr="00BF3C5D">
        <w:trPr>
          <w:trHeight w:val="300"/>
        </w:trPr>
        <w:tc>
          <w:tcPr>
            <w:tcW w:w="700" w:type="dxa"/>
            <w:shd w:val="clear" w:color="auto" w:fill="auto"/>
            <w:noWrap/>
            <w:vAlign w:val="bottom"/>
            <w:hideMark/>
          </w:tcPr>
          <w:p w14:paraId="36AA6CD9" w14:textId="77777777" w:rsidR="00BF3C5D" w:rsidRPr="00EC6750" w:rsidRDefault="00BF3C5D" w:rsidP="008D2A2B">
            <w:pPr>
              <w:jc w:val="right"/>
            </w:pPr>
            <w:r w:rsidRPr="00EC6750">
              <w:t>5</w:t>
            </w:r>
          </w:p>
        </w:tc>
        <w:tc>
          <w:tcPr>
            <w:tcW w:w="1300" w:type="dxa"/>
            <w:shd w:val="clear" w:color="auto" w:fill="auto"/>
            <w:noWrap/>
            <w:vAlign w:val="bottom"/>
            <w:hideMark/>
          </w:tcPr>
          <w:p w14:paraId="431E9CC5" w14:textId="77777777" w:rsidR="00BF3C5D" w:rsidRPr="00EC6750" w:rsidRDefault="00BF3C5D" w:rsidP="008D2A2B">
            <w:pPr>
              <w:jc w:val="right"/>
            </w:pPr>
            <w:r w:rsidRPr="00EC6750">
              <w:t>25</w:t>
            </w:r>
          </w:p>
        </w:tc>
        <w:tc>
          <w:tcPr>
            <w:tcW w:w="6926" w:type="dxa"/>
            <w:shd w:val="clear" w:color="auto" w:fill="auto"/>
            <w:noWrap/>
            <w:vAlign w:val="bottom"/>
            <w:hideMark/>
          </w:tcPr>
          <w:p w14:paraId="0871068A" w14:textId="77777777" w:rsidR="00BF3C5D" w:rsidRPr="00EC6750" w:rsidRDefault="00BF3C5D" w:rsidP="008D2A2B">
            <w:r w:rsidRPr="00EC6750">
              <w:t>Market Type not in (01,02,03,04,05)</w:t>
            </w:r>
          </w:p>
        </w:tc>
      </w:tr>
      <w:tr w:rsidR="00BF3C5D" w:rsidRPr="00EC6750" w14:paraId="791FC73C" w14:textId="77777777" w:rsidTr="00BF3C5D">
        <w:trPr>
          <w:trHeight w:val="300"/>
        </w:trPr>
        <w:tc>
          <w:tcPr>
            <w:tcW w:w="700" w:type="dxa"/>
            <w:shd w:val="clear" w:color="auto" w:fill="auto"/>
            <w:noWrap/>
            <w:vAlign w:val="bottom"/>
            <w:hideMark/>
          </w:tcPr>
          <w:p w14:paraId="76B966A2" w14:textId="77777777" w:rsidR="00BF3C5D" w:rsidRPr="00EC6750" w:rsidRDefault="00BF3C5D" w:rsidP="008D2A2B">
            <w:pPr>
              <w:jc w:val="right"/>
            </w:pPr>
            <w:r w:rsidRPr="00EC6750">
              <w:t>6</w:t>
            </w:r>
          </w:p>
        </w:tc>
        <w:tc>
          <w:tcPr>
            <w:tcW w:w="1300" w:type="dxa"/>
            <w:shd w:val="clear" w:color="auto" w:fill="auto"/>
            <w:noWrap/>
            <w:vAlign w:val="bottom"/>
            <w:hideMark/>
          </w:tcPr>
          <w:p w14:paraId="41A35774" w14:textId="77777777" w:rsidR="00BF3C5D" w:rsidRPr="00EC6750" w:rsidRDefault="00BF3C5D" w:rsidP="008D2A2B">
            <w:pPr>
              <w:jc w:val="right"/>
            </w:pPr>
            <w:r w:rsidRPr="00EC6750">
              <w:t>26</w:t>
            </w:r>
          </w:p>
        </w:tc>
        <w:tc>
          <w:tcPr>
            <w:tcW w:w="6926" w:type="dxa"/>
            <w:shd w:val="clear" w:color="auto" w:fill="auto"/>
            <w:noWrap/>
            <w:vAlign w:val="bottom"/>
            <w:hideMark/>
          </w:tcPr>
          <w:p w14:paraId="325EC7B2" w14:textId="77777777" w:rsidR="00BF3C5D" w:rsidRPr="00EC6750" w:rsidRDefault="00BF3C5D" w:rsidP="008D2A2B">
            <w:r w:rsidRPr="00EC6750">
              <w:t>Settlement Type not in (N,W,A,L,P,Q,F,D)</w:t>
            </w:r>
          </w:p>
        </w:tc>
      </w:tr>
      <w:tr w:rsidR="00BF3C5D" w:rsidRPr="00EC6750" w14:paraId="3B6C685A" w14:textId="77777777" w:rsidTr="00BF3C5D">
        <w:trPr>
          <w:trHeight w:val="300"/>
        </w:trPr>
        <w:tc>
          <w:tcPr>
            <w:tcW w:w="700" w:type="dxa"/>
            <w:shd w:val="clear" w:color="auto" w:fill="auto"/>
            <w:noWrap/>
            <w:vAlign w:val="bottom"/>
            <w:hideMark/>
          </w:tcPr>
          <w:p w14:paraId="532B4540" w14:textId="77777777" w:rsidR="00BF3C5D" w:rsidRPr="00EC6750" w:rsidRDefault="00BF3C5D" w:rsidP="008D2A2B">
            <w:pPr>
              <w:jc w:val="right"/>
            </w:pPr>
            <w:r w:rsidRPr="00EC6750">
              <w:t>7</w:t>
            </w:r>
          </w:p>
        </w:tc>
        <w:tc>
          <w:tcPr>
            <w:tcW w:w="1300" w:type="dxa"/>
            <w:shd w:val="clear" w:color="auto" w:fill="auto"/>
            <w:noWrap/>
            <w:vAlign w:val="bottom"/>
            <w:hideMark/>
          </w:tcPr>
          <w:p w14:paraId="3E0C9D37" w14:textId="77777777" w:rsidR="00BF3C5D" w:rsidRPr="00EC6750" w:rsidRDefault="00BF3C5D" w:rsidP="008D2A2B">
            <w:pPr>
              <w:jc w:val="right"/>
            </w:pPr>
            <w:r w:rsidRPr="00EC6750">
              <w:t>27</w:t>
            </w:r>
          </w:p>
        </w:tc>
        <w:tc>
          <w:tcPr>
            <w:tcW w:w="6926" w:type="dxa"/>
            <w:shd w:val="clear" w:color="auto" w:fill="auto"/>
            <w:noWrap/>
            <w:vAlign w:val="bottom"/>
            <w:hideMark/>
          </w:tcPr>
          <w:p w14:paraId="04F80F37" w14:textId="77777777" w:rsidR="00BF3C5D" w:rsidRPr="00EC6750" w:rsidRDefault="00BF3C5D" w:rsidP="008D2A2B">
            <w:r w:rsidRPr="00EC6750">
              <w:t>Settlement Number not valid</w:t>
            </w:r>
          </w:p>
        </w:tc>
      </w:tr>
      <w:tr w:rsidR="00BF3C5D" w:rsidRPr="00EC6750" w14:paraId="5A092467" w14:textId="77777777" w:rsidTr="00BF3C5D">
        <w:trPr>
          <w:trHeight w:val="300"/>
        </w:trPr>
        <w:tc>
          <w:tcPr>
            <w:tcW w:w="700" w:type="dxa"/>
            <w:shd w:val="clear" w:color="auto" w:fill="auto"/>
            <w:noWrap/>
            <w:vAlign w:val="bottom"/>
            <w:hideMark/>
          </w:tcPr>
          <w:p w14:paraId="48EC2773" w14:textId="77777777" w:rsidR="00BF3C5D" w:rsidRPr="00EC6750" w:rsidRDefault="00BF3C5D" w:rsidP="008D2A2B">
            <w:pPr>
              <w:jc w:val="right"/>
            </w:pPr>
            <w:r w:rsidRPr="00EC6750">
              <w:t>8</w:t>
            </w:r>
          </w:p>
        </w:tc>
        <w:tc>
          <w:tcPr>
            <w:tcW w:w="1300" w:type="dxa"/>
            <w:shd w:val="clear" w:color="auto" w:fill="auto"/>
            <w:noWrap/>
            <w:vAlign w:val="bottom"/>
            <w:hideMark/>
          </w:tcPr>
          <w:p w14:paraId="26B2500E" w14:textId="77777777" w:rsidR="00BF3C5D" w:rsidRPr="00EC6750" w:rsidRDefault="00BF3C5D" w:rsidP="008D2A2B">
            <w:pPr>
              <w:jc w:val="right"/>
            </w:pPr>
            <w:r w:rsidRPr="00EC6750">
              <w:t>28</w:t>
            </w:r>
          </w:p>
        </w:tc>
        <w:tc>
          <w:tcPr>
            <w:tcW w:w="6926" w:type="dxa"/>
            <w:shd w:val="clear" w:color="auto" w:fill="auto"/>
            <w:noWrap/>
            <w:vAlign w:val="bottom"/>
            <w:hideMark/>
          </w:tcPr>
          <w:p w14:paraId="21B5E46E" w14:textId="77777777" w:rsidR="00BF3C5D" w:rsidRPr="00EC6750" w:rsidRDefault="00BF3C5D" w:rsidP="008D2A2B">
            <w:r w:rsidRPr="00EC6750">
              <w:t>Symbol-ISIN  combination not present in Securities table</w:t>
            </w:r>
          </w:p>
        </w:tc>
      </w:tr>
      <w:tr w:rsidR="00BF3C5D" w:rsidRPr="00EC6750" w14:paraId="4C84577E" w14:textId="77777777" w:rsidTr="00BF3C5D">
        <w:trPr>
          <w:trHeight w:val="300"/>
        </w:trPr>
        <w:tc>
          <w:tcPr>
            <w:tcW w:w="700" w:type="dxa"/>
            <w:shd w:val="clear" w:color="auto" w:fill="auto"/>
            <w:noWrap/>
            <w:vAlign w:val="bottom"/>
            <w:hideMark/>
          </w:tcPr>
          <w:p w14:paraId="2BC67875" w14:textId="77777777" w:rsidR="00BF3C5D" w:rsidRPr="00EC6750" w:rsidRDefault="00BF3C5D" w:rsidP="008D2A2B">
            <w:pPr>
              <w:jc w:val="right"/>
            </w:pPr>
            <w:r w:rsidRPr="00EC6750">
              <w:t>9</w:t>
            </w:r>
          </w:p>
        </w:tc>
        <w:tc>
          <w:tcPr>
            <w:tcW w:w="1300" w:type="dxa"/>
            <w:shd w:val="clear" w:color="auto" w:fill="auto"/>
            <w:noWrap/>
            <w:vAlign w:val="bottom"/>
            <w:hideMark/>
          </w:tcPr>
          <w:p w14:paraId="7807EFB3" w14:textId="77777777" w:rsidR="00BF3C5D" w:rsidRPr="00EC6750" w:rsidRDefault="00BF3C5D" w:rsidP="008D2A2B">
            <w:pPr>
              <w:jc w:val="right"/>
            </w:pPr>
            <w:r w:rsidRPr="00EC6750">
              <w:t>29</w:t>
            </w:r>
          </w:p>
        </w:tc>
        <w:tc>
          <w:tcPr>
            <w:tcW w:w="6926" w:type="dxa"/>
            <w:shd w:val="clear" w:color="auto" w:fill="auto"/>
            <w:noWrap/>
            <w:vAlign w:val="bottom"/>
            <w:hideMark/>
          </w:tcPr>
          <w:p w14:paraId="6383A601" w14:textId="77777777" w:rsidR="00BF3C5D" w:rsidRPr="00EC6750" w:rsidRDefault="00BF3C5D" w:rsidP="008D2A2B">
            <w:r w:rsidRPr="00EC6750">
              <w:t>Tra</w:t>
            </w:r>
            <w:r>
              <w:t>n</w:t>
            </w:r>
            <w:r w:rsidRPr="00EC6750">
              <w:t>saction Type not valid (other than B - Buy OR S - Sell)</w:t>
            </w:r>
          </w:p>
        </w:tc>
      </w:tr>
      <w:tr w:rsidR="00BF3C5D" w:rsidRPr="00EC6750" w14:paraId="4A3764E8" w14:textId="77777777" w:rsidTr="00BF3C5D">
        <w:trPr>
          <w:trHeight w:val="300"/>
        </w:trPr>
        <w:tc>
          <w:tcPr>
            <w:tcW w:w="700" w:type="dxa"/>
            <w:shd w:val="clear" w:color="auto" w:fill="auto"/>
            <w:noWrap/>
            <w:vAlign w:val="bottom"/>
            <w:hideMark/>
          </w:tcPr>
          <w:p w14:paraId="0C1D6288" w14:textId="77777777" w:rsidR="00BF3C5D" w:rsidRPr="00EC6750" w:rsidRDefault="00BF3C5D" w:rsidP="008D2A2B">
            <w:pPr>
              <w:jc w:val="right"/>
            </w:pPr>
            <w:r w:rsidRPr="00EC6750">
              <w:t>10</w:t>
            </w:r>
          </w:p>
        </w:tc>
        <w:tc>
          <w:tcPr>
            <w:tcW w:w="1300" w:type="dxa"/>
            <w:shd w:val="clear" w:color="auto" w:fill="auto"/>
            <w:noWrap/>
            <w:vAlign w:val="bottom"/>
            <w:hideMark/>
          </w:tcPr>
          <w:p w14:paraId="5E59A225" w14:textId="77777777" w:rsidR="00BF3C5D" w:rsidRPr="00EC6750" w:rsidRDefault="00BF3C5D" w:rsidP="008D2A2B">
            <w:pPr>
              <w:jc w:val="right"/>
            </w:pPr>
            <w:r w:rsidRPr="00EC6750">
              <w:t>30</w:t>
            </w:r>
          </w:p>
        </w:tc>
        <w:tc>
          <w:tcPr>
            <w:tcW w:w="6926" w:type="dxa"/>
            <w:shd w:val="clear" w:color="auto" w:fill="auto"/>
            <w:noWrap/>
            <w:vAlign w:val="bottom"/>
            <w:hideMark/>
          </w:tcPr>
          <w:p w14:paraId="2FAE3BC3" w14:textId="77777777" w:rsidR="00BF3C5D" w:rsidRPr="00EC6750" w:rsidRDefault="00BF3C5D" w:rsidP="008D2A2B">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ty for proper format(999999999.999)</w:t>
            </w:r>
          </w:p>
        </w:tc>
      </w:tr>
      <w:tr w:rsidR="00BF3C5D" w:rsidRPr="00EC6750" w14:paraId="784F220E" w14:textId="77777777" w:rsidTr="00BF3C5D">
        <w:trPr>
          <w:trHeight w:val="300"/>
        </w:trPr>
        <w:tc>
          <w:tcPr>
            <w:tcW w:w="700" w:type="dxa"/>
            <w:shd w:val="clear" w:color="auto" w:fill="auto"/>
            <w:noWrap/>
            <w:vAlign w:val="bottom"/>
            <w:hideMark/>
          </w:tcPr>
          <w:p w14:paraId="4A26F38B" w14:textId="77777777" w:rsidR="00BF3C5D" w:rsidRPr="00EC6750" w:rsidRDefault="00BF3C5D" w:rsidP="008D2A2B">
            <w:pPr>
              <w:jc w:val="right"/>
            </w:pPr>
            <w:r w:rsidRPr="00EC6750">
              <w:t>11</w:t>
            </w:r>
          </w:p>
        </w:tc>
        <w:tc>
          <w:tcPr>
            <w:tcW w:w="1300" w:type="dxa"/>
            <w:shd w:val="clear" w:color="auto" w:fill="auto"/>
            <w:noWrap/>
            <w:vAlign w:val="bottom"/>
            <w:hideMark/>
          </w:tcPr>
          <w:p w14:paraId="5359FE7A" w14:textId="77777777" w:rsidR="00BF3C5D" w:rsidRPr="00EC6750" w:rsidRDefault="00BF3C5D" w:rsidP="008D2A2B">
            <w:pPr>
              <w:jc w:val="right"/>
            </w:pPr>
            <w:r w:rsidRPr="00EC6750">
              <w:t>31</w:t>
            </w:r>
          </w:p>
        </w:tc>
        <w:tc>
          <w:tcPr>
            <w:tcW w:w="6926" w:type="dxa"/>
            <w:shd w:val="clear" w:color="auto" w:fill="auto"/>
            <w:noWrap/>
            <w:vAlign w:val="bottom"/>
            <w:hideMark/>
          </w:tcPr>
          <w:p w14:paraId="3E846623" w14:textId="77777777" w:rsidR="00BF3C5D" w:rsidRPr="00EC6750" w:rsidRDefault="00BF3C5D" w:rsidP="008D2A2B">
            <w:r w:rsidRPr="00EC6750">
              <w:t>validation :  Reconcile q</w:t>
            </w:r>
            <w:r>
              <w:t>uanti</w:t>
            </w:r>
            <w:r w:rsidRPr="00EC6750">
              <w:t>ty = Short q</w:t>
            </w:r>
            <w:r>
              <w:t>uanti</w:t>
            </w:r>
            <w:r w:rsidRPr="00EC6750">
              <w:t>ty – (Auction q</w:t>
            </w:r>
            <w:r>
              <w:t>uanti</w:t>
            </w:r>
            <w:r w:rsidRPr="00EC6750">
              <w:t>ty + Close out q</w:t>
            </w:r>
            <w:r>
              <w:t>uanti</w:t>
            </w:r>
            <w:r w:rsidRPr="00EC6750">
              <w:t>ty)</w:t>
            </w:r>
          </w:p>
        </w:tc>
      </w:tr>
      <w:tr w:rsidR="00BF3C5D" w:rsidRPr="00EC6750" w14:paraId="6910446B" w14:textId="77777777" w:rsidTr="00BF3C5D">
        <w:trPr>
          <w:trHeight w:val="300"/>
        </w:trPr>
        <w:tc>
          <w:tcPr>
            <w:tcW w:w="700" w:type="dxa"/>
            <w:shd w:val="clear" w:color="auto" w:fill="auto"/>
            <w:noWrap/>
            <w:vAlign w:val="bottom"/>
            <w:hideMark/>
          </w:tcPr>
          <w:p w14:paraId="0EDA6F05" w14:textId="77777777" w:rsidR="00BF3C5D" w:rsidRPr="00EC6750" w:rsidRDefault="00BF3C5D" w:rsidP="008D2A2B">
            <w:pPr>
              <w:jc w:val="right"/>
            </w:pPr>
            <w:r w:rsidRPr="00EC6750">
              <w:t>12</w:t>
            </w:r>
          </w:p>
        </w:tc>
        <w:tc>
          <w:tcPr>
            <w:tcW w:w="1300" w:type="dxa"/>
            <w:shd w:val="clear" w:color="auto" w:fill="auto"/>
            <w:noWrap/>
            <w:vAlign w:val="bottom"/>
            <w:hideMark/>
          </w:tcPr>
          <w:p w14:paraId="6CE1D713" w14:textId="77777777" w:rsidR="00BF3C5D" w:rsidRPr="00EC6750" w:rsidRDefault="00BF3C5D" w:rsidP="008D2A2B">
            <w:pPr>
              <w:jc w:val="right"/>
            </w:pPr>
            <w:r w:rsidRPr="00EC6750">
              <w:t>32</w:t>
            </w:r>
          </w:p>
        </w:tc>
        <w:tc>
          <w:tcPr>
            <w:tcW w:w="6926" w:type="dxa"/>
            <w:shd w:val="clear" w:color="auto" w:fill="auto"/>
            <w:noWrap/>
            <w:vAlign w:val="bottom"/>
            <w:hideMark/>
          </w:tcPr>
          <w:p w14:paraId="2F04DFF3" w14:textId="77777777" w:rsidR="00BF3C5D" w:rsidRPr="00EC6750" w:rsidRDefault="00BF3C5D" w:rsidP="008D2A2B">
            <w:r w:rsidRPr="00EC6750">
              <w:t>Reconciliation flag value is invalid (other than 0,1,2,3 and null)</w:t>
            </w:r>
          </w:p>
        </w:tc>
      </w:tr>
      <w:tr w:rsidR="00BF3C5D" w:rsidRPr="00EC6750" w14:paraId="475D26E8" w14:textId="77777777" w:rsidTr="00BF3C5D">
        <w:trPr>
          <w:trHeight w:val="600"/>
        </w:trPr>
        <w:tc>
          <w:tcPr>
            <w:tcW w:w="700" w:type="dxa"/>
            <w:shd w:val="clear" w:color="auto" w:fill="auto"/>
            <w:noWrap/>
            <w:vAlign w:val="bottom"/>
            <w:hideMark/>
          </w:tcPr>
          <w:p w14:paraId="301DA03A" w14:textId="77777777" w:rsidR="00BF3C5D" w:rsidRPr="00EC6750" w:rsidRDefault="00BF3C5D" w:rsidP="008D2A2B">
            <w:pPr>
              <w:jc w:val="right"/>
            </w:pPr>
            <w:r w:rsidRPr="00EC6750">
              <w:t>13</w:t>
            </w:r>
          </w:p>
        </w:tc>
        <w:tc>
          <w:tcPr>
            <w:tcW w:w="1300" w:type="dxa"/>
            <w:shd w:val="clear" w:color="auto" w:fill="auto"/>
            <w:noWrap/>
            <w:vAlign w:val="bottom"/>
            <w:hideMark/>
          </w:tcPr>
          <w:p w14:paraId="7B98A55D" w14:textId="77777777" w:rsidR="00BF3C5D" w:rsidRPr="00EC6750" w:rsidRDefault="00BF3C5D" w:rsidP="008D2A2B">
            <w:pPr>
              <w:jc w:val="right"/>
            </w:pPr>
            <w:r w:rsidRPr="00EC6750">
              <w:t>33</w:t>
            </w:r>
          </w:p>
        </w:tc>
        <w:tc>
          <w:tcPr>
            <w:tcW w:w="6926" w:type="dxa"/>
            <w:shd w:val="clear" w:color="auto" w:fill="auto"/>
            <w:vAlign w:val="bottom"/>
            <w:hideMark/>
          </w:tcPr>
          <w:p w14:paraId="2A0CC7E3" w14:textId="77777777" w:rsidR="00BF3C5D" w:rsidRPr="00EC6750" w:rsidRDefault="00BF3C5D" w:rsidP="008D2A2B">
            <w:r w:rsidRPr="00EC6750">
              <w:t>Client obligation validation (Obligation of client for given security on given settlement type and number is not valid)</w:t>
            </w:r>
          </w:p>
        </w:tc>
      </w:tr>
    </w:tbl>
    <w:p w14:paraId="5BAA6B25" w14:textId="77777777" w:rsidR="00BF3C5D" w:rsidRDefault="00BF3C5D" w:rsidP="00BF3C5D">
      <w:pPr>
        <w:pStyle w:val="Default"/>
        <w:rPr>
          <w:sz w:val="23"/>
          <w:szCs w:val="23"/>
        </w:rPr>
      </w:pPr>
    </w:p>
    <w:p w14:paraId="2D2C1D36" w14:textId="77777777" w:rsidR="00423B16" w:rsidRPr="00741B59" w:rsidRDefault="00423B16" w:rsidP="00741B59">
      <w:pPr>
        <w:spacing w:before="173" w:line="256" w:lineRule="auto"/>
        <w:ind w:left="142" w:right="256"/>
      </w:pPr>
      <w:r w:rsidRPr="00741B59">
        <w:t>Example for Shortage Reporting</w:t>
      </w:r>
    </w:p>
    <w:p w14:paraId="10696BEC" w14:textId="77777777" w:rsidR="00423B16" w:rsidRPr="00741B59" w:rsidRDefault="00423B16" w:rsidP="00741B59">
      <w:pPr>
        <w:spacing w:before="173" w:line="256" w:lineRule="auto"/>
        <w:ind w:left="142" w:right="256"/>
      </w:pPr>
      <w:r w:rsidRPr="00741B59">
        <w:t>The examples below are only for understanding purpose. Members are requested to refer to the file format provided in the circular.</w:t>
      </w:r>
    </w:p>
    <w:p w14:paraId="375E0544" w14:textId="77777777" w:rsidR="00423B16" w:rsidRPr="00741B59" w:rsidRDefault="00423B16" w:rsidP="00741B59">
      <w:pPr>
        <w:spacing w:before="169" w:after="3"/>
        <w:ind w:left="142"/>
        <w:rPr>
          <w:b/>
        </w:rPr>
      </w:pPr>
      <w:r w:rsidRPr="00741B59">
        <w:rPr>
          <w:b/>
        </w:rPr>
        <w:t>Example 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71F325A1" w14:textId="77777777" w:rsidTr="00741B59">
        <w:trPr>
          <w:trHeight w:val="244"/>
        </w:trPr>
        <w:tc>
          <w:tcPr>
            <w:tcW w:w="2583" w:type="dxa"/>
          </w:tcPr>
          <w:p w14:paraId="2CFCD4F3"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A82408C" w14:textId="77777777" w:rsidR="00423B16" w:rsidRPr="00741B59" w:rsidRDefault="00423B16" w:rsidP="000C45DB">
            <w:pPr>
              <w:pStyle w:val="TableParagraph"/>
              <w:spacing w:line="223" w:lineRule="exact"/>
              <w:rPr>
                <w:sz w:val="24"/>
                <w:szCs w:val="24"/>
              </w:rPr>
            </w:pPr>
            <w:r w:rsidRPr="00741B59">
              <w:rPr>
                <w:w w:val="99"/>
                <w:sz w:val="24"/>
                <w:szCs w:val="24"/>
              </w:rPr>
              <w:t>N</w:t>
            </w:r>
          </w:p>
        </w:tc>
      </w:tr>
      <w:tr w:rsidR="00423B16" w:rsidRPr="00741B59" w14:paraId="434992AF" w14:textId="77777777" w:rsidTr="00741B59">
        <w:trPr>
          <w:trHeight w:val="246"/>
        </w:trPr>
        <w:tc>
          <w:tcPr>
            <w:tcW w:w="2583" w:type="dxa"/>
          </w:tcPr>
          <w:p w14:paraId="17F78B8D"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0EB14FA8" w14:textId="77777777" w:rsidR="00423B16" w:rsidRPr="00741B59" w:rsidRDefault="00423B16" w:rsidP="000C45DB">
            <w:pPr>
              <w:pStyle w:val="TableParagraph"/>
              <w:spacing w:line="223" w:lineRule="exact"/>
              <w:rPr>
                <w:sz w:val="24"/>
                <w:szCs w:val="24"/>
              </w:rPr>
            </w:pPr>
            <w:r w:rsidRPr="00741B59">
              <w:rPr>
                <w:sz w:val="24"/>
                <w:szCs w:val="24"/>
              </w:rPr>
              <w:t>2020001</w:t>
            </w:r>
          </w:p>
        </w:tc>
      </w:tr>
      <w:tr w:rsidR="00423B16" w:rsidRPr="00741B59" w14:paraId="29B93B0F" w14:textId="77777777" w:rsidTr="00741B59">
        <w:trPr>
          <w:trHeight w:val="256"/>
        </w:trPr>
        <w:tc>
          <w:tcPr>
            <w:tcW w:w="2583" w:type="dxa"/>
          </w:tcPr>
          <w:p w14:paraId="788D1551" w14:textId="77777777" w:rsidR="00423B16" w:rsidRPr="00741B59" w:rsidRDefault="00423B16" w:rsidP="000C45DB">
            <w:pPr>
              <w:pStyle w:val="TableParagraph"/>
              <w:spacing w:line="223" w:lineRule="exact"/>
              <w:rPr>
                <w:sz w:val="24"/>
                <w:szCs w:val="24"/>
              </w:rPr>
            </w:pPr>
            <w:r w:rsidRPr="00741B59">
              <w:rPr>
                <w:sz w:val="24"/>
                <w:szCs w:val="24"/>
              </w:rPr>
              <w:t>TM Code</w:t>
            </w:r>
          </w:p>
        </w:tc>
        <w:tc>
          <w:tcPr>
            <w:tcW w:w="1361" w:type="dxa"/>
          </w:tcPr>
          <w:p w14:paraId="5777CB25" w14:textId="77777777" w:rsidR="00423B16" w:rsidRPr="00741B59" w:rsidRDefault="00423B16" w:rsidP="000C45DB">
            <w:pPr>
              <w:pStyle w:val="TableParagraph"/>
              <w:spacing w:line="223" w:lineRule="exact"/>
              <w:rPr>
                <w:sz w:val="24"/>
                <w:szCs w:val="24"/>
              </w:rPr>
            </w:pPr>
            <w:r w:rsidRPr="00741B59">
              <w:rPr>
                <w:sz w:val="24"/>
                <w:szCs w:val="24"/>
              </w:rPr>
              <w:t>12345</w:t>
            </w:r>
          </w:p>
        </w:tc>
      </w:tr>
      <w:tr w:rsidR="00423B16" w:rsidRPr="00741B59" w14:paraId="7D1A6EA5" w14:textId="77777777" w:rsidTr="00741B59">
        <w:trPr>
          <w:trHeight w:val="246"/>
        </w:trPr>
        <w:tc>
          <w:tcPr>
            <w:tcW w:w="2583" w:type="dxa"/>
          </w:tcPr>
          <w:p w14:paraId="421B8883"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550F02B" w14:textId="77777777" w:rsidR="00423B16" w:rsidRPr="00741B59" w:rsidRDefault="00423B16" w:rsidP="000C45DB">
            <w:pPr>
              <w:pStyle w:val="TableParagraph"/>
              <w:spacing w:line="223" w:lineRule="exact"/>
              <w:rPr>
                <w:sz w:val="24"/>
                <w:szCs w:val="24"/>
              </w:rPr>
            </w:pPr>
            <w:r w:rsidRPr="00741B59">
              <w:rPr>
                <w:sz w:val="24"/>
                <w:szCs w:val="24"/>
              </w:rPr>
              <w:t>C1</w:t>
            </w:r>
          </w:p>
        </w:tc>
      </w:tr>
      <w:tr w:rsidR="00423B16" w:rsidRPr="00741B59" w14:paraId="0E71222E" w14:textId="77777777" w:rsidTr="00741B59">
        <w:trPr>
          <w:trHeight w:val="246"/>
        </w:trPr>
        <w:tc>
          <w:tcPr>
            <w:tcW w:w="2583" w:type="dxa"/>
          </w:tcPr>
          <w:p w14:paraId="7A13A5A7" w14:textId="77777777" w:rsidR="00423B16" w:rsidRPr="00741B59" w:rsidRDefault="00423B16" w:rsidP="000C45DB">
            <w:pPr>
              <w:pStyle w:val="TableParagraph"/>
              <w:spacing w:line="223" w:lineRule="exact"/>
              <w:rPr>
                <w:sz w:val="24"/>
                <w:szCs w:val="24"/>
              </w:rPr>
            </w:pPr>
            <w:r w:rsidRPr="00741B59">
              <w:rPr>
                <w:sz w:val="24"/>
                <w:szCs w:val="24"/>
              </w:rPr>
              <w:t>Buy/Sell</w:t>
            </w:r>
          </w:p>
        </w:tc>
        <w:tc>
          <w:tcPr>
            <w:tcW w:w="1361" w:type="dxa"/>
          </w:tcPr>
          <w:p w14:paraId="5EC6DF4B" w14:textId="77777777" w:rsidR="00423B16" w:rsidRPr="00741B59" w:rsidRDefault="00423B16" w:rsidP="000C45DB">
            <w:pPr>
              <w:pStyle w:val="TableParagraph"/>
              <w:spacing w:line="223" w:lineRule="exact"/>
              <w:rPr>
                <w:sz w:val="24"/>
                <w:szCs w:val="24"/>
              </w:rPr>
            </w:pPr>
            <w:r w:rsidRPr="00741B59">
              <w:rPr>
                <w:sz w:val="24"/>
                <w:szCs w:val="24"/>
              </w:rPr>
              <w:t>Buy</w:t>
            </w:r>
          </w:p>
        </w:tc>
      </w:tr>
      <w:tr w:rsidR="00423B16" w:rsidRPr="00741B59" w14:paraId="6717C3ED" w14:textId="77777777" w:rsidTr="00741B59">
        <w:trPr>
          <w:trHeight w:val="244"/>
        </w:trPr>
        <w:tc>
          <w:tcPr>
            <w:tcW w:w="2583" w:type="dxa"/>
          </w:tcPr>
          <w:p w14:paraId="253901B3"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702F257" w14:textId="77777777" w:rsidR="00423B16" w:rsidRPr="00741B59" w:rsidRDefault="00423B16" w:rsidP="000C45DB">
            <w:pPr>
              <w:pStyle w:val="TableParagraph"/>
              <w:spacing w:line="223" w:lineRule="exact"/>
              <w:rPr>
                <w:sz w:val="24"/>
                <w:szCs w:val="24"/>
              </w:rPr>
            </w:pPr>
            <w:r w:rsidRPr="00741B59">
              <w:rPr>
                <w:sz w:val="24"/>
                <w:szCs w:val="24"/>
              </w:rPr>
              <w:t>1000</w:t>
            </w:r>
          </w:p>
        </w:tc>
      </w:tr>
      <w:tr w:rsidR="00423B16" w:rsidRPr="00741B59" w14:paraId="7C3F8512" w14:textId="77777777" w:rsidTr="00741B59">
        <w:trPr>
          <w:trHeight w:val="256"/>
        </w:trPr>
        <w:tc>
          <w:tcPr>
            <w:tcW w:w="2583" w:type="dxa"/>
          </w:tcPr>
          <w:p w14:paraId="15C4508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27517D45" w14:textId="77777777" w:rsidR="00423B16" w:rsidRPr="00741B59" w:rsidRDefault="00423B16" w:rsidP="000C45DB">
            <w:pPr>
              <w:pStyle w:val="TableParagraph"/>
              <w:spacing w:line="223" w:lineRule="exact"/>
              <w:rPr>
                <w:sz w:val="24"/>
                <w:szCs w:val="24"/>
              </w:rPr>
            </w:pPr>
            <w:r w:rsidRPr="00741B59">
              <w:rPr>
                <w:sz w:val="24"/>
                <w:szCs w:val="24"/>
              </w:rPr>
              <w:t>400</w:t>
            </w:r>
          </w:p>
        </w:tc>
      </w:tr>
      <w:tr w:rsidR="00423B16" w:rsidRPr="00741B59" w14:paraId="190164C4" w14:textId="77777777" w:rsidTr="00741B59">
        <w:trPr>
          <w:trHeight w:val="246"/>
        </w:trPr>
        <w:tc>
          <w:tcPr>
            <w:tcW w:w="2583" w:type="dxa"/>
          </w:tcPr>
          <w:p w14:paraId="2BE10EE8" w14:textId="77777777" w:rsidR="00423B16" w:rsidRPr="00741B59" w:rsidRDefault="00423B16" w:rsidP="000C45DB">
            <w:pPr>
              <w:pStyle w:val="TableParagraph"/>
              <w:spacing w:line="225" w:lineRule="exact"/>
              <w:rPr>
                <w:sz w:val="24"/>
                <w:szCs w:val="24"/>
              </w:rPr>
            </w:pPr>
            <w:r w:rsidRPr="00741B59">
              <w:rPr>
                <w:sz w:val="24"/>
                <w:szCs w:val="24"/>
              </w:rPr>
              <w:t>Quantity traded in Auction</w:t>
            </w:r>
          </w:p>
        </w:tc>
        <w:tc>
          <w:tcPr>
            <w:tcW w:w="1361" w:type="dxa"/>
          </w:tcPr>
          <w:p w14:paraId="7405AE6C" w14:textId="77777777" w:rsidR="00423B16" w:rsidRPr="00741B59" w:rsidRDefault="00423B16" w:rsidP="000C45DB">
            <w:pPr>
              <w:pStyle w:val="TableParagraph"/>
              <w:spacing w:line="225" w:lineRule="exact"/>
              <w:rPr>
                <w:sz w:val="24"/>
                <w:szCs w:val="24"/>
              </w:rPr>
            </w:pPr>
            <w:r w:rsidRPr="00741B59">
              <w:rPr>
                <w:sz w:val="24"/>
                <w:szCs w:val="24"/>
              </w:rPr>
              <w:t>300</w:t>
            </w:r>
          </w:p>
        </w:tc>
      </w:tr>
      <w:tr w:rsidR="00423B16" w:rsidRPr="00741B59" w14:paraId="04A1B8BF" w14:textId="77777777" w:rsidTr="00741B59">
        <w:trPr>
          <w:trHeight w:val="246"/>
        </w:trPr>
        <w:tc>
          <w:tcPr>
            <w:tcW w:w="2583" w:type="dxa"/>
          </w:tcPr>
          <w:p w14:paraId="65836CAC"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7DECE889" w14:textId="77777777" w:rsidR="00423B16" w:rsidRPr="00741B59" w:rsidRDefault="00423B16" w:rsidP="000C45DB">
            <w:pPr>
              <w:pStyle w:val="TableParagraph"/>
              <w:spacing w:line="223" w:lineRule="exact"/>
              <w:rPr>
                <w:sz w:val="24"/>
                <w:szCs w:val="24"/>
              </w:rPr>
            </w:pPr>
            <w:r w:rsidRPr="00741B59">
              <w:rPr>
                <w:sz w:val="24"/>
                <w:szCs w:val="24"/>
              </w:rPr>
              <w:t>100</w:t>
            </w:r>
          </w:p>
        </w:tc>
      </w:tr>
    </w:tbl>
    <w:p w14:paraId="4B393D4B" w14:textId="77777777" w:rsidR="00423B16" w:rsidRPr="00741B59" w:rsidRDefault="00423B16" w:rsidP="00423B16">
      <w:pPr>
        <w:pStyle w:val="BodyText"/>
        <w:spacing w:before="6"/>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803"/>
      </w:tblGrid>
      <w:tr w:rsidR="00423B16" w:rsidRPr="00741B59" w14:paraId="5343CBDF" w14:textId="77777777" w:rsidTr="00741B59">
        <w:trPr>
          <w:trHeight w:val="242"/>
        </w:trPr>
        <w:tc>
          <w:tcPr>
            <w:tcW w:w="6135" w:type="dxa"/>
          </w:tcPr>
          <w:p w14:paraId="6DF15224" w14:textId="77777777" w:rsidR="00423B16" w:rsidRPr="00741B59" w:rsidRDefault="00423B16" w:rsidP="00741B59">
            <w:pPr>
              <w:pStyle w:val="TableParagraph"/>
              <w:spacing w:line="223" w:lineRule="exact"/>
              <w:rPr>
                <w:sz w:val="24"/>
                <w:szCs w:val="24"/>
              </w:rPr>
            </w:pPr>
            <w:r w:rsidRPr="00741B59">
              <w:rPr>
                <w:sz w:val="24"/>
                <w:szCs w:val="24"/>
              </w:rPr>
              <w:lastRenderedPageBreak/>
              <w:t>Record Type</w:t>
            </w:r>
          </w:p>
        </w:tc>
        <w:tc>
          <w:tcPr>
            <w:tcW w:w="1803" w:type="dxa"/>
          </w:tcPr>
          <w:p w14:paraId="5DE91E7F" w14:textId="77777777" w:rsidR="00423B16" w:rsidRPr="00741B59" w:rsidRDefault="00423B16" w:rsidP="00741B59">
            <w:pPr>
              <w:pStyle w:val="TableParagraph"/>
              <w:spacing w:line="223" w:lineRule="exact"/>
              <w:ind w:left="105"/>
              <w:jc w:val="center"/>
              <w:rPr>
                <w:sz w:val="24"/>
                <w:szCs w:val="24"/>
              </w:rPr>
            </w:pPr>
            <w:r w:rsidRPr="00741B59">
              <w:rPr>
                <w:sz w:val="24"/>
                <w:szCs w:val="24"/>
              </w:rPr>
              <w:t>20</w:t>
            </w:r>
          </w:p>
        </w:tc>
      </w:tr>
      <w:tr w:rsidR="00423B16" w:rsidRPr="00741B59" w14:paraId="2149BE1B" w14:textId="77777777" w:rsidTr="00741B59">
        <w:trPr>
          <w:trHeight w:val="242"/>
        </w:trPr>
        <w:tc>
          <w:tcPr>
            <w:tcW w:w="6135" w:type="dxa"/>
          </w:tcPr>
          <w:p w14:paraId="6AF10CC4" w14:textId="77777777" w:rsidR="00423B16" w:rsidRPr="00741B59" w:rsidRDefault="00423B16" w:rsidP="00741B59">
            <w:pPr>
              <w:pStyle w:val="TableParagraph"/>
              <w:spacing w:line="222" w:lineRule="exact"/>
              <w:rPr>
                <w:sz w:val="24"/>
                <w:szCs w:val="24"/>
              </w:rPr>
            </w:pPr>
            <w:r w:rsidRPr="00741B59">
              <w:rPr>
                <w:sz w:val="24"/>
                <w:szCs w:val="24"/>
              </w:rPr>
              <w:t>Market Type</w:t>
            </w:r>
          </w:p>
        </w:tc>
        <w:tc>
          <w:tcPr>
            <w:tcW w:w="1803" w:type="dxa"/>
          </w:tcPr>
          <w:p w14:paraId="3C83A47A"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005207E6" w14:textId="77777777" w:rsidTr="00741B59">
        <w:trPr>
          <w:trHeight w:val="241"/>
        </w:trPr>
        <w:tc>
          <w:tcPr>
            <w:tcW w:w="6135" w:type="dxa"/>
          </w:tcPr>
          <w:p w14:paraId="250EC6DC" w14:textId="77777777" w:rsidR="00423B16" w:rsidRPr="00741B59" w:rsidRDefault="00423B16" w:rsidP="00741B59">
            <w:pPr>
              <w:pStyle w:val="TableParagraph"/>
              <w:spacing w:line="222" w:lineRule="exact"/>
              <w:rPr>
                <w:sz w:val="24"/>
                <w:szCs w:val="24"/>
              </w:rPr>
            </w:pPr>
            <w:r w:rsidRPr="00741B59">
              <w:rPr>
                <w:sz w:val="24"/>
                <w:szCs w:val="24"/>
              </w:rPr>
              <w:t>Settlement No.</w:t>
            </w:r>
          </w:p>
        </w:tc>
        <w:tc>
          <w:tcPr>
            <w:tcW w:w="1803" w:type="dxa"/>
          </w:tcPr>
          <w:p w14:paraId="42EFB07A" w14:textId="77777777" w:rsidR="00423B16" w:rsidRPr="00741B59" w:rsidRDefault="00423B16" w:rsidP="00741B59">
            <w:pPr>
              <w:pStyle w:val="TableParagraph"/>
              <w:spacing w:line="222" w:lineRule="exact"/>
              <w:ind w:left="105"/>
              <w:jc w:val="center"/>
              <w:rPr>
                <w:sz w:val="24"/>
                <w:szCs w:val="24"/>
              </w:rPr>
            </w:pPr>
            <w:r w:rsidRPr="00741B59">
              <w:rPr>
                <w:sz w:val="24"/>
                <w:szCs w:val="24"/>
              </w:rPr>
              <w:t>N2020001</w:t>
            </w:r>
          </w:p>
        </w:tc>
      </w:tr>
      <w:tr w:rsidR="00423B16" w:rsidRPr="00741B59" w14:paraId="15EBC103" w14:textId="77777777" w:rsidTr="00741B59">
        <w:trPr>
          <w:trHeight w:val="242"/>
        </w:trPr>
        <w:tc>
          <w:tcPr>
            <w:tcW w:w="6135" w:type="dxa"/>
          </w:tcPr>
          <w:p w14:paraId="6605B248" w14:textId="77777777" w:rsidR="00423B16" w:rsidRPr="00741B59" w:rsidRDefault="00423B16" w:rsidP="00741B59">
            <w:pPr>
              <w:pStyle w:val="TableParagraph"/>
              <w:spacing w:line="222" w:lineRule="exact"/>
              <w:rPr>
                <w:sz w:val="24"/>
                <w:szCs w:val="24"/>
              </w:rPr>
            </w:pPr>
            <w:r w:rsidRPr="00741B59">
              <w:rPr>
                <w:sz w:val="24"/>
                <w:szCs w:val="24"/>
              </w:rPr>
              <w:t>Unique Client code (UCC)</w:t>
            </w:r>
          </w:p>
        </w:tc>
        <w:tc>
          <w:tcPr>
            <w:tcW w:w="1803" w:type="dxa"/>
          </w:tcPr>
          <w:p w14:paraId="0395690D" w14:textId="77777777" w:rsidR="00423B16" w:rsidRPr="00741B59" w:rsidRDefault="00423B16" w:rsidP="00741B59">
            <w:pPr>
              <w:pStyle w:val="TableParagraph"/>
              <w:spacing w:line="222" w:lineRule="exact"/>
              <w:ind w:left="105"/>
              <w:jc w:val="center"/>
              <w:rPr>
                <w:sz w:val="24"/>
                <w:szCs w:val="24"/>
              </w:rPr>
            </w:pPr>
            <w:r w:rsidRPr="00741B59">
              <w:rPr>
                <w:sz w:val="24"/>
                <w:szCs w:val="24"/>
              </w:rPr>
              <w:t>C1</w:t>
            </w:r>
          </w:p>
        </w:tc>
      </w:tr>
      <w:tr w:rsidR="00423B16" w:rsidRPr="00741B59" w14:paraId="19067006" w14:textId="77777777" w:rsidTr="00741B59">
        <w:trPr>
          <w:trHeight w:val="241"/>
        </w:trPr>
        <w:tc>
          <w:tcPr>
            <w:tcW w:w="6135" w:type="dxa"/>
          </w:tcPr>
          <w:p w14:paraId="105846CA" w14:textId="77777777" w:rsidR="00423B16" w:rsidRPr="00741B59" w:rsidRDefault="00423B16" w:rsidP="00741B59">
            <w:pPr>
              <w:pStyle w:val="TableParagraph"/>
              <w:spacing w:line="222" w:lineRule="exact"/>
              <w:rPr>
                <w:sz w:val="24"/>
                <w:szCs w:val="24"/>
              </w:rPr>
            </w:pPr>
            <w:r w:rsidRPr="00741B59">
              <w:rPr>
                <w:sz w:val="24"/>
                <w:szCs w:val="24"/>
              </w:rPr>
              <w:t>ISIN</w:t>
            </w:r>
          </w:p>
        </w:tc>
        <w:tc>
          <w:tcPr>
            <w:tcW w:w="1803" w:type="dxa"/>
          </w:tcPr>
          <w:p w14:paraId="25A07DCA"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376C3B39" w14:textId="77777777" w:rsidTr="00741B59">
        <w:trPr>
          <w:trHeight w:val="242"/>
        </w:trPr>
        <w:tc>
          <w:tcPr>
            <w:tcW w:w="6135" w:type="dxa"/>
          </w:tcPr>
          <w:p w14:paraId="27044E27" w14:textId="77777777" w:rsidR="00423B16" w:rsidRPr="00741B59" w:rsidRDefault="00423B16" w:rsidP="00741B59">
            <w:pPr>
              <w:pStyle w:val="TableParagraph"/>
              <w:spacing w:line="222" w:lineRule="exact"/>
              <w:rPr>
                <w:sz w:val="24"/>
                <w:szCs w:val="24"/>
              </w:rPr>
            </w:pPr>
            <w:r w:rsidRPr="00741B59">
              <w:rPr>
                <w:sz w:val="24"/>
                <w:szCs w:val="24"/>
              </w:rPr>
              <w:t>Symbol</w:t>
            </w:r>
          </w:p>
        </w:tc>
        <w:tc>
          <w:tcPr>
            <w:tcW w:w="1803" w:type="dxa"/>
          </w:tcPr>
          <w:p w14:paraId="6B36FBF1" w14:textId="77777777" w:rsidR="00423B16" w:rsidRPr="00741B59" w:rsidRDefault="00423B16" w:rsidP="00741B59">
            <w:pPr>
              <w:pStyle w:val="TableParagraph"/>
              <w:spacing w:line="222" w:lineRule="exact"/>
              <w:ind w:left="105"/>
              <w:jc w:val="center"/>
              <w:rPr>
                <w:sz w:val="24"/>
                <w:szCs w:val="24"/>
              </w:rPr>
            </w:pPr>
            <w:r w:rsidRPr="00741B59">
              <w:rPr>
                <w:sz w:val="24"/>
                <w:szCs w:val="24"/>
              </w:rPr>
              <w:t>ABCD</w:t>
            </w:r>
          </w:p>
        </w:tc>
      </w:tr>
      <w:tr w:rsidR="00423B16" w:rsidRPr="00741B59" w14:paraId="40D99DD0" w14:textId="77777777" w:rsidTr="00741B59">
        <w:trPr>
          <w:trHeight w:val="242"/>
        </w:trPr>
        <w:tc>
          <w:tcPr>
            <w:tcW w:w="6135" w:type="dxa"/>
          </w:tcPr>
          <w:p w14:paraId="4E28B81F" w14:textId="77777777" w:rsidR="00423B16" w:rsidRPr="00741B59" w:rsidRDefault="00423B16" w:rsidP="00741B59">
            <w:pPr>
              <w:pStyle w:val="TableParagraph"/>
              <w:spacing w:line="222" w:lineRule="exact"/>
              <w:rPr>
                <w:sz w:val="24"/>
                <w:szCs w:val="24"/>
              </w:rPr>
            </w:pPr>
            <w:r w:rsidRPr="00741B59">
              <w:rPr>
                <w:sz w:val="24"/>
                <w:szCs w:val="24"/>
              </w:rPr>
              <w:t>Transaction Type</w:t>
            </w:r>
          </w:p>
        </w:tc>
        <w:tc>
          <w:tcPr>
            <w:tcW w:w="1803" w:type="dxa"/>
          </w:tcPr>
          <w:p w14:paraId="0B2C62DE"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B</w:t>
            </w:r>
          </w:p>
        </w:tc>
      </w:tr>
      <w:tr w:rsidR="00423B16" w:rsidRPr="00741B59" w14:paraId="0776F5EF" w14:textId="77777777" w:rsidTr="00741B59">
        <w:trPr>
          <w:trHeight w:val="241"/>
        </w:trPr>
        <w:tc>
          <w:tcPr>
            <w:tcW w:w="6135" w:type="dxa"/>
          </w:tcPr>
          <w:p w14:paraId="7788131E" w14:textId="77777777" w:rsidR="00423B16" w:rsidRPr="00741B59" w:rsidRDefault="00423B16" w:rsidP="00741B59">
            <w:pPr>
              <w:pStyle w:val="TableParagraph"/>
              <w:spacing w:line="222" w:lineRule="exact"/>
              <w:rPr>
                <w:sz w:val="24"/>
                <w:szCs w:val="24"/>
              </w:rPr>
            </w:pPr>
            <w:r w:rsidRPr="00741B59">
              <w:rPr>
                <w:sz w:val="24"/>
                <w:szCs w:val="24"/>
              </w:rPr>
              <w:t>Quantity delivered short in the settlement including Internal Shortage (A)</w:t>
            </w:r>
          </w:p>
        </w:tc>
        <w:tc>
          <w:tcPr>
            <w:tcW w:w="1803" w:type="dxa"/>
          </w:tcPr>
          <w:p w14:paraId="3A526EF1" w14:textId="77777777" w:rsidR="00423B16" w:rsidRPr="00741B59" w:rsidRDefault="00423B16" w:rsidP="00741B59">
            <w:pPr>
              <w:pStyle w:val="TableParagraph"/>
              <w:spacing w:line="222" w:lineRule="exact"/>
              <w:ind w:left="105"/>
              <w:jc w:val="center"/>
              <w:rPr>
                <w:sz w:val="24"/>
                <w:szCs w:val="24"/>
              </w:rPr>
            </w:pPr>
            <w:r w:rsidRPr="00741B59">
              <w:rPr>
                <w:sz w:val="24"/>
                <w:szCs w:val="24"/>
              </w:rPr>
              <w:t>400</w:t>
            </w:r>
          </w:p>
        </w:tc>
      </w:tr>
      <w:tr w:rsidR="00423B16" w:rsidRPr="00741B59" w14:paraId="365DB5BF" w14:textId="77777777" w:rsidTr="00741B59">
        <w:trPr>
          <w:trHeight w:val="242"/>
        </w:trPr>
        <w:tc>
          <w:tcPr>
            <w:tcW w:w="6135" w:type="dxa"/>
          </w:tcPr>
          <w:p w14:paraId="79C59841"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delivery by CC (B)</w:t>
            </w:r>
          </w:p>
        </w:tc>
        <w:tc>
          <w:tcPr>
            <w:tcW w:w="1803" w:type="dxa"/>
          </w:tcPr>
          <w:p w14:paraId="2C6EEBED" w14:textId="77777777" w:rsidR="00423B16" w:rsidRPr="00741B59" w:rsidRDefault="00423B16" w:rsidP="00741B59">
            <w:pPr>
              <w:pStyle w:val="TableParagraph"/>
              <w:spacing w:line="222" w:lineRule="exact"/>
              <w:ind w:left="105"/>
              <w:jc w:val="center"/>
              <w:rPr>
                <w:sz w:val="24"/>
                <w:szCs w:val="24"/>
              </w:rPr>
            </w:pPr>
            <w:r w:rsidRPr="00741B59">
              <w:rPr>
                <w:sz w:val="24"/>
                <w:szCs w:val="24"/>
              </w:rPr>
              <w:t>300</w:t>
            </w:r>
          </w:p>
        </w:tc>
      </w:tr>
      <w:tr w:rsidR="00423B16" w:rsidRPr="00741B59" w14:paraId="5ECF58D2" w14:textId="77777777" w:rsidTr="00741B59">
        <w:trPr>
          <w:trHeight w:val="241"/>
        </w:trPr>
        <w:tc>
          <w:tcPr>
            <w:tcW w:w="6135" w:type="dxa"/>
          </w:tcPr>
          <w:p w14:paraId="44122146"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close out by CC (C)</w:t>
            </w:r>
          </w:p>
        </w:tc>
        <w:tc>
          <w:tcPr>
            <w:tcW w:w="1803" w:type="dxa"/>
          </w:tcPr>
          <w:p w14:paraId="06935FD0" w14:textId="77777777" w:rsidR="00423B16" w:rsidRPr="00741B59" w:rsidRDefault="00423B16" w:rsidP="00741B59">
            <w:pPr>
              <w:pStyle w:val="TableParagraph"/>
              <w:spacing w:line="222" w:lineRule="exact"/>
              <w:ind w:left="105"/>
              <w:jc w:val="center"/>
              <w:rPr>
                <w:sz w:val="24"/>
                <w:szCs w:val="24"/>
              </w:rPr>
            </w:pPr>
            <w:r w:rsidRPr="00741B59">
              <w:rPr>
                <w:sz w:val="24"/>
                <w:szCs w:val="24"/>
              </w:rPr>
              <w:t>100</w:t>
            </w:r>
          </w:p>
        </w:tc>
      </w:tr>
      <w:tr w:rsidR="00423B16" w:rsidRPr="00741B59" w14:paraId="7F0DE479" w14:textId="77777777" w:rsidTr="00741B59">
        <w:trPr>
          <w:trHeight w:val="460"/>
        </w:trPr>
        <w:tc>
          <w:tcPr>
            <w:tcW w:w="6135" w:type="dxa"/>
          </w:tcPr>
          <w:p w14:paraId="538F5B36" w14:textId="77777777" w:rsidR="00423B16" w:rsidRPr="00741B59" w:rsidRDefault="00423B16" w:rsidP="00741B59">
            <w:pPr>
              <w:pStyle w:val="TableParagraph"/>
              <w:spacing w:line="223" w:lineRule="exact"/>
              <w:rPr>
                <w:sz w:val="24"/>
                <w:szCs w:val="24"/>
              </w:rPr>
            </w:pPr>
            <w:r w:rsidRPr="00741B59">
              <w:rPr>
                <w:sz w:val="24"/>
                <w:szCs w:val="24"/>
              </w:rPr>
              <w:t xml:space="preserve">Balance to be reconciled - </w:t>
            </w:r>
            <w:proofErr w:type="spellStart"/>
            <w:r w:rsidRPr="00741B59">
              <w:rPr>
                <w:sz w:val="24"/>
                <w:szCs w:val="24"/>
              </w:rPr>
              <w:t>Qty</w:t>
            </w:r>
            <w:proofErr w:type="spellEnd"/>
            <w:r w:rsidRPr="00741B59">
              <w:rPr>
                <w:sz w:val="24"/>
                <w:szCs w:val="24"/>
              </w:rPr>
              <w:t xml:space="preserve"> settled by member internally (D)</w:t>
            </w:r>
          </w:p>
          <w:p w14:paraId="3DAB082D" w14:textId="77777777" w:rsidR="00423B16" w:rsidRPr="00741B59" w:rsidRDefault="00423B16" w:rsidP="00741B59">
            <w:pPr>
              <w:pStyle w:val="TableParagraph"/>
              <w:spacing w:line="217" w:lineRule="exact"/>
              <w:rPr>
                <w:sz w:val="24"/>
                <w:szCs w:val="24"/>
              </w:rPr>
            </w:pPr>
            <w:r w:rsidRPr="00741B59">
              <w:rPr>
                <w:sz w:val="24"/>
                <w:szCs w:val="24"/>
              </w:rPr>
              <w:t>(D = A – (B+C))</w:t>
            </w:r>
          </w:p>
        </w:tc>
        <w:tc>
          <w:tcPr>
            <w:tcW w:w="1803" w:type="dxa"/>
          </w:tcPr>
          <w:p w14:paraId="65656CDA"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2EAF188E" w14:textId="77777777" w:rsidTr="00741B59">
        <w:trPr>
          <w:trHeight w:val="241"/>
        </w:trPr>
        <w:tc>
          <w:tcPr>
            <w:tcW w:w="6135" w:type="dxa"/>
          </w:tcPr>
          <w:p w14:paraId="5302EAC5" w14:textId="77777777" w:rsidR="00423B16" w:rsidRPr="00741B59" w:rsidRDefault="00423B16" w:rsidP="00741B59">
            <w:pPr>
              <w:pStyle w:val="TableParagraph"/>
              <w:spacing w:line="222" w:lineRule="exact"/>
              <w:rPr>
                <w:sz w:val="24"/>
                <w:szCs w:val="24"/>
              </w:rPr>
            </w:pPr>
            <w:r w:rsidRPr="00741B59">
              <w:rPr>
                <w:sz w:val="24"/>
                <w:szCs w:val="24"/>
              </w:rPr>
              <w:t>Reconciliation (E)*</w:t>
            </w:r>
          </w:p>
        </w:tc>
        <w:tc>
          <w:tcPr>
            <w:tcW w:w="1803" w:type="dxa"/>
          </w:tcPr>
          <w:p w14:paraId="31F5684D"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0E4DDD79" w14:textId="77777777" w:rsidR="00423B16" w:rsidRPr="00741B59" w:rsidRDefault="00423B16" w:rsidP="00741B59">
      <w:pPr>
        <w:pStyle w:val="BodyText"/>
        <w:spacing w:before="7"/>
        <w:jc w:val="center"/>
        <w:rPr>
          <w:b/>
        </w:rPr>
      </w:pPr>
    </w:p>
    <w:p w14:paraId="5C363549" w14:textId="1E2529D1" w:rsidR="00423B16" w:rsidRDefault="00423B16" w:rsidP="00741B59">
      <w:pPr>
        <w:spacing w:after="23"/>
        <w:ind w:firstLine="284"/>
        <w:rPr>
          <w:b/>
        </w:rPr>
      </w:pPr>
      <w:r w:rsidRPr="00741B59">
        <w:rPr>
          <w:b/>
        </w:rPr>
        <w:t>Example 2:</w:t>
      </w:r>
    </w:p>
    <w:p w14:paraId="12C1F113" w14:textId="77777777" w:rsidR="00741B59" w:rsidRPr="00741B59" w:rsidRDefault="00741B59" w:rsidP="00741B59">
      <w:pPr>
        <w:spacing w:after="23"/>
        <w:ind w:firstLine="284"/>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226B199D" w14:textId="77777777" w:rsidTr="00741B59">
        <w:trPr>
          <w:trHeight w:val="244"/>
        </w:trPr>
        <w:tc>
          <w:tcPr>
            <w:tcW w:w="2583" w:type="dxa"/>
          </w:tcPr>
          <w:p w14:paraId="26A7128E"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27F8DAD" w14:textId="77777777" w:rsidR="00423B16" w:rsidRPr="00741B59" w:rsidRDefault="00423B16" w:rsidP="00741B59">
            <w:pPr>
              <w:pStyle w:val="TableParagraph"/>
              <w:spacing w:line="223" w:lineRule="exact"/>
              <w:jc w:val="center"/>
              <w:rPr>
                <w:sz w:val="24"/>
                <w:szCs w:val="24"/>
              </w:rPr>
            </w:pPr>
            <w:r w:rsidRPr="00741B59">
              <w:rPr>
                <w:w w:val="99"/>
                <w:sz w:val="24"/>
                <w:szCs w:val="24"/>
              </w:rPr>
              <w:t>N</w:t>
            </w:r>
          </w:p>
        </w:tc>
      </w:tr>
      <w:tr w:rsidR="00423B16" w:rsidRPr="00741B59" w14:paraId="7B808A16" w14:textId="77777777" w:rsidTr="00741B59">
        <w:trPr>
          <w:trHeight w:val="256"/>
        </w:trPr>
        <w:tc>
          <w:tcPr>
            <w:tcW w:w="2583" w:type="dxa"/>
          </w:tcPr>
          <w:p w14:paraId="01C267F1"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1A1A3C1B" w14:textId="77777777" w:rsidR="00423B16" w:rsidRPr="00741B59" w:rsidRDefault="00423B16" w:rsidP="00741B59">
            <w:pPr>
              <w:pStyle w:val="TableParagraph"/>
              <w:spacing w:line="223" w:lineRule="exact"/>
              <w:jc w:val="center"/>
              <w:rPr>
                <w:sz w:val="24"/>
                <w:szCs w:val="24"/>
              </w:rPr>
            </w:pPr>
            <w:r w:rsidRPr="00741B59">
              <w:rPr>
                <w:sz w:val="24"/>
                <w:szCs w:val="24"/>
              </w:rPr>
              <w:t>2020001</w:t>
            </w:r>
          </w:p>
        </w:tc>
      </w:tr>
      <w:tr w:rsidR="00423B16" w:rsidRPr="00741B59" w14:paraId="6F5AD515" w14:textId="77777777" w:rsidTr="00741B59">
        <w:trPr>
          <w:trHeight w:val="258"/>
        </w:trPr>
        <w:tc>
          <w:tcPr>
            <w:tcW w:w="2583" w:type="dxa"/>
          </w:tcPr>
          <w:p w14:paraId="0D3E5A44" w14:textId="77777777" w:rsidR="00423B16" w:rsidRPr="00741B59" w:rsidRDefault="00423B16" w:rsidP="000C45DB">
            <w:pPr>
              <w:pStyle w:val="TableParagraph"/>
              <w:spacing w:line="225" w:lineRule="exact"/>
              <w:rPr>
                <w:sz w:val="24"/>
                <w:szCs w:val="24"/>
              </w:rPr>
            </w:pPr>
            <w:r w:rsidRPr="00741B59">
              <w:rPr>
                <w:sz w:val="24"/>
                <w:szCs w:val="24"/>
              </w:rPr>
              <w:t>TM Code</w:t>
            </w:r>
          </w:p>
        </w:tc>
        <w:tc>
          <w:tcPr>
            <w:tcW w:w="1361" w:type="dxa"/>
          </w:tcPr>
          <w:p w14:paraId="2C19A850" w14:textId="77777777" w:rsidR="00423B16" w:rsidRPr="00741B59" w:rsidRDefault="00423B16" w:rsidP="00741B59">
            <w:pPr>
              <w:pStyle w:val="TableParagraph"/>
              <w:spacing w:line="225" w:lineRule="exact"/>
              <w:jc w:val="center"/>
              <w:rPr>
                <w:sz w:val="24"/>
                <w:szCs w:val="24"/>
              </w:rPr>
            </w:pPr>
            <w:r w:rsidRPr="00741B59">
              <w:rPr>
                <w:sz w:val="24"/>
                <w:szCs w:val="24"/>
              </w:rPr>
              <w:t>12345</w:t>
            </w:r>
          </w:p>
        </w:tc>
      </w:tr>
      <w:tr w:rsidR="00423B16" w:rsidRPr="00741B59" w14:paraId="5D72E36B" w14:textId="77777777" w:rsidTr="00741B59">
        <w:trPr>
          <w:trHeight w:val="244"/>
        </w:trPr>
        <w:tc>
          <w:tcPr>
            <w:tcW w:w="2583" w:type="dxa"/>
          </w:tcPr>
          <w:p w14:paraId="0AAD8689"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E0EEBA5" w14:textId="77777777" w:rsidR="00423B16" w:rsidRPr="00741B59" w:rsidRDefault="00423B16" w:rsidP="00741B59">
            <w:pPr>
              <w:pStyle w:val="TableParagraph"/>
              <w:spacing w:line="223" w:lineRule="exact"/>
              <w:jc w:val="center"/>
              <w:rPr>
                <w:sz w:val="24"/>
                <w:szCs w:val="24"/>
              </w:rPr>
            </w:pPr>
            <w:r w:rsidRPr="00741B59">
              <w:rPr>
                <w:sz w:val="24"/>
                <w:szCs w:val="24"/>
              </w:rPr>
              <w:t>C2</w:t>
            </w:r>
          </w:p>
        </w:tc>
      </w:tr>
      <w:tr w:rsidR="00423B16" w:rsidRPr="00741B59" w14:paraId="4DD3FFF0" w14:textId="77777777" w:rsidTr="00741B59">
        <w:trPr>
          <w:trHeight w:val="246"/>
        </w:trPr>
        <w:tc>
          <w:tcPr>
            <w:tcW w:w="2583" w:type="dxa"/>
          </w:tcPr>
          <w:p w14:paraId="1B8B6ED8" w14:textId="77777777" w:rsidR="00423B16" w:rsidRPr="00741B59" w:rsidRDefault="00423B16" w:rsidP="000C45DB">
            <w:pPr>
              <w:pStyle w:val="TableParagraph"/>
              <w:spacing w:line="225" w:lineRule="exact"/>
              <w:rPr>
                <w:sz w:val="24"/>
                <w:szCs w:val="24"/>
              </w:rPr>
            </w:pPr>
            <w:r w:rsidRPr="00741B59">
              <w:rPr>
                <w:sz w:val="24"/>
                <w:szCs w:val="24"/>
              </w:rPr>
              <w:t>Buy/Sell</w:t>
            </w:r>
          </w:p>
        </w:tc>
        <w:tc>
          <w:tcPr>
            <w:tcW w:w="1361" w:type="dxa"/>
          </w:tcPr>
          <w:p w14:paraId="4F280852" w14:textId="77777777" w:rsidR="00423B16" w:rsidRPr="00741B59" w:rsidRDefault="00423B16" w:rsidP="00741B59">
            <w:pPr>
              <w:pStyle w:val="TableParagraph"/>
              <w:spacing w:line="225" w:lineRule="exact"/>
              <w:jc w:val="center"/>
              <w:rPr>
                <w:sz w:val="24"/>
                <w:szCs w:val="24"/>
              </w:rPr>
            </w:pPr>
            <w:r w:rsidRPr="00741B59">
              <w:rPr>
                <w:sz w:val="24"/>
                <w:szCs w:val="24"/>
              </w:rPr>
              <w:t>Sell</w:t>
            </w:r>
          </w:p>
        </w:tc>
      </w:tr>
      <w:tr w:rsidR="00423B16" w:rsidRPr="00741B59" w14:paraId="23995E1D" w14:textId="77777777" w:rsidTr="00741B59">
        <w:trPr>
          <w:trHeight w:val="256"/>
        </w:trPr>
        <w:tc>
          <w:tcPr>
            <w:tcW w:w="2583" w:type="dxa"/>
          </w:tcPr>
          <w:p w14:paraId="590E8555"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D1E0458"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64FAE2DF" w14:textId="77777777" w:rsidTr="00741B59">
        <w:trPr>
          <w:trHeight w:val="246"/>
        </w:trPr>
        <w:tc>
          <w:tcPr>
            <w:tcW w:w="2583" w:type="dxa"/>
          </w:tcPr>
          <w:p w14:paraId="4DBC569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4D522FA6"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4D4A0020" w14:textId="77777777" w:rsidTr="00741B59">
        <w:trPr>
          <w:trHeight w:val="246"/>
        </w:trPr>
        <w:tc>
          <w:tcPr>
            <w:tcW w:w="2583" w:type="dxa"/>
          </w:tcPr>
          <w:p w14:paraId="07DE709D" w14:textId="77777777" w:rsidR="00423B16" w:rsidRPr="00741B59" w:rsidRDefault="00423B16" w:rsidP="000C45DB">
            <w:pPr>
              <w:pStyle w:val="TableParagraph"/>
              <w:spacing w:line="223" w:lineRule="exact"/>
              <w:rPr>
                <w:sz w:val="24"/>
                <w:szCs w:val="24"/>
              </w:rPr>
            </w:pPr>
            <w:r w:rsidRPr="00741B59">
              <w:rPr>
                <w:sz w:val="24"/>
                <w:szCs w:val="24"/>
              </w:rPr>
              <w:t>Quantity traded in Auction</w:t>
            </w:r>
          </w:p>
        </w:tc>
        <w:tc>
          <w:tcPr>
            <w:tcW w:w="1361" w:type="dxa"/>
          </w:tcPr>
          <w:p w14:paraId="7B92E437"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2946A16F" w14:textId="77777777" w:rsidTr="00741B59">
        <w:trPr>
          <w:trHeight w:val="244"/>
        </w:trPr>
        <w:tc>
          <w:tcPr>
            <w:tcW w:w="2583" w:type="dxa"/>
          </w:tcPr>
          <w:p w14:paraId="2AF3A611"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603696DE" w14:textId="77777777" w:rsidR="00423B16" w:rsidRPr="00741B59" w:rsidRDefault="00423B16" w:rsidP="00741B59">
            <w:pPr>
              <w:pStyle w:val="TableParagraph"/>
              <w:spacing w:line="223" w:lineRule="exact"/>
              <w:jc w:val="center"/>
              <w:rPr>
                <w:sz w:val="24"/>
                <w:szCs w:val="24"/>
              </w:rPr>
            </w:pPr>
            <w:r w:rsidRPr="00741B59">
              <w:rPr>
                <w:w w:val="99"/>
                <w:sz w:val="24"/>
                <w:szCs w:val="24"/>
              </w:rPr>
              <w:t>0</w:t>
            </w:r>
          </w:p>
        </w:tc>
      </w:tr>
    </w:tbl>
    <w:p w14:paraId="15ABF08D" w14:textId="354A1795" w:rsidR="00423B16" w:rsidRDefault="00423B16" w:rsidP="00423B16">
      <w:pPr>
        <w:pStyle w:val="BodyText"/>
        <w:spacing w:before="5"/>
        <w:rPr>
          <w:b/>
        </w:rPr>
      </w:pPr>
    </w:p>
    <w:p w14:paraId="76777303" w14:textId="77777777" w:rsidR="00741B59" w:rsidRPr="00741B59" w:rsidRDefault="00741B59" w:rsidP="00423B16">
      <w:pPr>
        <w:pStyle w:val="BodyText"/>
        <w:spacing w:before="5"/>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1"/>
        <w:gridCol w:w="1883"/>
      </w:tblGrid>
      <w:tr w:rsidR="00423B16" w:rsidRPr="00741B59" w14:paraId="7787E21A" w14:textId="77777777" w:rsidTr="00741B59">
        <w:trPr>
          <w:trHeight w:val="282"/>
        </w:trPr>
        <w:tc>
          <w:tcPr>
            <w:tcW w:w="5941" w:type="dxa"/>
          </w:tcPr>
          <w:p w14:paraId="003800CE" w14:textId="77777777" w:rsidR="00423B16" w:rsidRPr="00741B59" w:rsidRDefault="00423B16" w:rsidP="000C45DB">
            <w:pPr>
              <w:pStyle w:val="TableParagraph"/>
              <w:spacing w:line="222" w:lineRule="exact"/>
              <w:rPr>
                <w:sz w:val="24"/>
                <w:szCs w:val="24"/>
              </w:rPr>
            </w:pPr>
            <w:r w:rsidRPr="00741B59">
              <w:rPr>
                <w:sz w:val="24"/>
                <w:szCs w:val="24"/>
              </w:rPr>
              <w:t>Record Type</w:t>
            </w:r>
          </w:p>
        </w:tc>
        <w:tc>
          <w:tcPr>
            <w:tcW w:w="1883" w:type="dxa"/>
          </w:tcPr>
          <w:p w14:paraId="7F839F6C" w14:textId="77777777" w:rsidR="00423B16" w:rsidRPr="00741B59" w:rsidRDefault="00423B16" w:rsidP="00741B59">
            <w:pPr>
              <w:pStyle w:val="TableParagraph"/>
              <w:spacing w:line="222" w:lineRule="exact"/>
              <w:ind w:left="105"/>
              <w:jc w:val="center"/>
              <w:rPr>
                <w:sz w:val="24"/>
                <w:szCs w:val="24"/>
              </w:rPr>
            </w:pPr>
            <w:r w:rsidRPr="00741B59">
              <w:rPr>
                <w:sz w:val="24"/>
                <w:szCs w:val="24"/>
              </w:rPr>
              <w:t>20</w:t>
            </w:r>
          </w:p>
        </w:tc>
      </w:tr>
      <w:tr w:rsidR="00423B16" w:rsidRPr="00741B59" w14:paraId="47A8E05A" w14:textId="77777777" w:rsidTr="00741B59">
        <w:trPr>
          <w:trHeight w:val="283"/>
        </w:trPr>
        <w:tc>
          <w:tcPr>
            <w:tcW w:w="5941" w:type="dxa"/>
          </w:tcPr>
          <w:p w14:paraId="32F9EF04" w14:textId="77777777" w:rsidR="00423B16" w:rsidRPr="00741B59" w:rsidRDefault="00423B16" w:rsidP="000C45DB">
            <w:pPr>
              <w:pStyle w:val="TableParagraph"/>
              <w:spacing w:line="222" w:lineRule="exact"/>
              <w:rPr>
                <w:sz w:val="24"/>
                <w:szCs w:val="24"/>
              </w:rPr>
            </w:pPr>
            <w:r w:rsidRPr="00741B59">
              <w:rPr>
                <w:sz w:val="24"/>
                <w:szCs w:val="24"/>
              </w:rPr>
              <w:t>Market Type</w:t>
            </w:r>
          </w:p>
        </w:tc>
        <w:tc>
          <w:tcPr>
            <w:tcW w:w="1883" w:type="dxa"/>
          </w:tcPr>
          <w:p w14:paraId="395331C3"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4D525BD3" w14:textId="77777777" w:rsidTr="00741B59">
        <w:trPr>
          <w:trHeight w:val="282"/>
        </w:trPr>
        <w:tc>
          <w:tcPr>
            <w:tcW w:w="5941" w:type="dxa"/>
          </w:tcPr>
          <w:p w14:paraId="34B3C6B8" w14:textId="77777777" w:rsidR="00423B16" w:rsidRPr="00741B59" w:rsidRDefault="00423B16" w:rsidP="000C45DB">
            <w:pPr>
              <w:pStyle w:val="TableParagraph"/>
              <w:spacing w:line="222" w:lineRule="exact"/>
              <w:rPr>
                <w:sz w:val="24"/>
                <w:szCs w:val="24"/>
              </w:rPr>
            </w:pPr>
            <w:r w:rsidRPr="00741B59">
              <w:rPr>
                <w:sz w:val="24"/>
                <w:szCs w:val="24"/>
              </w:rPr>
              <w:t>Settlement No.</w:t>
            </w:r>
          </w:p>
        </w:tc>
        <w:tc>
          <w:tcPr>
            <w:tcW w:w="1883" w:type="dxa"/>
          </w:tcPr>
          <w:p w14:paraId="6FDB5B81" w14:textId="77777777" w:rsidR="00423B16" w:rsidRPr="00741B59" w:rsidRDefault="00423B16" w:rsidP="00741B59">
            <w:pPr>
              <w:pStyle w:val="TableParagraph"/>
              <w:spacing w:line="222" w:lineRule="exact"/>
              <w:ind w:left="105"/>
              <w:jc w:val="center"/>
              <w:rPr>
                <w:sz w:val="24"/>
                <w:szCs w:val="24"/>
              </w:rPr>
            </w:pPr>
            <w:r w:rsidRPr="00741B59">
              <w:rPr>
                <w:sz w:val="24"/>
                <w:szCs w:val="24"/>
              </w:rPr>
              <w:t>N2020001</w:t>
            </w:r>
          </w:p>
        </w:tc>
      </w:tr>
      <w:tr w:rsidR="00423B16" w:rsidRPr="00741B59" w14:paraId="00756B86" w14:textId="77777777" w:rsidTr="00741B59">
        <w:trPr>
          <w:trHeight w:val="283"/>
        </w:trPr>
        <w:tc>
          <w:tcPr>
            <w:tcW w:w="5941" w:type="dxa"/>
          </w:tcPr>
          <w:p w14:paraId="6B998025" w14:textId="77777777" w:rsidR="00423B16" w:rsidRPr="00741B59" w:rsidRDefault="00423B16" w:rsidP="000C45DB">
            <w:pPr>
              <w:pStyle w:val="TableParagraph"/>
              <w:spacing w:line="222" w:lineRule="exact"/>
              <w:rPr>
                <w:sz w:val="24"/>
                <w:szCs w:val="24"/>
              </w:rPr>
            </w:pPr>
            <w:r w:rsidRPr="00741B59">
              <w:rPr>
                <w:sz w:val="24"/>
                <w:szCs w:val="24"/>
              </w:rPr>
              <w:t>Unique Client code (UCC)</w:t>
            </w:r>
          </w:p>
        </w:tc>
        <w:tc>
          <w:tcPr>
            <w:tcW w:w="1883" w:type="dxa"/>
          </w:tcPr>
          <w:p w14:paraId="7AD60B1E" w14:textId="77777777" w:rsidR="00423B16" w:rsidRPr="00741B59" w:rsidRDefault="00423B16" w:rsidP="00741B59">
            <w:pPr>
              <w:pStyle w:val="TableParagraph"/>
              <w:spacing w:line="222" w:lineRule="exact"/>
              <w:ind w:left="105"/>
              <w:jc w:val="center"/>
              <w:rPr>
                <w:sz w:val="24"/>
                <w:szCs w:val="24"/>
              </w:rPr>
            </w:pPr>
            <w:r w:rsidRPr="00741B59">
              <w:rPr>
                <w:sz w:val="24"/>
                <w:szCs w:val="24"/>
              </w:rPr>
              <w:t>C2</w:t>
            </w:r>
          </w:p>
        </w:tc>
      </w:tr>
      <w:tr w:rsidR="00423B16" w:rsidRPr="00741B59" w14:paraId="06C3C538" w14:textId="77777777" w:rsidTr="00741B59">
        <w:trPr>
          <w:trHeight w:val="282"/>
        </w:trPr>
        <w:tc>
          <w:tcPr>
            <w:tcW w:w="5941" w:type="dxa"/>
          </w:tcPr>
          <w:p w14:paraId="33AA9D44" w14:textId="77777777" w:rsidR="00423B16" w:rsidRPr="00741B59" w:rsidRDefault="00423B16" w:rsidP="000C45DB">
            <w:pPr>
              <w:pStyle w:val="TableParagraph"/>
              <w:spacing w:line="222" w:lineRule="exact"/>
              <w:rPr>
                <w:sz w:val="24"/>
                <w:szCs w:val="24"/>
              </w:rPr>
            </w:pPr>
            <w:r w:rsidRPr="00741B59">
              <w:rPr>
                <w:sz w:val="24"/>
                <w:szCs w:val="24"/>
              </w:rPr>
              <w:t>ISIN</w:t>
            </w:r>
          </w:p>
        </w:tc>
        <w:tc>
          <w:tcPr>
            <w:tcW w:w="1883" w:type="dxa"/>
          </w:tcPr>
          <w:p w14:paraId="33600C47"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2FD1AC83" w14:textId="77777777" w:rsidTr="00741B59">
        <w:trPr>
          <w:trHeight w:val="283"/>
        </w:trPr>
        <w:tc>
          <w:tcPr>
            <w:tcW w:w="5941" w:type="dxa"/>
          </w:tcPr>
          <w:p w14:paraId="1F71A0C4" w14:textId="77777777" w:rsidR="00423B16" w:rsidRPr="00741B59" w:rsidRDefault="00423B16" w:rsidP="000C45DB">
            <w:pPr>
              <w:pStyle w:val="TableParagraph"/>
              <w:spacing w:line="223" w:lineRule="exact"/>
              <w:rPr>
                <w:sz w:val="24"/>
                <w:szCs w:val="24"/>
              </w:rPr>
            </w:pPr>
            <w:r w:rsidRPr="00741B59">
              <w:rPr>
                <w:sz w:val="24"/>
                <w:szCs w:val="24"/>
              </w:rPr>
              <w:t>Symbol</w:t>
            </w:r>
          </w:p>
        </w:tc>
        <w:tc>
          <w:tcPr>
            <w:tcW w:w="1883" w:type="dxa"/>
          </w:tcPr>
          <w:p w14:paraId="65314FDD" w14:textId="77777777" w:rsidR="00423B16" w:rsidRPr="00741B59" w:rsidRDefault="00423B16" w:rsidP="00741B59">
            <w:pPr>
              <w:pStyle w:val="TableParagraph"/>
              <w:spacing w:line="223" w:lineRule="exact"/>
              <w:ind w:left="105"/>
              <w:jc w:val="center"/>
              <w:rPr>
                <w:sz w:val="24"/>
                <w:szCs w:val="24"/>
              </w:rPr>
            </w:pPr>
            <w:r w:rsidRPr="00741B59">
              <w:rPr>
                <w:sz w:val="24"/>
                <w:szCs w:val="24"/>
              </w:rPr>
              <w:t>ABCD</w:t>
            </w:r>
          </w:p>
        </w:tc>
      </w:tr>
      <w:tr w:rsidR="00423B16" w:rsidRPr="00741B59" w14:paraId="64372A07" w14:textId="77777777" w:rsidTr="00741B59">
        <w:trPr>
          <w:trHeight w:val="282"/>
        </w:trPr>
        <w:tc>
          <w:tcPr>
            <w:tcW w:w="5941" w:type="dxa"/>
          </w:tcPr>
          <w:p w14:paraId="19D3E9DF" w14:textId="77777777" w:rsidR="00423B16" w:rsidRPr="00741B59" w:rsidRDefault="00423B16" w:rsidP="000C45DB">
            <w:pPr>
              <w:pStyle w:val="TableParagraph"/>
              <w:spacing w:line="222" w:lineRule="exact"/>
              <w:rPr>
                <w:sz w:val="24"/>
                <w:szCs w:val="24"/>
              </w:rPr>
            </w:pPr>
            <w:r w:rsidRPr="00741B59">
              <w:rPr>
                <w:sz w:val="24"/>
                <w:szCs w:val="24"/>
              </w:rPr>
              <w:t>Transaction Type</w:t>
            </w:r>
          </w:p>
        </w:tc>
        <w:tc>
          <w:tcPr>
            <w:tcW w:w="1883" w:type="dxa"/>
          </w:tcPr>
          <w:p w14:paraId="71BFC00A"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S</w:t>
            </w:r>
          </w:p>
        </w:tc>
      </w:tr>
      <w:tr w:rsidR="00423B16" w:rsidRPr="00741B59" w14:paraId="5AC37FC6" w14:textId="77777777" w:rsidTr="00741B59">
        <w:trPr>
          <w:trHeight w:val="282"/>
        </w:trPr>
        <w:tc>
          <w:tcPr>
            <w:tcW w:w="5941" w:type="dxa"/>
          </w:tcPr>
          <w:p w14:paraId="33544C0D" w14:textId="77777777" w:rsidR="00423B16" w:rsidRPr="00741B59" w:rsidRDefault="00423B16" w:rsidP="000C45DB">
            <w:pPr>
              <w:pStyle w:val="TableParagraph"/>
              <w:spacing w:line="222" w:lineRule="exact"/>
              <w:rPr>
                <w:sz w:val="24"/>
                <w:szCs w:val="24"/>
              </w:rPr>
            </w:pPr>
            <w:r w:rsidRPr="00741B59">
              <w:rPr>
                <w:sz w:val="24"/>
                <w:szCs w:val="24"/>
              </w:rPr>
              <w:t>Quantity delivered short in the settlement including Internal Shortage (A)</w:t>
            </w:r>
          </w:p>
        </w:tc>
        <w:tc>
          <w:tcPr>
            <w:tcW w:w="1883" w:type="dxa"/>
          </w:tcPr>
          <w:p w14:paraId="43F64BB7"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22ADB733" w14:textId="77777777" w:rsidTr="00741B59">
        <w:trPr>
          <w:trHeight w:val="283"/>
        </w:trPr>
        <w:tc>
          <w:tcPr>
            <w:tcW w:w="5941" w:type="dxa"/>
          </w:tcPr>
          <w:p w14:paraId="1909B609"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delivery by CC (B)</w:t>
            </w:r>
          </w:p>
        </w:tc>
        <w:tc>
          <w:tcPr>
            <w:tcW w:w="1883" w:type="dxa"/>
          </w:tcPr>
          <w:p w14:paraId="24992859"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6CD821D2" w14:textId="77777777" w:rsidTr="00741B59">
        <w:trPr>
          <w:trHeight w:val="282"/>
        </w:trPr>
        <w:tc>
          <w:tcPr>
            <w:tcW w:w="5941" w:type="dxa"/>
          </w:tcPr>
          <w:p w14:paraId="7D59E356"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close out by CC (C)</w:t>
            </w:r>
          </w:p>
        </w:tc>
        <w:tc>
          <w:tcPr>
            <w:tcW w:w="1883" w:type="dxa"/>
          </w:tcPr>
          <w:p w14:paraId="7C7342D7"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r w:rsidR="00423B16" w:rsidRPr="00741B59" w14:paraId="11CCCF1D" w14:textId="77777777" w:rsidTr="00741B59">
        <w:trPr>
          <w:trHeight w:val="539"/>
        </w:trPr>
        <w:tc>
          <w:tcPr>
            <w:tcW w:w="5941" w:type="dxa"/>
          </w:tcPr>
          <w:p w14:paraId="3A966EE6" w14:textId="77777777" w:rsidR="00423B16" w:rsidRPr="00741B59" w:rsidRDefault="00423B16" w:rsidP="000C45DB">
            <w:pPr>
              <w:pStyle w:val="TableParagraph"/>
              <w:spacing w:line="223" w:lineRule="exact"/>
              <w:rPr>
                <w:sz w:val="24"/>
                <w:szCs w:val="24"/>
              </w:rPr>
            </w:pPr>
            <w:r w:rsidRPr="00741B59">
              <w:rPr>
                <w:sz w:val="24"/>
                <w:szCs w:val="24"/>
              </w:rPr>
              <w:t xml:space="preserve">Balance to be reconciled - </w:t>
            </w:r>
            <w:proofErr w:type="spellStart"/>
            <w:r w:rsidRPr="00741B59">
              <w:rPr>
                <w:sz w:val="24"/>
                <w:szCs w:val="24"/>
              </w:rPr>
              <w:t>Qty</w:t>
            </w:r>
            <w:proofErr w:type="spellEnd"/>
            <w:r w:rsidRPr="00741B59">
              <w:rPr>
                <w:sz w:val="24"/>
                <w:szCs w:val="24"/>
              </w:rPr>
              <w:t xml:space="preserve"> settled by member internally (D)</w:t>
            </w:r>
          </w:p>
          <w:p w14:paraId="38293FE7" w14:textId="77777777" w:rsidR="00423B16" w:rsidRPr="00741B59" w:rsidRDefault="00423B16" w:rsidP="000C45DB">
            <w:pPr>
              <w:pStyle w:val="TableParagraph"/>
              <w:spacing w:line="217" w:lineRule="exact"/>
              <w:rPr>
                <w:sz w:val="24"/>
                <w:szCs w:val="24"/>
              </w:rPr>
            </w:pPr>
            <w:r w:rsidRPr="00741B59">
              <w:rPr>
                <w:sz w:val="24"/>
                <w:szCs w:val="24"/>
              </w:rPr>
              <w:t>(D = A – (B+C))</w:t>
            </w:r>
          </w:p>
        </w:tc>
        <w:tc>
          <w:tcPr>
            <w:tcW w:w="1883" w:type="dxa"/>
          </w:tcPr>
          <w:p w14:paraId="21854C4C"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0FB516F1" w14:textId="77777777" w:rsidTr="00741B59">
        <w:trPr>
          <w:trHeight w:val="282"/>
        </w:trPr>
        <w:tc>
          <w:tcPr>
            <w:tcW w:w="5941" w:type="dxa"/>
          </w:tcPr>
          <w:p w14:paraId="7932344B" w14:textId="77777777" w:rsidR="00423B16" w:rsidRPr="00741B59" w:rsidRDefault="00423B16" w:rsidP="000C45DB">
            <w:pPr>
              <w:pStyle w:val="TableParagraph"/>
              <w:spacing w:line="222" w:lineRule="exact"/>
              <w:rPr>
                <w:sz w:val="24"/>
                <w:szCs w:val="24"/>
              </w:rPr>
            </w:pPr>
            <w:r w:rsidRPr="00741B59">
              <w:rPr>
                <w:sz w:val="24"/>
                <w:szCs w:val="24"/>
              </w:rPr>
              <w:t>Reconciliation (E)*</w:t>
            </w:r>
          </w:p>
        </w:tc>
        <w:tc>
          <w:tcPr>
            <w:tcW w:w="1883" w:type="dxa"/>
          </w:tcPr>
          <w:p w14:paraId="160D1A42"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313DE189" w14:textId="77777777" w:rsidR="00423B16" w:rsidRDefault="00423B16" w:rsidP="00423B16">
      <w:pPr>
        <w:spacing w:line="222" w:lineRule="exact"/>
        <w:rPr>
          <w:sz w:val="20"/>
        </w:rPr>
        <w:sectPr w:rsidR="00423B16" w:rsidSect="00CC3914">
          <w:headerReference w:type="default" r:id="rId30"/>
          <w:footerReference w:type="default" r:id="rId31"/>
          <w:pgSz w:w="11910" w:h="16840"/>
          <w:pgMar w:top="1380" w:right="2271" w:bottom="1135" w:left="1276" w:header="170" w:footer="234" w:gutter="0"/>
          <w:cols w:space="720"/>
        </w:sectPr>
      </w:pPr>
    </w:p>
    <w:p w14:paraId="6C3EFDB3" w14:textId="1948FFE4" w:rsidR="00741B59" w:rsidRDefault="00423B16" w:rsidP="00741B59">
      <w:pPr>
        <w:spacing w:before="178" w:after="20"/>
        <w:rPr>
          <w:b/>
          <w:sz w:val="22"/>
        </w:rPr>
      </w:pPr>
      <w:r>
        <w:rPr>
          <w:b/>
          <w:sz w:val="22"/>
        </w:rPr>
        <w:lastRenderedPageBreak/>
        <w:t>Example 3:</w:t>
      </w:r>
    </w:p>
    <w:p w14:paraId="208D85BA" w14:textId="77777777" w:rsidR="00741B59" w:rsidRPr="00741B59" w:rsidRDefault="00741B59" w:rsidP="00741B59">
      <w:pPr>
        <w:spacing w:before="178" w:after="20"/>
        <w:rPr>
          <w:b/>
          <w:sz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1114"/>
      </w:tblGrid>
      <w:tr w:rsidR="00423B16" w14:paraId="23A5F08F" w14:textId="77777777" w:rsidTr="00741B59">
        <w:trPr>
          <w:trHeight w:val="283"/>
        </w:trPr>
        <w:tc>
          <w:tcPr>
            <w:tcW w:w="3824" w:type="dxa"/>
          </w:tcPr>
          <w:p w14:paraId="205D6F5E" w14:textId="77777777" w:rsidR="00423B16" w:rsidRDefault="00423B16" w:rsidP="000C45DB">
            <w:pPr>
              <w:pStyle w:val="TableParagraph"/>
              <w:spacing w:line="226" w:lineRule="exact"/>
              <w:rPr>
                <w:sz w:val="20"/>
              </w:rPr>
            </w:pPr>
            <w:r>
              <w:rPr>
                <w:sz w:val="20"/>
              </w:rPr>
              <w:t>Settlement Type</w:t>
            </w:r>
          </w:p>
        </w:tc>
        <w:tc>
          <w:tcPr>
            <w:tcW w:w="1114" w:type="dxa"/>
          </w:tcPr>
          <w:p w14:paraId="3B8620D2" w14:textId="77777777" w:rsidR="00423B16" w:rsidRDefault="00423B16" w:rsidP="000C45DB">
            <w:pPr>
              <w:pStyle w:val="TableParagraph"/>
              <w:spacing w:line="226" w:lineRule="exact"/>
              <w:rPr>
                <w:sz w:val="20"/>
              </w:rPr>
            </w:pPr>
            <w:r>
              <w:rPr>
                <w:w w:val="99"/>
                <w:sz w:val="20"/>
              </w:rPr>
              <w:t>N</w:t>
            </w:r>
          </w:p>
        </w:tc>
      </w:tr>
      <w:tr w:rsidR="00423B16" w14:paraId="058529FE" w14:textId="77777777" w:rsidTr="00741B59">
        <w:trPr>
          <w:trHeight w:val="283"/>
        </w:trPr>
        <w:tc>
          <w:tcPr>
            <w:tcW w:w="3824" w:type="dxa"/>
          </w:tcPr>
          <w:p w14:paraId="300A5061" w14:textId="77777777" w:rsidR="00423B16" w:rsidRDefault="00423B16" w:rsidP="000C45DB">
            <w:pPr>
              <w:pStyle w:val="TableParagraph"/>
              <w:spacing w:line="223" w:lineRule="exact"/>
              <w:rPr>
                <w:sz w:val="20"/>
              </w:rPr>
            </w:pPr>
            <w:r>
              <w:rPr>
                <w:sz w:val="20"/>
              </w:rPr>
              <w:t>Settlement Number</w:t>
            </w:r>
          </w:p>
        </w:tc>
        <w:tc>
          <w:tcPr>
            <w:tcW w:w="1114" w:type="dxa"/>
          </w:tcPr>
          <w:p w14:paraId="16BA5615" w14:textId="77777777" w:rsidR="00423B16" w:rsidRDefault="00423B16" w:rsidP="000C45DB">
            <w:pPr>
              <w:pStyle w:val="TableParagraph"/>
              <w:spacing w:line="223" w:lineRule="exact"/>
              <w:rPr>
                <w:sz w:val="20"/>
              </w:rPr>
            </w:pPr>
            <w:r>
              <w:rPr>
                <w:sz w:val="20"/>
              </w:rPr>
              <w:t>2020001</w:t>
            </w:r>
          </w:p>
        </w:tc>
      </w:tr>
      <w:tr w:rsidR="00423B16" w14:paraId="7A33BA39" w14:textId="77777777" w:rsidTr="00741B59">
        <w:trPr>
          <w:trHeight w:val="283"/>
        </w:trPr>
        <w:tc>
          <w:tcPr>
            <w:tcW w:w="3824" w:type="dxa"/>
          </w:tcPr>
          <w:p w14:paraId="60A897E3" w14:textId="77777777" w:rsidR="00423B16" w:rsidRDefault="00423B16" w:rsidP="000C45DB">
            <w:pPr>
              <w:pStyle w:val="TableParagraph"/>
              <w:spacing w:line="223" w:lineRule="exact"/>
              <w:rPr>
                <w:sz w:val="20"/>
              </w:rPr>
            </w:pPr>
            <w:r>
              <w:rPr>
                <w:sz w:val="20"/>
              </w:rPr>
              <w:t>TM Code</w:t>
            </w:r>
          </w:p>
        </w:tc>
        <w:tc>
          <w:tcPr>
            <w:tcW w:w="1114" w:type="dxa"/>
          </w:tcPr>
          <w:p w14:paraId="3ED7DC85" w14:textId="77777777" w:rsidR="00423B16" w:rsidRDefault="00423B16" w:rsidP="000C45DB">
            <w:pPr>
              <w:pStyle w:val="TableParagraph"/>
              <w:spacing w:line="223" w:lineRule="exact"/>
              <w:rPr>
                <w:sz w:val="20"/>
              </w:rPr>
            </w:pPr>
            <w:r>
              <w:rPr>
                <w:sz w:val="20"/>
              </w:rPr>
              <w:t>12345</w:t>
            </w:r>
          </w:p>
        </w:tc>
      </w:tr>
      <w:tr w:rsidR="00423B16" w14:paraId="060F40AE" w14:textId="77777777" w:rsidTr="00741B59">
        <w:trPr>
          <w:trHeight w:val="283"/>
        </w:trPr>
        <w:tc>
          <w:tcPr>
            <w:tcW w:w="3824" w:type="dxa"/>
          </w:tcPr>
          <w:p w14:paraId="2D7C09BB" w14:textId="77777777" w:rsidR="00423B16" w:rsidRDefault="00423B16" w:rsidP="000C45DB">
            <w:pPr>
              <w:pStyle w:val="TableParagraph"/>
              <w:spacing w:line="223" w:lineRule="exact"/>
              <w:rPr>
                <w:sz w:val="20"/>
              </w:rPr>
            </w:pPr>
            <w:r>
              <w:rPr>
                <w:sz w:val="20"/>
              </w:rPr>
              <w:t>UCC</w:t>
            </w:r>
          </w:p>
        </w:tc>
        <w:tc>
          <w:tcPr>
            <w:tcW w:w="1114" w:type="dxa"/>
          </w:tcPr>
          <w:p w14:paraId="0A8E0981" w14:textId="77777777" w:rsidR="00423B16" w:rsidRDefault="00423B16" w:rsidP="000C45DB">
            <w:pPr>
              <w:pStyle w:val="TableParagraph"/>
              <w:spacing w:line="223" w:lineRule="exact"/>
              <w:rPr>
                <w:sz w:val="20"/>
              </w:rPr>
            </w:pPr>
            <w:r>
              <w:rPr>
                <w:sz w:val="20"/>
              </w:rPr>
              <w:t>C3</w:t>
            </w:r>
          </w:p>
        </w:tc>
      </w:tr>
      <w:tr w:rsidR="00423B16" w14:paraId="0E39C409" w14:textId="77777777" w:rsidTr="00741B59">
        <w:trPr>
          <w:trHeight w:val="283"/>
        </w:trPr>
        <w:tc>
          <w:tcPr>
            <w:tcW w:w="3824" w:type="dxa"/>
          </w:tcPr>
          <w:p w14:paraId="12310A23" w14:textId="77777777" w:rsidR="00423B16" w:rsidRDefault="00423B16" w:rsidP="000C45DB">
            <w:pPr>
              <w:pStyle w:val="TableParagraph"/>
              <w:spacing w:line="223" w:lineRule="exact"/>
              <w:rPr>
                <w:sz w:val="20"/>
              </w:rPr>
            </w:pPr>
            <w:r>
              <w:rPr>
                <w:sz w:val="20"/>
              </w:rPr>
              <w:t>Buy/Sell</w:t>
            </w:r>
          </w:p>
        </w:tc>
        <w:tc>
          <w:tcPr>
            <w:tcW w:w="1114" w:type="dxa"/>
          </w:tcPr>
          <w:p w14:paraId="7E5E99A8" w14:textId="77777777" w:rsidR="00423B16" w:rsidRDefault="00423B16" w:rsidP="000C45DB">
            <w:pPr>
              <w:pStyle w:val="TableParagraph"/>
              <w:spacing w:line="223" w:lineRule="exact"/>
              <w:rPr>
                <w:sz w:val="20"/>
              </w:rPr>
            </w:pPr>
            <w:r>
              <w:rPr>
                <w:sz w:val="20"/>
              </w:rPr>
              <w:t>Sell</w:t>
            </w:r>
          </w:p>
        </w:tc>
      </w:tr>
      <w:tr w:rsidR="00423B16" w14:paraId="61EED587" w14:textId="77777777" w:rsidTr="00741B59">
        <w:trPr>
          <w:trHeight w:val="283"/>
        </w:trPr>
        <w:tc>
          <w:tcPr>
            <w:tcW w:w="3824" w:type="dxa"/>
          </w:tcPr>
          <w:p w14:paraId="59224670" w14:textId="77777777" w:rsidR="00423B16" w:rsidRDefault="00423B16" w:rsidP="000C45DB">
            <w:pPr>
              <w:pStyle w:val="TableParagraph"/>
              <w:spacing w:line="225" w:lineRule="exact"/>
              <w:rPr>
                <w:sz w:val="20"/>
              </w:rPr>
            </w:pPr>
            <w:r>
              <w:rPr>
                <w:sz w:val="20"/>
              </w:rPr>
              <w:t>Net Deliverable Quantity</w:t>
            </w:r>
          </w:p>
        </w:tc>
        <w:tc>
          <w:tcPr>
            <w:tcW w:w="1114" w:type="dxa"/>
          </w:tcPr>
          <w:p w14:paraId="12F5273C" w14:textId="77777777" w:rsidR="00423B16" w:rsidRDefault="00423B16" w:rsidP="000C45DB">
            <w:pPr>
              <w:pStyle w:val="TableParagraph"/>
              <w:spacing w:line="225" w:lineRule="exact"/>
              <w:rPr>
                <w:sz w:val="20"/>
              </w:rPr>
            </w:pPr>
            <w:r>
              <w:rPr>
                <w:sz w:val="20"/>
              </w:rPr>
              <w:t>500</w:t>
            </w:r>
          </w:p>
        </w:tc>
      </w:tr>
      <w:tr w:rsidR="00423B16" w14:paraId="08CC06B9" w14:textId="77777777" w:rsidTr="00741B59">
        <w:trPr>
          <w:trHeight w:val="283"/>
        </w:trPr>
        <w:tc>
          <w:tcPr>
            <w:tcW w:w="3824" w:type="dxa"/>
          </w:tcPr>
          <w:p w14:paraId="228286BE" w14:textId="77777777" w:rsidR="00423B16" w:rsidRDefault="00423B16" w:rsidP="000C45DB">
            <w:pPr>
              <w:pStyle w:val="TableParagraph"/>
              <w:spacing w:line="223" w:lineRule="exact"/>
              <w:rPr>
                <w:sz w:val="20"/>
              </w:rPr>
            </w:pPr>
            <w:r>
              <w:rPr>
                <w:sz w:val="20"/>
              </w:rPr>
              <w:t>Quantity Short Delivered (Internal Shortage)</w:t>
            </w:r>
          </w:p>
        </w:tc>
        <w:tc>
          <w:tcPr>
            <w:tcW w:w="1114" w:type="dxa"/>
          </w:tcPr>
          <w:p w14:paraId="0477F3AE" w14:textId="77777777" w:rsidR="00423B16" w:rsidRDefault="00423B16" w:rsidP="000C45DB">
            <w:pPr>
              <w:pStyle w:val="TableParagraph"/>
              <w:spacing w:line="223" w:lineRule="exact"/>
              <w:rPr>
                <w:sz w:val="20"/>
              </w:rPr>
            </w:pPr>
            <w:r>
              <w:rPr>
                <w:sz w:val="20"/>
              </w:rPr>
              <w:t>500</w:t>
            </w:r>
          </w:p>
        </w:tc>
      </w:tr>
      <w:tr w:rsidR="00423B16" w14:paraId="4231DD2E" w14:textId="77777777" w:rsidTr="00741B59">
        <w:trPr>
          <w:trHeight w:val="283"/>
        </w:trPr>
        <w:tc>
          <w:tcPr>
            <w:tcW w:w="3824" w:type="dxa"/>
          </w:tcPr>
          <w:p w14:paraId="162A96A4" w14:textId="77777777" w:rsidR="00423B16" w:rsidRDefault="00423B16" w:rsidP="000C45DB">
            <w:pPr>
              <w:pStyle w:val="TableParagraph"/>
              <w:spacing w:line="223" w:lineRule="exact"/>
              <w:rPr>
                <w:sz w:val="20"/>
              </w:rPr>
            </w:pPr>
            <w:r>
              <w:rPr>
                <w:sz w:val="20"/>
              </w:rPr>
              <w:t>Quantity traded in Auction</w:t>
            </w:r>
          </w:p>
        </w:tc>
        <w:tc>
          <w:tcPr>
            <w:tcW w:w="1114" w:type="dxa"/>
          </w:tcPr>
          <w:p w14:paraId="7AE1C43A" w14:textId="77777777" w:rsidR="00423B16" w:rsidRDefault="00423B16" w:rsidP="000C45DB">
            <w:pPr>
              <w:pStyle w:val="TableParagraph"/>
              <w:spacing w:line="223" w:lineRule="exact"/>
              <w:rPr>
                <w:sz w:val="20"/>
              </w:rPr>
            </w:pPr>
            <w:r>
              <w:rPr>
                <w:w w:val="99"/>
                <w:sz w:val="20"/>
              </w:rPr>
              <w:t>0</w:t>
            </w:r>
          </w:p>
        </w:tc>
      </w:tr>
      <w:tr w:rsidR="00423B16" w14:paraId="670BF9F5" w14:textId="77777777" w:rsidTr="00741B59">
        <w:trPr>
          <w:trHeight w:val="283"/>
        </w:trPr>
        <w:tc>
          <w:tcPr>
            <w:tcW w:w="3824" w:type="dxa"/>
          </w:tcPr>
          <w:p w14:paraId="0DFF0E26" w14:textId="77777777" w:rsidR="00423B16" w:rsidRDefault="00423B16" w:rsidP="000C45DB">
            <w:pPr>
              <w:pStyle w:val="TableParagraph"/>
              <w:spacing w:line="223" w:lineRule="exact"/>
              <w:rPr>
                <w:sz w:val="20"/>
              </w:rPr>
            </w:pPr>
            <w:r>
              <w:rPr>
                <w:sz w:val="20"/>
              </w:rPr>
              <w:t>Quantity Closed Out</w:t>
            </w:r>
          </w:p>
        </w:tc>
        <w:tc>
          <w:tcPr>
            <w:tcW w:w="1114" w:type="dxa"/>
          </w:tcPr>
          <w:p w14:paraId="0CCE7284" w14:textId="77777777" w:rsidR="00423B16" w:rsidRDefault="00423B16" w:rsidP="000C45DB">
            <w:pPr>
              <w:pStyle w:val="TableParagraph"/>
              <w:spacing w:line="223" w:lineRule="exact"/>
              <w:rPr>
                <w:sz w:val="20"/>
              </w:rPr>
            </w:pPr>
            <w:r>
              <w:rPr>
                <w:w w:val="99"/>
                <w:sz w:val="20"/>
              </w:rPr>
              <w:t>0</w:t>
            </w:r>
          </w:p>
        </w:tc>
      </w:tr>
      <w:tr w:rsidR="00423B16" w14:paraId="6DFE7E4E" w14:textId="77777777" w:rsidTr="00741B59">
        <w:trPr>
          <w:trHeight w:val="283"/>
        </w:trPr>
        <w:tc>
          <w:tcPr>
            <w:tcW w:w="3824" w:type="dxa"/>
          </w:tcPr>
          <w:p w14:paraId="51811B32" w14:textId="77777777" w:rsidR="00423B16" w:rsidRDefault="00423B16" w:rsidP="000C45DB">
            <w:pPr>
              <w:pStyle w:val="TableParagraph"/>
              <w:spacing w:line="223" w:lineRule="exact"/>
              <w:rPr>
                <w:sz w:val="20"/>
              </w:rPr>
            </w:pPr>
            <w:r>
              <w:rPr>
                <w:sz w:val="20"/>
              </w:rPr>
              <w:t>Purchased by member in client account</w:t>
            </w:r>
          </w:p>
        </w:tc>
        <w:tc>
          <w:tcPr>
            <w:tcW w:w="1114" w:type="dxa"/>
          </w:tcPr>
          <w:p w14:paraId="60FD3C48" w14:textId="77777777" w:rsidR="00423B16" w:rsidRDefault="00423B16" w:rsidP="000C45DB">
            <w:pPr>
              <w:pStyle w:val="TableParagraph"/>
              <w:spacing w:line="223" w:lineRule="exact"/>
              <w:rPr>
                <w:sz w:val="20"/>
              </w:rPr>
            </w:pPr>
            <w:r>
              <w:rPr>
                <w:sz w:val="20"/>
              </w:rPr>
              <w:t>500</w:t>
            </w:r>
          </w:p>
        </w:tc>
      </w:tr>
    </w:tbl>
    <w:p w14:paraId="5740629B" w14:textId="77777777" w:rsidR="00423B16" w:rsidRDefault="00423B16" w:rsidP="00423B16">
      <w:pPr>
        <w:pStyle w:val="BodyText"/>
        <w:rPr>
          <w:b/>
          <w:sz w:val="20"/>
        </w:rPr>
      </w:pPr>
    </w:p>
    <w:p w14:paraId="5C13C047" w14:textId="77777777" w:rsidR="00423B16" w:rsidRDefault="00423B16" w:rsidP="00423B16">
      <w:pPr>
        <w:pStyle w:val="BodyText"/>
        <w:spacing w:before="8" w:after="1"/>
        <w:rPr>
          <w:b/>
          <w:sz w:val="17"/>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492"/>
      </w:tblGrid>
      <w:tr w:rsidR="00423B16" w14:paraId="7213237C" w14:textId="77777777" w:rsidTr="00741B59">
        <w:trPr>
          <w:trHeight w:val="283"/>
        </w:trPr>
        <w:tc>
          <w:tcPr>
            <w:tcW w:w="6135" w:type="dxa"/>
          </w:tcPr>
          <w:p w14:paraId="7CC45A2D" w14:textId="77777777" w:rsidR="00423B16" w:rsidRDefault="00423B16" w:rsidP="000C45DB">
            <w:pPr>
              <w:pStyle w:val="TableParagraph"/>
              <w:spacing w:line="222" w:lineRule="exact"/>
              <w:rPr>
                <w:sz w:val="20"/>
              </w:rPr>
            </w:pPr>
            <w:r>
              <w:rPr>
                <w:sz w:val="20"/>
              </w:rPr>
              <w:t>Record Type</w:t>
            </w:r>
          </w:p>
        </w:tc>
        <w:tc>
          <w:tcPr>
            <w:tcW w:w="1492" w:type="dxa"/>
          </w:tcPr>
          <w:p w14:paraId="13C47041" w14:textId="77777777" w:rsidR="00423B16" w:rsidRDefault="00423B16" w:rsidP="000C45DB">
            <w:pPr>
              <w:pStyle w:val="TableParagraph"/>
              <w:spacing w:line="222" w:lineRule="exact"/>
              <w:ind w:left="105"/>
              <w:rPr>
                <w:sz w:val="20"/>
              </w:rPr>
            </w:pPr>
            <w:r>
              <w:rPr>
                <w:sz w:val="20"/>
              </w:rPr>
              <w:t>20</w:t>
            </w:r>
          </w:p>
        </w:tc>
      </w:tr>
      <w:tr w:rsidR="00423B16" w14:paraId="45EB9F47" w14:textId="77777777" w:rsidTr="00741B59">
        <w:trPr>
          <w:trHeight w:val="283"/>
        </w:trPr>
        <w:tc>
          <w:tcPr>
            <w:tcW w:w="6135" w:type="dxa"/>
          </w:tcPr>
          <w:p w14:paraId="63453CE3" w14:textId="77777777" w:rsidR="00423B16" w:rsidRDefault="00423B16" w:rsidP="000C45DB">
            <w:pPr>
              <w:pStyle w:val="TableParagraph"/>
              <w:spacing w:line="222" w:lineRule="exact"/>
              <w:rPr>
                <w:sz w:val="20"/>
              </w:rPr>
            </w:pPr>
            <w:r>
              <w:rPr>
                <w:sz w:val="20"/>
              </w:rPr>
              <w:t>Market Type</w:t>
            </w:r>
          </w:p>
        </w:tc>
        <w:tc>
          <w:tcPr>
            <w:tcW w:w="1492" w:type="dxa"/>
          </w:tcPr>
          <w:p w14:paraId="723DBF95" w14:textId="77777777" w:rsidR="00423B16" w:rsidRDefault="00423B16" w:rsidP="000C45DB">
            <w:pPr>
              <w:pStyle w:val="TableParagraph"/>
              <w:spacing w:line="222" w:lineRule="exact"/>
              <w:ind w:left="105"/>
              <w:rPr>
                <w:sz w:val="20"/>
              </w:rPr>
            </w:pPr>
            <w:r>
              <w:rPr>
                <w:sz w:val="20"/>
              </w:rPr>
              <w:t>01</w:t>
            </w:r>
          </w:p>
        </w:tc>
      </w:tr>
      <w:tr w:rsidR="00423B16" w14:paraId="2BED7B1B" w14:textId="77777777" w:rsidTr="00741B59">
        <w:trPr>
          <w:trHeight w:val="283"/>
        </w:trPr>
        <w:tc>
          <w:tcPr>
            <w:tcW w:w="6135" w:type="dxa"/>
          </w:tcPr>
          <w:p w14:paraId="7B4A5336" w14:textId="77777777" w:rsidR="00423B16" w:rsidRDefault="00423B16" w:rsidP="000C45DB">
            <w:pPr>
              <w:pStyle w:val="TableParagraph"/>
              <w:spacing w:line="222" w:lineRule="exact"/>
              <w:rPr>
                <w:sz w:val="20"/>
              </w:rPr>
            </w:pPr>
            <w:r>
              <w:rPr>
                <w:sz w:val="20"/>
              </w:rPr>
              <w:t>Settlement No.</w:t>
            </w:r>
          </w:p>
        </w:tc>
        <w:tc>
          <w:tcPr>
            <w:tcW w:w="1492" w:type="dxa"/>
          </w:tcPr>
          <w:p w14:paraId="6D673873" w14:textId="77777777" w:rsidR="00423B16" w:rsidRDefault="00423B16" w:rsidP="000C45DB">
            <w:pPr>
              <w:pStyle w:val="TableParagraph"/>
              <w:spacing w:line="222" w:lineRule="exact"/>
              <w:ind w:left="105"/>
              <w:rPr>
                <w:sz w:val="20"/>
              </w:rPr>
            </w:pPr>
            <w:r>
              <w:rPr>
                <w:sz w:val="20"/>
              </w:rPr>
              <w:t>N2020001</w:t>
            </w:r>
          </w:p>
        </w:tc>
      </w:tr>
      <w:tr w:rsidR="00423B16" w14:paraId="309C9E13" w14:textId="77777777" w:rsidTr="00741B59">
        <w:trPr>
          <w:trHeight w:val="283"/>
        </w:trPr>
        <w:tc>
          <w:tcPr>
            <w:tcW w:w="6135" w:type="dxa"/>
          </w:tcPr>
          <w:p w14:paraId="509880DE" w14:textId="77777777" w:rsidR="00423B16" w:rsidRDefault="00423B16" w:rsidP="000C45DB">
            <w:pPr>
              <w:pStyle w:val="TableParagraph"/>
              <w:spacing w:line="223" w:lineRule="exact"/>
              <w:rPr>
                <w:sz w:val="20"/>
              </w:rPr>
            </w:pPr>
            <w:r>
              <w:rPr>
                <w:sz w:val="20"/>
              </w:rPr>
              <w:t>Unique Client code (UCC)</w:t>
            </w:r>
          </w:p>
        </w:tc>
        <w:tc>
          <w:tcPr>
            <w:tcW w:w="1492" w:type="dxa"/>
          </w:tcPr>
          <w:p w14:paraId="0594981F" w14:textId="77777777" w:rsidR="00423B16" w:rsidRDefault="00423B16" w:rsidP="000C45DB">
            <w:pPr>
              <w:pStyle w:val="TableParagraph"/>
              <w:spacing w:line="223" w:lineRule="exact"/>
              <w:ind w:left="105"/>
              <w:rPr>
                <w:sz w:val="20"/>
              </w:rPr>
            </w:pPr>
            <w:r>
              <w:rPr>
                <w:sz w:val="20"/>
              </w:rPr>
              <w:t>C2</w:t>
            </w:r>
          </w:p>
        </w:tc>
      </w:tr>
      <w:tr w:rsidR="00423B16" w14:paraId="0D267B63" w14:textId="77777777" w:rsidTr="00741B59">
        <w:trPr>
          <w:trHeight w:val="283"/>
        </w:trPr>
        <w:tc>
          <w:tcPr>
            <w:tcW w:w="6135" w:type="dxa"/>
          </w:tcPr>
          <w:p w14:paraId="03691D51" w14:textId="77777777" w:rsidR="00423B16" w:rsidRDefault="00423B16" w:rsidP="000C45DB">
            <w:pPr>
              <w:pStyle w:val="TableParagraph"/>
              <w:spacing w:line="222" w:lineRule="exact"/>
              <w:rPr>
                <w:sz w:val="20"/>
              </w:rPr>
            </w:pPr>
            <w:r>
              <w:rPr>
                <w:sz w:val="20"/>
              </w:rPr>
              <w:t>ISIN</w:t>
            </w:r>
          </w:p>
        </w:tc>
        <w:tc>
          <w:tcPr>
            <w:tcW w:w="1492" w:type="dxa"/>
          </w:tcPr>
          <w:p w14:paraId="72965ACE" w14:textId="77777777" w:rsidR="00423B16" w:rsidRDefault="00423B16" w:rsidP="000C45DB">
            <w:pPr>
              <w:pStyle w:val="TableParagraph"/>
              <w:spacing w:line="222" w:lineRule="exact"/>
              <w:ind w:left="105"/>
              <w:rPr>
                <w:sz w:val="20"/>
              </w:rPr>
            </w:pPr>
            <w:r>
              <w:rPr>
                <w:sz w:val="20"/>
              </w:rPr>
              <w:t>INE012X05555</w:t>
            </w:r>
          </w:p>
        </w:tc>
      </w:tr>
      <w:tr w:rsidR="00423B16" w14:paraId="5FE229FA" w14:textId="77777777" w:rsidTr="00741B59">
        <w:trPr>
          <w:trHeight w:val="283"/>
        </w:trPr>
        <w:tc>
          <w:tcPr>
            <w:tcW w:w="6135" w:type="dxa"/>
          </w:tcPr>
          <w:p w14:paraId="185843D5" w14:textId="77777777" w:rsidR="00423B16" w:rsidRDefault="00423B16" w:rsidP="000C45DB">
            <w:pPr>
              <w:pStyle w:val="TableParagraph"/>
              <w:spacing w:line="222" w:lineRule="exact"/>
              <w:rPr>
                <w:sz w:val="20"/>
              </w:rPr>
            </w:pPr>
            <w:r>
              <w:rPr>
                <w:sz w:val="20"/>
              </w:rPr>
              <w:t>Symbol</w:t>
            </w:r>
          </w:p>
        </w:tc>
        <w:tc>
          <w:tcPr>
            <w:tcW w:w="1492" w:type="dxa"/>
          </w:tcPr>
          <w:p w14:paraId="0D2F0512" w14:textId="77777777" w:rsidR="00423B16" w:rsidRDefault="00423B16" w:rsidP="000C45DB">
            <w:pPr>
              <w:pStyle w:val="TableParagraph"/>
              <w:spacing w:line="222" w:lineRule="exact"/>
              <w:ind w:left="105"/>
              <w:rPr>
                <w:sz w:val="20"/>
              </w:rPr>
            </w:pPr>
            <w:r>
              <w:rPr>
                <w:sz w:val="20"/>
              </w:rPr>
              <w:t>ABCD</w:t>
            </w:r>
          </w:p>
        </w:tc>
      </w:tr>
      <w:tr w:rsidR="00423B16" w14:paraId="3B00EB66" w14:textId="77777777" w:rsidTr="00741B59">
        <w:trPr>
          <w:trHeight w:val="283"/>
        </w:trPr>
        <w:tc>
          <w:tcPr>
            <w:tcW w:w="6135" w:type="dxa"/>
          </w:tcPr>
          <w:p w14:paraId="02713CA2" w14:textId="77777777" w:rsidR="00423B16" w:rsidRDefault="00423B16" w:rsidP="000C45DB">
            <w:pPr>
              <w:pStyle w:val="TableParagraph"/>
              <w:spacing w:line="222" w:lineRule="exact"/>
              <w:rPr>
                <w:sz w:val="20"/>
              </w:rPr>
            </w:pPr>
            <w:r>
              <w:rPr>
                <w:sz w:val="20"/>
              </w:rPr>
              <w:t>Transaction Type</w:t>
            </w:r>
          </w:p>
        </w:tc>
        <w:tc>
          <w:tcPr>
            <w:tcW w:w="1492" w:type="dxa"/>
          </w:tcPr>
          <w:p w14:paraId="4D2FBA0A" w14:textId="77777777" w:rsidR="00423B16" w:rsidRDefault="00423B16" w:rsidP="000C45DB">
            <w:pPr>
              <w:pStyle w:val="TableParagraph"/>
              <w:spacing w:line="222" w:lineRule="exact"/>
              <w:ind w:left="105"/>
              <w:rPr>
                <w:sz w:val="20"/>
              </w:rPr>
            </w:pPr>
            <w:r>
              <w:rPr>
                <w:w w:val="99"/>
                <w:sz w:val="20"/>
              </w:rPr>
              <w:t>S</w:t>
            </w:r>
          </w:p>
        </w:tc>
      </w:tr>
      <w:tr w:rsidR="00423B16" w14:paraId="31080932" w14:textId="77777777" w:rsidTr="00741B59">
        <w:trPr>
          <w:trHeight w:val="283"/>
        </w:trPr>
        <w:tc>
          <w:tcPr>
            <w:tcW w:w="6135" w:type="dxa"/>
          </w:tcPr>
          <w:p w14:paraId="2D5389C3" w14:textId="77777777" w:rsidR="00423B16" w:rsidRDefault="00423B16" w:rsidP="000C45DB">
            <w:pPr>
              <w:pStyle w:val="TableParagraph"/>
              <w:spacing w:line="222" w:lineRule="exact"/>
              <w:rPr>
                <w:sz w:val="20"/>
              </w:rPr>
            </w:pPr>
            <w:r>
              <w:rPr>
                <w:sz w:val="20"/>
              </w:rPr>
              <w:t>Quantity delivered short in the settlement including Internal Shortage (A)</w:t>
            </w:r>
          </w:p>
        </w:tc>
        <w:tc>
          <w:tcPr>
            <w:tcW w:w="1492" w:type="dxa"/>
          </w:tcPr>
          <w:p w14:paraId="78D8D248" w14:textId="77777777" w:rsidR="00423B16" w:rsidRDefault="00423B16" w:rsidP="000C45DB">
            <w:pPr>
              <w:pStyle w:val="TableParagraph"/>
              <w:spacing w:line="222" w:lineRule="exact"/>
              <w:ind w:left="105"/>
              <w:rPr>
                <w:sz w:val="20"/>
              </w:rPr>
            </w:pPr>
            <w:r>
              <w:rPr>
                <w:sz w:val="20"/>
              </w:rPr>
              <w:t>500</w:t>
            </w:r>
          </w:p>
        </w:tc>
      </w:tr>
      <w:tr w:rsidR="00423B16" w14:paraId="2433A6F8" w14:textId="77777777" w:rsidTr="00741B59">
        <w:trPr>
          <w:trHeight w:val="283"/>
        </w:trPr>
        <w:tc>
          <w:tcPr>
            <w:tcW w:w="6135" w:type="dxa"/>
          </w:tcPr>
          <w:p w14:paraId="1C559284" w14:textId="77777777" w:rsidR="00423B16" w:rsidRDefault="00423B16" w:rsidP="000C45DB">
            <w:pPr>
              <w:pStyle w:val="TableParagraph"/>
              <w:spacing w:line="222" w:lineRule="exact"/>
              <w:rPr>
                <w:sz w:val="20"/>
              </w:rPr>
            </w:pPr>
            <w:r>
              <w:rPr>
                <w:sz w:val="20"/>
              </w:rPr>
              <w:t>Quantity cleared in subsequent auction by delivery by CC (B)</w:t>
            </w:r>
          </w:p>
        </w:tc>
        <w:tc>
          <w:tcPr>
            <w:tcW w:w="1492" w:type="dxa"/>
          </w:tcPr>
          <w:p w14:paraId="19E29325" w14:textId="77777777" w:rsidR="00423B16" w:rsidRDefault="00423B16" w:rsidP="000C45DB">
            <w:pPr>
              <w:pStyle w:val="TableParagraph"/>
              <w:spacing w:line="222" w:lineRule="exact"/>
              <w:ind w:left="105"/>
              <w:rPr>
                <w:sz w:val="20"/>
              </w:rPr>
            </w:pPr>
            <w:r>
              <w:rPr>
                <w:w w:val="99"/>
                <w:sz w:val="20"/>
              </w:rPr>
              <w:t>0</w:t>
            </w:r>
          </w:p>
        </w:tc>
      </w:tr>
      <w:tr w:rsidR="00423B16" w14:paraId="57AC741A" w14:textId="77777777" w:rsidTr="00741B59">
        <w:trPr>
          <w:trHeight w:val="283"/>
        </w:trPr>
        <w:tc>
          <w:tcPr>
            <w:tcW w:w="6135" w:type="dxa"/>
          </w:tcPr>
          <w:p w14:paraId="6C99383B" w14:textId="77777777" w:rsidR="00423B16" w:rsidRDefault="00423B16" w:rsidP="000C45DB">
            <w:pPr>
              <w:pStyle w:val="TableParagraph"/>
              <w:spacing w:line="222" w:lineRule="exact"/>
              <w:rPr>
                <w:sz w:val="20"/>
              </w:rPr>
            </w:pPr>
            <w:r>
              <w:rPr>
                <w:sz w:val="20"/>
              </w:rPr>
              <w:t>Quantity cleared in subsequent auction by close out by CC (C)</w:t>
            </w:r>
          </w:p>
        </w:tc>
        <w:tc>
          <w:tcPr>
            <w:tcW w:w="1492" w:type="dxa"/>
          </w:tcPr>
          <w:p w14:paraId="4D0F1BDB" w14:textId="77777777" w:rsidR="00423B16" w:rsidRDefault="00423B16" w:rsidP="000C45DB">
            <w:pPr>
              <w:pStyle w:val="TableParagraph"/>
              <w:spacing w:line="222" w:lineRule="exact"/>
              <w:ind w:left="105"/>
              <w:rPr>
                <w:sz w:val="20"/>
              </w:rPr>
            </w:pPr>
            <w:r>
              <w:rPr>
                <w:w w:val="99"/>
                <w:sz w:val="20"/>
              </w:rPr>
              <w:t>0</w:t>
            </w:r>
          </w:p>
        </w:tc>
      </w:tr>
      <w:tr w:rsidR="00423B16" w14:paraId="7C5C9AF9" w14:textId="77777777" w:rsidTr="00741B59">
        <w:trPr>
          <w:trHeight w:val="283"/>
        </w:trPr>
        <w:tc>
          <w:tcPr>
            <w:tcW w:w="6135" w:type="dxa"/>
          </w:tcPr>
          <w:p w14:paraId="0DEEF798" w14:textId="77777777" w:rsidR="00423B16" w:rsidRDefault="00423B16" w:rsidP="000C45DB">
            <w:pPr>
              <w:pStyle w:val="TableParagraph"/>
              <w:spacing w:line="223" w:lineRule="exact"/>
              <w:rPr>
                <w:sz w:val="20"/>
              </w:rPr>
            </w:pPr>
            <w:r>
              <w:rPr>
                <w:sz w:val="20"/>
              </w:rPr>
              <w:t xml:space="preserve">Balance to be reconciled - </w:t>
            </w:r>
            <w:proofErr w:type="spellStart"/>
            <w:r>
              <w:rPr>
                <w:sz w:val="20"/>
              </w:rPr>
              <w:t>Qty</w:t>
            </w:r>
            <w:proofErr w:type="spellEnd"/>
            <w:r>
              <w:rPr>
                <w:sz w:val="20"/>
              </w:rPr>
              <w:t xml:space="preserve"> settled by member internally (D)</w:t>
            </w:r>
          </w:p>
          <w:p w14:paraId="239D3625" w14:textId="77777777" w:rsidR="00423B16" w:rsidRDefault="00423B16" w:rsidP="000C45DB">
            <w:pPr>
              <w:pStyle w:val="TableParagraph"/>
              <w:spacing w:line="217" w:lineRule="exact"/>
              <w:rPr>
                <w:sz w:val="20"/>
              </w:rPr>
            </w:pPr>
            <w:r>
              <w:rPr>
                <w:sz w:val="20"/>
              </w:rPr>
              <w:t>(D = A – (B+C))</w:t>
            </w:r>
          </w:p>
        </w:tc>
        <w:tc>
          <w:tcPr>
            <w:tcW w:w="1492" w:type="dxa"/>
          </w:tcPr>
          <w:p w14:paraId="6132FE8F" w14:textId="77777777" w:rsidR="00423B16" w:rsidRDefault="00423B16" w:rsidP="000C45DB">
            <w:pPr>
              <w:pStyle w:val="TableParagraph"/>
              <w:spacing w:line="223" w:lineRule="exact"/>
              <w:ind w:left="105"/>
              <w:rPr>
                <w:sz w:val="20"/>
              </w:rPr>
            </w:pPr>
            <w:r>
              <w:rPr>
                <w:sz w:val="20"/>
              </w:rPr>
              <w:t>500</w:t>
            </w:r>
          </w:p>
        </w:tc>
      </w:tr>
      <w:tr w:rsidR="00423B16" w14:paraId="2CBCB3FA" w14:textId="77777777" w:rsidTr="00741B59">
        <w:trPr>
          <w:trHeight w:val="283"/>
        </w:trPr>
        <w:tc>
          <w:tcPr>
            <w:tcW w:w="6135" w:type="dxa"/>
          </w:tcPr>
          <w:p w14:paraId="07B2394C" w14:textId="77777777" w:rsidR="00423B16" w:rsidRDefault="00423B16" w:rsidP="000C45DB">
            <w:pPr>
              <w:pStyle w:val="TableParagraph"/>
              <w:spacing w:line="222" w:lineRule="exact"/>
              <w:rPr>
                <w:sz w:val="20"/>
              </w:rPr>
            </w:pPr>
            <w:r>
              <w:rPr>
                <w:sz w:val="20"/>
              </w:rPr>
              <w:t>Reconciliation (E)*</w:t>
            </w:r>
          </w:p>
        </w:tc>
        <w:tc>
          <w:tcPr>
            <w:tcW w:w="1492" w:type="dxa"/>
          </w:tcPr>
          <w:p w14:paraId="5B4CCF61" w14:textId="77777777" w:rsidR="00423B16" w:rsidRDefault="00423B16" w:rsidP="000C45DB">
            <w:pPr>
              <w:pStyle w:val="TableParagraph"/>
              <w:spacing w:line="222" w:lineRule="exact"/>
              <w:ind w:left="105"/>
              <w:rPr>
                <w:sz w:val="20"/>
              </w:rPr>
            </w:pPr>
            <w:r>
              <w:rPr>
                <w:w w:val="99"/>
                <w:sz w:val="20"/>
              </w:rPr>
              <w:t>2</w:t>
            </w:r>
          </w:p>
        </w:tc>
      </w:tr>
    </w:tbl>
    <w:p w14:paraId="5E513B56" w14:textId="77777777" w:rsidR="00423B16" w:rsidRDefault="00423B16" w:rsidP="00423B16">
      <w:pPr>
        <w:pStyle w:val="BodyText"/>
        <w:rPr>
          <w:b/>
        </w:rPr>
      </w:pPr>
    </w:p>
    <w:p w14:paraId="6D5E30F3" w14:textId="77777777" w:rsidR="00423B16" w:rsidRPr="00741B59" w:rsidRDefault="00423B16" w:rsidP="00741B59">
      <w:pPr>
        <w:spacing w:before="149"/>
        <w:rPr>
          <w:sz w:val="22"/>
          <w:szCs w:val="28"/>
        </w:rPr>
      </w:pPr>
      <w:r w:rsidRPr="00741B59">
        <w:rPr>
          <w:sz w:val="22"/>
          <w:szCs w:val="28"/>
        </w:rPr>
        <w:t>*Reconciliation (E)</w:t>
      </w:r>
    </w:p>
    <w:p w14:paraId="344BA508" w14:textId="48106236" w:rsidR="00741B59" w:rsidRPr="00741B59" w:rsidRDefault="00423B16" w:rsidP="00741B59">
      <w:pPr>
        <w:spacing w:before="178" w:line="259" w:lineRule="auto"/>
        <w:ind w:right="4535"/>
        <w:rPr>
          <w:sz w:val="22"/>
          <w:szCs w:val="28"/>
        </w:rPr>
      </w:pPr>
      <w:r w:rsidRPr="00741B59">
        <w:rPr>
          <w:sz w:val="22"/>
          <w:szCs w:val="28"/>
        </w:rPr>
        <w:t>1 - Purchased by member in own</w:t>
      </w:r>
      <w:r w:rsidR="00741B59" w:rsidRPr="00741B59">
        <w:rPr>
          <w:sz w:val="22"/>
          <w:szCs w:val="28"/>
        </w:rPr>
        <w:t xml:space="preserve"> </w:t>
      </w:r>
      <w:r w:rsidRPr="00741B59">
        <w:rPr>
          <w:sz w:val="22"/>
          <w:szCs w:val="28"/>
        </w:rPr>
        <w:t xml:space="preserve">account </w:t>
      </w:r>
    </w:p>
    <w:p w14:paraId="34568D70" w14:textId="77777777" w:rsidR="00741B59" w:rsidRPr="00741B59" w:rsidRDefault="00423B16" w:rsidP="00741B59">
      <w:pPr>
        <w:spacing w:before="178" w:line="259" w:lineRule="auto"/>
        <w:ind w:right="-1"/>
        <w:rPr>
          <w:sz w:val="22"/>
          <w:szCs w:val="28"/>
        </w:rPr>
      </w:pPr>
      <w:r w:rsidRPr="00741B59">
        <w:rPr>
          <w:sz w:val="22"/>
          <w:szCs w:val="28"/>
        </w:rPr>
        <w:t xml:space="preserve">2 - Purchased by member in client account </w:t>
      </w:r>
    </w:p>
    <w:p w14:paraId="5188CAE5" w14:textId="7C1E6005" w:rsidR="00423B16" w:rsidRPr="00741B59" w:rsidRDefault="00423B16" w:rsidP="00741B59">
      <w:pPr>
        <w:spacing w:before="178" w:line="259" w:lineRule="auto"/>
        <w:ind w:right="-1"/>
        <w:rPr>
          <w:sz w:val="22"/>
          <w:szCs w:val="28"/>
        </w:rPr>
      </w:pPr>
      <w:r w:rsidRPr="00741B59">
        <w:rPr>
          <w:sz w:val="22"/>
          <w:szCs w:val="28"/>
        </w:rPr>
        <w:t>3 - Closed out by</w:t>
      </w:r>
      <w:r w:rsidRPr="00741B59">
        <w:rPr>
          <w:spacing w:val="-4"/>
          <w:sz w:val="22"/>
          <w:szCs w:val="28"/>
        </w:rPr>
        <w:t xml:space="preserve"> </w:t>
      </w:r>
      <w:r w:rsidRPr="00741B59">
        <w:rPr>
          <w:sz w:val="22"/>
          <w:szCs w:val="28"/>
        </w:rPr>
        <w:t>member</w:t>
      </w:r>
    </w:p>
    <w:p w14:paraId="07DC8D55" w14:textId="666C174D" w:rsidR="00423B16" w:rsidRDefault="00423B16" w:rsidP="00BF3C5D">
      <w:pPr>
        <w:pStyle w:val="Default"/>
        <w:rPr>
          <w:sz w:val="23"/>
          <w:szCs w:val="23"/>
        </w:rPr>
      </w:pPr>
    </w:p>
    <w:p w14:paraId="5BC6D07E" w14:textId="75EB6596" w:rsidR="00741B59" w:rsidRDefault="00741B59" w:rsidP="00BF3C5D">
      <w:pPr>
        <w:pStyle w:val="Default"/>
        <w:rPr>
          <w:sz w:val="23"/>
          <w:szCs w:val="23"/>
        </w:rPr>
      </w:pPr>
    </w:p>
    <w:p w14:paraId="62A53176" w14:textId="273445D7" w:rsidR="00741B59" w:rsidRDefault="00741B59" w:rsidP="00BF3C5D">
      <w:pPr>
        <w:pStyle w:val="Default"/>
        <w:rPr>
          <w:sz w:val="23"/>
          <w:szCs w:val="23"/>
        </w:rPr>
      </w:pPr>
    </w:p>
    <w:p w14:paraId="1B682040" w14:textId="693DB306" w:rsidR="00741B59" w:rsidRDefault="00741B59" w:rsidP="00BF3C5D">
      <w:pPr>
        <w:pStyle w:val="Default"/>
        <w:rPr>
          <w:sz w:val="23"/>
          <w:szCs w:val="23"/>
        </w:rPr>
      </w:pPr>
    </w:p>
    <w:p w14:paraId="7F09EAFB" w14:textId="691527C4" w:rsidR="00741B59" w:rsidRDefault="00741B59" w:rsidP="00BF3C5D">
      <w:pPr>
        <w:pStyle w:val="Default"/>
        <w:rPr>
          <w:sz w:val="23"/>
          <w:szCs w:val="23"/>
        </w:rPr>
      </w:pPr>
    </w:p>
    <w:p w14:paraId="6BA371AD" w14:textId="67D8CCCB" w:rsidR="00741B59" w:rsidRDefault="00741B59" w:rsidP="00BF3C5D">
      <w:pPr>
        <w:pStyle w:val="Default"/>
        <w:rPr>
          <w:sz w:val="23"/>
          <w:szCs w:val="23"/>
        </w:rPr>
      </w:pPr>
    </w:p>
    <w:p w14:paraId="033565B6" w14:textId="467CA5AF" w:rsidR="00741B59" w:rsidRDefault="00741B59" w:rsidP="00BF3C5D">
      <w:pPr>
        <w:pStyle w:val="Default"/>
        <w:rPr>
          <w:sz w:val="23"/>
          <w:szCs w:val="23"/>
        </w:rPr>
      </w:pPr>
    </w:p>
    <w:p w14:paraId="36ED11C0" w14:textId="77777777" w:rsidR="00741B59" w:rsidRPr="005E4E2C" w:rsidRDefault="00741B59" w:rsidP="00BF3C5D">
      <w:pPr>
        <w:pStyle w:val="Default"/>
        <w:rPr>
          <w:sz w:val="23"/>
          <w:szCs w:val="23"/>
        </w:rPr>
      </w:pPr>
    </w:p>
    <w:p w14:paraId="3326BD10" w14:textId="5BD3937F" w:rsidR="005B0591" w:rsidRPr="001773ED" w:rsidRDefault="005B0591" w:rsidP="005E4E2C">
      <w:pPr>
        <w:pStyle w:val="Heading1"/>
      </w:pPr>
      <w:bookmarkStart w:id="10" w:name="_Toc55566527"/>
      <w:r w:rsidRPr="001773ED">
        <w:lastRenderedPageBreak/>
        <w:t>List of Approved Banks for issuance of Fixed Deposits Receipts &amp; Bank Guarantees</w:t>
      </w:r>
      <w:bookmarkEnd w:id="10"/>
    </w:p>
    <w:p w14:paraId="702FD7B7" w14:textId="77777777" w:rsidR="005B0591" w:rsidRPr="001773ED" w:rsidRDefault="005B0591" w:rsidP="005B0591">
      <w:pPr>
        <w:overflowPunct w:val="0"/>
        <w:adjustRightInd w:val="0"/>
        <w:jc w:val="center"/>
        <w:rPr>
          <w:b/>
          <w:u w:val="single"/>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CD69D1" w:rsidRPr="001773ED" w14:paraId="2125711D" w14:textId="77777777" w:rsidTr="00741B59">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76737D91"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7A507B4"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Bank Name</w:t>
            </w:r>
          </w:p>
        </w:tc>
      </w:tr>
      <w:tr w:rsidR="003B2B0C" w:rsidRPr="001773ED" w14:paraId="5B461DD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4712E84" w14:textId="77777777" w:rsidR="003B2B0C" w:rsidRPr="00F87FD6" w:rsidRDefault="003B2B0C" w:rsidP="00593C6E">
            <w:pPr>
              <w:jc w:val="center"/>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751254A4" w14:textId="77777777" w:rsidR="003B2B0C" w:rsidRPr="00F87FD6" w:rsidRDefault="003B2B0C" w:rsidP="003B2B0C">
            <w:pPr>
              <w:rPr>
                <w:color w:val="000000"/>
                <w:sz w:val="22"/>
              </w:rPr>
            </w:pPr>
            <w:r w:rsidRPr="00F87FD6">
              <w:rPr>
                <w:color w:val="000000"/>
                <w:sz w:val="22"/>
              </w:rPr>
              <w:t>AU SMALL FINANCE BANK*</w:t>
            </w:r>
            <w:r>
              <w:rPr>
                <w:color w:val="000000"/>
                <w:sz w:val="22"/>
              </w:rPr>
              <w:t>$</w:t>
            </w:r>
          </w:p>
        </w:tc>
      </w:tr>
      <w:tr w:rsidR="003B2B0C" w:rsidRPr="001773ED" w14:paraId="661D52E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BF3FADB" w14:textId="77777777" w:rsidR="003B2B0C" w:rsidRPr="00F87FD6" w:rsidRDefault="003B2B0C" w:rsidP="00593C6E">
            <w:pPr>
              <w:jc w:val="center"/>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49EB620C" w14:textId="77777777" w:rsidR="003B2B0C" w:rsidRPr="00F87FD6" w:rsidRDefault="003B2B0C" w:rsidP="003B2B0C">
            <w:pPr>
              <w:rPr>
                <w:color w:val="000000"/>
                <w:sz w:val="22"/>
              </w:rPr>
            </w:pPr>
            <w:r w:rsidRPr="00F87FD6">
              <w:rPr>
                <w:color w:val="000000"/>
                <w:sz w:val="22"/>
              </w:rPr>
              <w:t>AUSTRALIA AND NEW ZEALAND BANKING GROUP LTD.</w:t>
            </w:r>
          </w:p>
        </w:tc>
      </w:tr>
      <w:tr w:rsidR="003B2B0C" w:rsidRPr="001773ED" w14:paraId="3576A74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E0355DF" w14:textId="77777777" w:rsidR="003B2B0C" w:rsidRPr="00F87FD6" w:rsidRDefault="003B2B0C" w:rsidP="00593C6E">
            <w:pPr>
              <w:jc w:val="center"/>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31020495" w14:textId="77777777" w:rsidR="003B2B0C" w:rsidRPr="00F87FD6" w:rsidRDefault="003B2B0C" w:rsidP="003B2B0C">
            <w:pPr>
              <w:rPr>
                <w:color w:val="000000"/>
                <w:sz w:val="22"/>
              </w:rPr>
            </w:pPr>
            <w:r w:rsidRPr="00F87FD6">
              <w:rPr>
                <w:color w:val="000000"/>
                <w:sz w:val="22"/>
              </w:rPr>
              <w:t>AXIS BANK LTD*</w:t>
            </w:r>
          </w:p>
        </w:tc>
      </w:tr>
      <w:tr w:rsidR="003B2B0C" w:rsidRPr="001773ED" w14:paraId="199A63D8"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3FC8F96" w14:textId="77777777" w:rsidR="003B2B0C" w:rsidRPr="00F87FD6" w:rsidRDefault="003B2B0C" w:rsidP="00593C6E">
            <w:pPr>
              <w:jc w:val="center"/>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2B1D2ED5" w14:textId="77777777" w:rsidR="003B2B0C" w:rsidRPr="00F87FD6" w:rsidRDefault="003B2B0C" w:rsidP="003B2B0C">
            <w:pPr>
              <w:rPr>
                <w:color w:val="000000"/>
                <w:sz w:val="22"/>
              </w:rPr>
            </w:pPr>
            <w:r w:rsidRPr="00F87FD6">
              <w:rPr>
                <w:color w:val="000000"/>
                <w:sz w:val="22"/>
              </w:rPr>
              <w:t>BANDHAN BANK LTD</w:t>
            </w:r>
            <w:r>
              <w:rPr>
                <w:color w:val="000000"/>
                <w:sz w:val="22"/>
              </w:rPr>
              <w:t>$</w:t>
            </w:r>
          </w:p>
        </w:tc>
      </w:tr>
      <w:tr w:rsidR="003B2B0C" w:rsidRPr="001773ED" w14:paraId="309BA46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2F50D5D" w14:textId="77777777" w:rsidR="003B2B0C" w:rsidRPr="00F87FD6" w:rsidRDefault="003B2B0C" w:rsidP="00593C6E">
            <w:pPr>
              <w:jc w:val="center"/>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1E0E95F5" w14:textId="77777777" w:rsidR="003B2B0C" w:rsidRPr="00F87FD6" w:rsidRDefault="003B2B0C" w:rsidP="003B2B0C">
            <w:pPr>
              <w:rPr>
                <w:color w:val="000000"/>
                <w:sz w:val="22"/>
              </w:rPr>
            </w:pPr>
            <w:r w:rsidRPr="00F87FD6">
              <w:rPr>
                <w:color w:val="000000"/>
                <w:sz w:val="22"/>
              </w:rPr>
              <w:t>BANK OF AMERICA, N.A.</w:t>
            </w:r>
          </w:p>
        </w:tc>
      </w:tr>
      <w:tr w:rsidR="003B2B0C" w:rsidRPr="001773ED" w14:paraId="52D46086"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DFFF44A" w14:textId="77777777" w:rsidR="003B2B0C" w:rsidRPr="00F87FD6" w:rsidRDefault="003B2B0C" w:rsidP="00593C6E">
            <w:pPr>
              <w:jc w:val="center"/>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3F4B9D0A" w14:textId="77777777" w:rsidR="003B2B0C" w:rsidRPr="00F87FD6" w:rsidRDefault="003B2B0C" w:rsidP="003B2B0C">
            <w:pPr>
              <w:rPr>
                <w:color w:val="000000"/>
                <w:sz w:val="22"/>
              </w:rPr>
            </w:pPr>
            <w:r w:rsidRPr="00F87FD6">
              <w:rPr>
                <w:color w:val="000000"/>
                <w:sz w:val="22"/>
              </w:rPr>
              <w:t>BANK OF BARODA</w:t>
            </w:r>
          </w:p>
        </w:tc>
      </w:tr>
      <w:tr w:rsidR="003B2B0C" w:rsidRPr="001773ED" w14:paraId="613C8AB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87D0FE" w14:textId="77777777" w:rsidR="003B2B0C" w:rsidRPr="00F87FD6" w:rsidRDefault="003B2B0C" w:rsidP="00593C6E">
            <w:pPr>
              <w:jc w:val="center"/>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4D6971B8" w14:textId="77777777" w:rsidR="003B2B0C" w:rsidRPr="00F87FD6" w:rsidRDefault="003B2B0C" w:rsidP="003B2B0C">
            <w:pPr>
              <w:rPr>
                <w:color w:val="000000"/>
                <w:sz w:val="22"/>
              </w:rPr>
            </w:pPr>
            <w:r w:rsidRPr="00F87FD6">
              <w:rPr>
                <w:color w:val="000000"/>
                <w:sz w:val="22"/>
              </w:rPr>
              <w:t>BANK OF INDIA</w:t>
            </w:r>
          </w:p>
        </w:tc>
      </w:tr>
      <w:tr w:rsidR="003B2B0C" w:rsidRPr="001773ED" w14:paraId="6754720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A182E3" w14:textId="77777777" w:rsidR="003B2B0C" w:rsidRPr="00F87FD6" w:rsidRDefault="003B2B0C" w:rsidP="00593C6E">
            <w:pPr>
              <w:jc w:val="center"/>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51272F75" w14:textId="77777777" w:rsidR="003B2B0C" w:rsidRPr="00F87FD6" w:rsidRDefault="003B2B0C" w:rsidP="003B2B0C">
            <w:pPr>
              <w:rPr>
                <w:color w:val="000000"/>
                <w:sz w:val="22"/>
              </w:rPr>
            </w:pPr>
            <w:r w:rsidRPr="00F87FD6">
              <w:rPr>
                <w:color w:val="000000"/>
                <w:sz w:val="22"/>
              </w:rPr>
              <w:t>BANK OF MAHARASHTRA</w:t>
            </w:r>
          </w:p>
        </w:tc>
      </w:tr>
      <w:tr w:rsidR="003B2B0C" w:rsidRPr="001773ED" w14:paraId="1CEA7D66"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DA80855" w14:textId="77777777" w:rsidR="003B2B0C" w:rsidRPr="00F87FD6" w:rsidRDefault="003B2B0C" w:rsidP="00593C6E">
            <w:pPr>
              <w:jc w:val="center"/>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225473C8" w14:textId="77777777" w:rsidR="003B2B0C" w:rsidRPr="00F87FD6" w:rsidRDefault="003B2B0C" w:rsidP="003B2B0C">
            <w:pPr>
              <w:rPr>
                <w:color w:val="000000"/>
                <w:sz w:val="22"/>
              </w:rPr>
            </w:pPr>
            <w:r w:rsidRPr="00F87FD6">
              <w:rPr>
                <w:color w:val="000000"/>
                <w:sz w:val="22"/>
              </w:rPr>
              <w:t>BANK OF NOVA SCOTIA</w:t>
            </w:r>
          </w:p>
        </w:tc>
      </w:tr>
      <w:tr w:rsidR="003B2B0C" w:rsidRPr="001773ED" w14:paraId="5190F73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D97F4E" w14:textId="77777777" w:rsidR="003B2B0C" w:rsidRPr="00F87FD6" w:rsidRDefault="003B2B0C" w:rsidP="00593C6E">
            <w:pPr>
              <w:jc w:val="center"/>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34F5B797" w14:textId="77777777" w:rsidR="003B2B0C" w:rsidRPr="00F87FD6" w:rsidRDefault="003B2B0C" w:rsidP="003B2B0C">
            <w:pPr>
              <w:rPr>
                <w:color w:val="000000"/>
                <w:sz w:val="22"/>
              </w:rPr>
            </w:pPr>
            <w:r w:rsidRPr="00F87FD6">
              <w:rPr>
                <w:color w:val="000000"/>
                <w:sz w:val="22"/>
              </w:rPr>
              <w:t>BARCLAYS BANK PLC</w:t>
            </w:r>
          </w:p>
        </w:tc>
      </w:tr>
      <w:tr w:rsidR="003B2B0C" w:rsidRPr="001773ED" w14:paraId="49A15C2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167FCC0" w14:textId="77777777" w:rsidR="003B2B0C" w:rsidRPr="00F87FD6" w:rsidRDefault="003B2B0C" w:rsidP="00593C6E">
            <w:pPr>
              <w:jc w:val="center"/>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4D582572" w14:textId="77777777" w:rsidR="003B2B0C" w:rsidRPr="00F87FD6" w:rsidRDefault="003B2B0C" w:rsidP="003B2B0C">
            <w:pPr>
              <w:rPr>
                <w:color w:val="000000"/>
                <w:sz w:val="22"/>
              </w:rPr>
            </w:pPr>
            <w:r w:rsidRPr="00F87FD6">
              <w:rPr>
                <w:color w:val="000000"/>
                <w:sz w:val="22"/>
              </w:rPr>
              <w:t>BNP PARIBAS</w:t>
            </w:r>
          </w:p>
        </w:tc>
      </w:tr>
      <w:tr w:rsidR="003B2B0C" w:rsidRPr="001773ED" w14:paraId="05B4A9B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E585666" w14:textId="77777777" w:rsidR="003B2B0C" w:rsidRPr="00F87FD6" w:rsidRDefault="003B2B0C" w:rsidP="00593C6E">
            <w:pPr>
              <w:jc w:val="center"/>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2DF75CED" w14:textId="77777777" w:rsidR="003B2B0C" w:rsidRPr="00F87FD6" w:rsidRDefault="003B2B0C" w:rsidP="003B2B0C">
            <w:pPr>
              <w:rPr>
                <w:color w:val="000000"/>
                <w:sz w:val="22"/>
              </w:rPr>
            </w:pPr>
            <w:r w:rsidRPr="00F87FD6">
              <w:rPr>
                <w:color w:val="000000"/>
                <w:sz w:val="22"/>
              </w:rPr>
              <w:t>CANARA BANK</w:t>
            </w:r>
          </w:p>
        </w:tc>
      </w:tr>
      <w:tr w:rsidR="003B2B0C" w:rsidRPr="001773ED" w14:paraId="5719F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EDFC577" w14:textId="77777777" w:rsidR="003B2B0C" w:rsidRPr="00F87FD6" w:rsidRDefault="003B2B0C" w:rsidP="00593C6E">
            <w:pPr>
              <w:jc w:val="center"/>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69A76D53" w14:textId="77777777" w:rsidR="003B2B0C" w:rsidRPr="00F87FD6" w:rsidRDefault="003B2B0C" w:rsidP="003B2B0C">
            <w:pPr>
              <w:rPr>
                <w:color w:val="000000"/>
                <w:sz w:val="22"/>
              </w:rPr>
            </w:pPr>
            <w:r w:rsidRPr="00F87FD6">
              <w:rPr>
                <w:color w:val="000000"/>
                <w:sz w:val="22"/>
              </w:rPr>
              <w:t>CENTRAL BANK OF INDIA</w:t>
            </w:r>
          </w:p>
        </w:tc>
      </w:tr>
      <w:tr w:rsidR="003B2B0C" w:rsidRPr="001773ED" w14:paraId="0EAF4E7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A05DAD7" w14:textId="77777777" w:rsidR="003B2B0C" w:rsidRPr="00F87FD6" w:rsidRDefault="003B2B0C" w:rsidP="00593C6E">
            <w:pPr>
              <w:jc w:val="center"/>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6DA93050" w14:textId="77777777" w:rsidR="003B2B0C" w:rsidRPr="00F87FD6" w:rsidRDefault="003B2B0C" w:rsidP="003B2B0C">
            <w:pPr>
              <w:rPr>
                <w:color w:val="000000"/>
                <w:sz w:val="22"/>
              </w:rPr>
            </w:pPr>
            <w:r w:rsidRPr="00F87FD6">
              <w:rPr>
                <w:color w:val="000000"/>
                <w:sz w:val="22"/>
              </w:rPr>
              <w:t>CITIBANK N.A.</w:t>
            </w:r>
          </w:p>
        </w:tc>
      </w:tr>
      <w:tr w:rsidR="003B2B0C" w:rsidRPr="001773ED" w14:paraId="207EBAB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6623086" w14:textId="77777777" w:rsidR="003B2B0C" w:rsidRPr="00F87FD6" w:rsidRDefault="003B2B0C" w:rsidP="00593C6E">
            <w:pPr>
              <w:jc w:val="center"/>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2FEC8A34" w14:textId="77777777" w:rsidR="003B2B0C" w:rsidRPr="00F87FD6" w:rsidRDefault="003B2B0C" w:rsidP="003B2B0C">
            <w:pPr>
              <w:rPr>
                <w:color w:val="000000"/>
                <w:sz w:val="22"/>
              </w:rPr>
            </w:pPr>
            <w:r w:rsidRPr="00F87FD6">
              <w:rPr>
                <w:color w:val="000000"/>
                <w:sz w:val="22"/>
              </w:rPr>
              <w:t>CITY UNION BANK LTD.</w:t>
            </w:r>
          </w:p>
        </w:tc>
      </w:tr>
      <w:tr w:rsidR="003B2B0C" w:rsidRPr="001773ED" w14:paraId="045814D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CEDA4C" w14:textId="77777777" w:rsidR="003B2B0C" w:rsidRPr="00F87FD6" w:rsidRDefault="003B2B0C" w:rsidP="00593C6E">
            <w:pPr>
              <w:jc w:val="center"/>
              <w:rPr>
                <w:color w:val="000000"/>
                <w:sz w:val="22"/>
              </w:rPr>
            </w:pPr>
            <w:r>
              <w:rPr>
                <w:color w:val="000000"/>
                <w:sz w:val="22"/>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72997630" w14:textId="77777777" w:rsidR="003B2B0C" w:rsidRPr="00F87FD6" w:rsidRDefault="003B2B0C" w:rsidP="003B2B0C">
            <w:pPr>
              <w:rPr>
                <w:color w:val="000000"/>
                <w:sz w:val="22"/>
              </w:rPr>
            </w:pPr>
            <w:r w:rsidRPr="00F87FD6">
              <w:rPr>
                <w:color w:val="000000"/>
                <w:sz w:val="22"/>
              </w:rPr>
              <w:t>CREDIT SUISSE AG</w:t>
            </w:r>
          </w:p>
        </w:tc>
      </w:tr>
      <w:tr w:rsidR="003B2B0C" w:rsidRPr="001773ED" w14:paraId="2FDB47C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2232F54" w14:textId="77777777" w:rsidR="003B2B0C" w:rsidRPr="00F87FD6" w:rsidRDefault="003B2B0C" w:rsidP="00593C6E">
            <w:pPr>
              <w:jc w:val="center"/>
              <w:rPr>
                <w:color w:val="000000"/>
                <w:sz w:val="22"/>
              </w:rPr>
            </w:pPr>
            <w:r>
              <w:rPr>
                <w:rFonts w:ascii="Arial" w:hAnsi="Arial" w:cs="Arial"/>
                <w:sz w:val="20"/>
                <w:szCs w:val="20"/>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5ADB7318" w14:textId="77777777" w:rsidR="003B2B0C" w:rsidRPr="00F87FD6" w:rsidRDefault="003B2B0C" w:rsidP="003B2B0C">
            <w:pPr>
              <w:rPr>
                <w:color w:val="000000"/>
                <w:sz w:val="22"/>
              </w:rPr>
            </w:pPr>
            <w:r w:rsidRPr="00F87FD6">
              <w:rPr>
                <w:color w:val="000000"/>
                <w:sz w:val="22"/>
              </w:rPr>
              <w:t>DBS BANK LTD</w:t>
            </w:r>
          </w:p>
        </w:tc>
      </w:tr>
      <w:tr w:rsidR="003B2B0C" w:rsidRPr="001773ED" w14:paraId="21ED99E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A5E1C0E" w14:textId="77777777" w:rsidR="003B2B0C" w:rsidRPr="00F87FD6" w:rsidRDefault="003B2B0C" w:rsidP="00593C6E">
            <w:pPr>
              <w:jc w:val="center"/>
              <w:rPr>
                <w:color w:val="000000"/>
                <w:sz w:val="22"/>
              </w:rPr>
            </w:pPr>
            <w:r>
              <w:rPr>
                <w:rFonts w:ascii="Arial" w:hAnsi="Arial" w:cs="Arial"/>
                <w:sz w:val="20"/>
                <w:szCs w:val="20"/>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5766E860" w14:textId="77777777" w:rsidR="003B2B0C" w:rsidRPr="00F87FD6" w:rsidRDefault="003B2B0C" w:rsidP="003B2B0C">
            <w:pPr>
              <w:rPr>
                <w:color w:val="000000"/>
                <w:sz w:val="22"/>
              </w:rPr>
            </w:pPr>
            <w:r w:rsidRPr="00F87FD6">
              <w:rPr>
                <w:color w:val="000000"/>
                <w:sz w:val="22"/>
              </w:rPr>
              <w:t>DCB BANK LTD</w:t>
            </w:r>
          </w:p>
        </w:tc>
      </w:tr>
      <w:tr w:rsidR="003B2B0C" w:rsidRPr="001773ED" w14:paraId="2BB1748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36AD8E" w14:textId="77777777" w:rsidR="003B2B0C" w:rsidRPr="00F87FD6" w:rsidRDefault="003B2B0C" w:rsidP="00593C6E">
            <w:pPr>
              <w:jc w:val="center"/>
              <w:rPr>
                <w:color w:val="000000"/>
                <w:sz w:val="22"/>
              </w:rPr>
            </w:pPr>
            <w:r>
              <w:rPr>
                <w:rFonts w:ascii="Arial" w:hAnsi="Arial" w:cs="Arial"/>
                <w:sz w:val="20"/>
                <w:szCs w:val="20"/>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53ACEA9D" w14:textId="77777777" w:rsidR="003B2B0C" w:rsidRPr="00F87FD6" w:rsidRDefault="003B2B0C" w:rsidP="003B2B0C">
            <w:pPr>
              <w:rPr>
                <w:color w:val="000000"/>
                <w:sz w:val="22"/>
              </w:rPr>
            </w:pPr>
            <w:r w:rsidRPr="00F87FD6">
              <w:rPr>
                <w:color w:val="000000"/>
                <w:sz w:val="22"/>
              </w:rPr>
              <w:t>DEUTSCHE BANK AG</w:t>
            </w:r>
          </w:p>
        </w:tc>
      </w:tr>
      <w:tr w:rsidR="003B2B0C" w:rsidRPr="001773ED" w14:paraId="4EDD19D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1D15E86" w14:textId="77777777" w:rsidR="003B2B0C" w:rsidRPr="00F87FD6" w:rsidRDefault="003B2B0C" w:rsidP="00593C6E">
            <w:pPr>
              <w:jc w:val="center"/>
              <w:rPr>
                <w:color w:val="000000"/>
                <w:sz w:val="22"/>
              </w:rPr>
            </w:pPr>
            <w:r>
              <w:rPr>
                <w:rFonts w:ascii="Arial" w:hAnsi="Arial" w:cs="Arial"/>
                <w:sz w:val="20"/>
                <w:szCs w:val="20"/>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68242CF1" w14:textId="77777777" w:rsidR="003B2B0C" w:rsidRPr="00F87FD6" w:rsidRDefault="003B2B0C" w:rsidP="003B2B0C">
            <w:pPr>
              <w:rPr>
                <w:color w:val="000000"/>
                <w:sz w:val="22"/>
              </w:rPr>
            </w:pPr>
            <w:r w:rsidRPr="00F87FD6">
              <w:rPr>
                <w:color w:val="000000"/>
                <w:sz w:val="22"/>
              </w:rPr>
              <w:t>EQUITAS SMALL FINANCE BANK LTD</w:t>
            </w:r>
            <w:r>
              <w:rPr>
                <w:color w:val="000000"/>
                <w:sz w:val="22"/>
              </w:rPr>
              <w:t>$</w:t>
            </w:r>
          </w:p>
        </w:tc>
      </w:tr>
      <w:tr w:rsidR="003B2B0C" w:rsidRPr="001773ED" w14:paraId="65FCD49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34B2A9" w14:textId="77777777" w:rsidR="003B2B0C" w:rsidRPr="00F87FD6" w:rsidRDefault="003B2B0C" w:rsidP="00593C6E">
            <w:pPr>
              <w:jc w:val="center"/>
              <w:rPr>
                <w:color w:val="000000"/>
                <w:sz w:val="22"/>
              </w:rPr>
            </w:pPr>
            <w:r>
              <w:rPr>
                <w:rFonts w:ascii="Arial" w:hAnsi="Arial" w:cs="Arial"/>
                <w:sz w:val="20"/>
                <w:szCs w:val="20"/>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67B6AC4C" w14:textId="77777777" w:rsidR="003B2B0C" w:rsidRPr="00F87FD6" w:rsidRDefault="003B2B0C" w:rsidP="003B2B0C">
            <w:pPr>
              <w:rPr>
                <w:color w:val="000000"/>
                <w:sz w:val="22"/>
              </w:rPr>
            </w:pPr>
            <w:r w:rsidRPr="00F87FD6">
              <w:rPr>
                <w:color w:val="000000"/>
                <w:sz w:val="22"/>
              </w:rPr>
              <w:t xml:space="preserve">FEDERAL BANK LTD* </w:t>
            </w:r>
          </w:p>
        </w:tc>
      </w:tr>
      <w:tr w:rsidR="003B2B0C" w:rsidRPr="001773ED" w14:paraId="2CB11C4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F73D3A2" w14:textId="77777777" w:rsidR="003B2B0C" w:rsidRPr="00F87FD6" w:rsidRDefault="003B2B0C" w:rsidP="00593C6E">
            <w:pPr>
              <w:jc w:val="center"/>
              <w:rPr>
                <w:color w:val="000000"/>
                <w:sz w:val="22"/>
              </w:rPr>
            </w:pPr>
            <w:r>
              <w:rPr>
                <w:rFonts w:ascii="Arial" w:hAnsi="Arial" w:cs="Arial"/>
                <w:sz w:val="20"/>
                <w:szCs w:val="20"/>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098ACB97" w14:textId="77777777" w:rsidR="003B2B0C" w:rsidRPr="00F87FD6" w:rsidRDefault="003B2B0C" w:rsidP="003B2B0C">
            <w:pPr>
              <w:rPr>
                <w:color w:val="000000"/>
                <w:sz w:val="22"/>
              </w:rPr>
            </w:pPr>
            <w:r w:rsidRPr="00F87FD6">
              <w:rPr>
                <w:color w:val="000000"/>
                <w:sz w:val="22"/>
              </w:rPr>
              <w:t>FIRST ABU DHABI BANK</w:t>
            </w:r>
            <w:r>
              <w:rPr>
                <w:color w:val="000000"/>
                <w:sz w:val="22"/>
              </w:rPr>
              <w:t>$</w:t>
            </w:r>
          </w:p>
        </w:tc>
      </w:tr>
      <w:tr w:rsidR="003B2B0C" w:rsidRPr="001773ED" w14:paraId="00454C6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195862A" w14:textId="77777777" w:rsidR="003B2B0C" w:rsidRPr="00F87FD6" w:rsidRDefault="003B2B0C" w:rsidP="00593C6E">
            <w:pPr>
              <w:jc w:val="center"/>
              <w:rPr>
                <w:color w:val="000000"/>
                <w:sz w:val="22"/>
              </w:rPr>
            </w:pPr>
            <w:r>
              <w:rPr>
                <w:rFonts w:ascii="Arial" w:hAnsi="Arial" w:cs="Arial"/>
                <w:sz w:val="20"/>
                <w:szCs w:val="20"/>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0048B49B" w14:textId="77777777" w:rsidR="003B2B0C" w:rsidRPr="00F87FD6" w:rsidRDefault="003B2B0C" w:rsidP="003B2B0C">
            <w:pPr>
              <w:rPr>
                <w:color w:val="000000"/>
                <w:sz w:val="22"/>
              </w:rPr>
            </w:pPr>
            <w:r w:rsidRPr="00F87FD6">
              <w:rPr>
                <w:color w:val="000000"/>
                <w:sz w:val="22"/>
              </w:rPr>
              <w:t>HDFC BANK LTD*</w:t>
            </w:r>
          </w:p>
        </w:tc>
      </w:tr>
      <w:tr w:rsidR="003B2B0C" w:rsidRPr="001773ED" w14:paraId="68C8BC6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D906700" w14:textId="77777777" w:rsidR="003B2B0C" w:rsidRPr="00F87FD6" w:rsidRDefault="003B2B0C" w:rsidP="00593C6E">
            <w:pPr>
              <w:jc w:val="center"/>
              <w:rPr>
                <w:color w:val="000000"/>
                <w:sz w:val="22"/>
              </w:rPr>
            </w:pPr>
            <w:r>
              <w:rPr>
                <w:rFonts w:ascii="Arial" w:hAnsi="Arial" w:cs="Arial"/>
                <w:sz w:val="20"/>
                <w:szCs w:val="20"/>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27CC6EF0" w14:textId="77777777" w:rsidR="003B2B0C" w:rsidRPr="00F87FD6" w:rsidRDefault="003B2B0C" w:rsidP="003B2B0C">
            <w:pPr>
              <w:rPr>
                <w:color w:val="000000"/>
                <w:sz w:val="22"/>
              </w:rPr>
            </w:pPr>
            <w:r w:rsidRPr="00F87FD6">
              <w:rPr>
                <w:color w:val="000000"/>
                <w:sz w:val="22"/>
              </w:rPr>
              <w:t>HONGKONG AND SHANGHAI BANKING CORPORATION LTD*</w:t>
            </w:r>
          </w:p>
        </w:tc>
      </w:tr>
      <w:tr w:rsidR="003B2B0C" w:rsidRPr="001773ED" w14:paraId="48071A0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7EFFB93" w14:textId="77777777" w:rsidR="003B2B0C" w:rsidRPr="00F87FD6" w:rsidRDefault="003B2B0C" w:rsidP="00593C6E">
            <w:pPr>
              <w:jc w:val="center"/>
              <w:rPr>
                <w:color w:val="000000"/>
                <w:sz w:val="22"/>
              </w:rPr>
            </w:pPr>
            <w:r>
              <w:rPr>
                <w:rFonts w:ascii="Arial" w:hAnsi="Arial" w:cs="Arial"/>
                <w:sz w:val="20"/>
                <w:szCs w:val="20"/>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4C933FE5" w14:textId="77777777" w:rsidR="003B2B0C" w:rsidRPr="00F87FD6" w:rsidRDefault="003B2B0C" w:rsidP="003B2B0C">
            <w:pPr>
              <w:rPr>
                <w:color w:val="000000"/>
                <w:sz w:val="22"/>
              </w:rPr>
            </w:pPr>
            <w:r w:rsidRPr="00F87FD6">
              <w:rPr>
                <w:color w:val="000000"/>
                <w:sz w:val="22"/>
              </w:rPr>
              <w:t>ICICI BANK LTD*</w:t>
            </w:r>
          </w:p>
        </w:tc>
      </w:tr>
      <w:tr w:rsidR="003B2B0C" w:rsidRPr="001773ED" w14:paraId="4190E23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37E05E3" w14:textId="77777777" w:rsidR="003B2B0C" w:rsidRPr="00F87FD6" w:rsidRDefault="003B2B0C" w:rsidP="00593C6E">
            <w:pPr>
              <w:jc w:val="center"/>
              <w:rPr>
                <w:color w:val="000000"/>
                <w:sz w:val="22"/>
              </w:rPr>
            </w:pPr>
            <w:r>
              <w:rPr>
                <w:rFonts w:ascii="Arial" w:hAnsi="Arial" w:cs="Arial"/>
                <w:sz w:val="20"/>
                <w:szCs w:val="20"/>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24B4A7AA" w14:textId="77777777" w:rsidR="003B2B0C" w:rsidRPr="00F87FD6" w:rsidRDefault="003B2B0C" w:rsidP="003B2B0C">
            <w:pPr>
              <w:rPr>
                <w:color w:val="000000"/>
                <w:sz w:val="22"/>
              </w:rPr>
            </w:pPr>
            <w:r w:rsidRPr="00F87FD6">
              <w:rPr>
                <w:color w:val="000000"/>
                <w:sz w:val="22"/>
              </w:rPr>
              <w:t>IDBI BANK LIMITED</w:t>
            </w:r>
          </w:p>
        </w:tc>
      </w:tr>
      <w:tr w:rsidR="003B2B0C" w:rsidRPr="001773ED" w14:paraId="0709FFE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E429644" w14:textId="77777777" w:rsidR="003B2B0C" w:rsidRPr="00F87FD6" w:rsidRDefault="003B2B0C" w:rsidP="00593C6E">
            <w:pPr>
              <w:jc w:val="center"/>
              <w:rPr>
                <w:color w:val="000000"/>
                <w:sz w:val="22"/>
              </w:rPr>
            </w:pPr>
            <w:r>
              <w:rPr>
                <w:rFonts w:ascii="Arial" w:hAnsi="Arial" w:cs="Arial"/>
                <w:sz w:val="20"/>
                <w:szCs w:val="20"/>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0B8BA372" w14:textId="77777777" w:rsidR="003B2B0C" w:rsidRPr="00F87FD6" w:rsidRDefault="003B2B0C" w:rsidP="003B2B0C">
            <w:pPr>
              <w:rPr>
                <w:color w:val="000000"/>
                <w:sz w:val="22"/>
              </w:rPr>
            </w:pPr>
            <w:r w:rsidRPr="00F87FD6">
              <w:rPr>
                <w:color w:val="000000"/>
                <w:sz w:val="22"/>
              </w:rPr>
              <w:t>IDFC BANK LTD</w:t>
            </w:r>
          </w:p>
        </w:tc>
      </w:tr>
      <w:tr w:rsidR="003B2B0C" w:rsidRPr="001773ED" w14:paraId="62355B0D"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5AA9F80" w14:textId="77777777" w:rsidR="003B2B0C" w:rsidRPr="00F87FD6" w:rsidRDefault="003B2B0C" w:rsidP="00593C6E">
            <w:pPr>
              <w:jc w:val="center"/>
              <w:rPr>
                <w:color w:val="000000"/>
                <w:sz w:val="22"/>
              </w:rPr>
            </w:pPr>
            <w:r>
              <w:rPr>
                <w:rFonts w:ascii="Arial" w:hAnsi="Arial" w:cs="Arial"/>
                <w:sz w:val="20"/>
                <w:szCs w:val="20"/>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5CAE4" w14:textId="77777777" w:rsidR="003B2B0C" w:rsidRPr="00F87FD6" w:rsidRDefault="003B2B0C" w:rsidP="003B2B0C">
            <w:pPr>
              <w:rPr>
                <w:color w:val="000000"/>
                <w:sz w:val="22"/>
              </w:rPr>
            </w:pPr>
            <w:r w:rsidRPr="00F87FD6">
              <w:rPr>
                <w:color w:val="000000"/>
                <w:sz w:val="22"/>
              </w:rPr>
              <w:t>INDIAN BANK</w:t>
            </w:r>
          </w:p>
        </w:tc>
      </w:tr>
      <w:tr w:rsidR="003B2B0C" w:rsidRPr="001773ED" w14:paraId="1D2A458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F2F3D7" w14:textId="77777777" w:rsidR="003B2B0C" w:rsidRPr="00F87FD6" w:rsidRDefault="003B2B0C" w:rsidP="00593C6E">
            <w:pPr>
              <w:jc w:val="center"/>
              <w:rPr>
                <w:color w:val="000000"/>
                <w:sz w:val="22"/>
              </w:rPr>
            </w:pPr>
            <w:r>
              <w:rPr>
                <w:rFonts w:ascii="Arial" w:hAnsi="Arial" w:cs="Arial"/>
                <w:sz w:val="20"/>
                <w:szCs w:val="20"/>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0A814B16" w14:textId="77777777" w:rsidR="003B2B0C" w:rsidRPr="00F87FD6" w:rsidRDefault="003B2B0C" w:rsidP="003B2B0C">
            <w:pPr>
              <w:rPr>
                <w:color w:val="000000"/>
                <w:sz w:val="22"/>
              </w:rPr>
            </w:pPr>
            <w:r w:rsidRPr="00F87FD6">
              <w:rPr>
                <w:color w:val="000000"/>
                <w:sz w:val="22"/>
              </w:rPr>
              <w:t>INDIAN OVERSEAS BANK</w:t>
            </w:r>
          </w:p>
        </w:tc>
      </w:tr>
      <w:tr w:rsidR="003B2B0C" w:rsidRPr="001773ED" w14:paraId="3BBBA71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9B9871B" w14:textId="77777777" w:rsidR="003B2B0C" w:rsidRPr="00F87FD6" w:rsidRDefault="003B2B0C" w:rsidP="00593C6E">
            <w:pPr>
              <w:jc w:val="center"/>
              <w:rPr>
                <w:color w:val="000000"/>
                <w:sz w:val="22"/>
              </w:rPr>
            </w:pPr>
            <w:r>
              <w:rPr>
                <w:rFonts w:ascii="Arial" w:hAnsi="Arial" w:cs="Arial"/>
                <w:sz w:val="20"/>
                <w:szCs w:val="20"/>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5D8112D0" w14:textId="77777777" w:rsidR="003B2B0C" w:rsidRPr="00F87FD6" w:rsidRDefault="003B2B0C" w:rsidP="003B2B0C">
            <w:pPr>
              <w:rPr>
                <w:color w:val="000000"/>
                <w:sz w:val="22"/>
              </w:rPr>
            </w:pPr>
            <w:r w:rsidRPr="00F87FD6">
              <w:rPr>
                <w:color w:val="000000"/>
                <w:sz w:val="22"/>
              </w:rPr>
              <w:t>INDUSIND BANK LTD</w:t>
            </w:r>
          </w:p>
        </w:tc>
      </w:tr>
      <w:tr w:rsidR="003B2B0C" w:rsidRPr="001773ED" w14:paraId="20F780B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9058B39" w14:textId="77777777" w:rsidR="003B2B0C" w:rsidRPr="00F87FD6" w:rsidRDefault="003B2B0C" w:rsidP="00593C6E">
            <w:pPr>
              <w:jc w:val="center"/>
              <w:rPr>
                <w:color w:val="000000"/>
                <w:sz w:val="22"/>
              </w:rPr>
            </w:pPr>
            <w:r>
              <w:rPr>
                <w:rFonts w:ascii="Arial" w:hAnsi="Arial" w:cs="Arial"/>
                <w:sz w:val="20"/>
                <w:szCs w:val="20"/>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54BAE532" w14:textId="77777777" w:rsidR="003B2B0C" w:rsidRPr="00F87FD6" w:rsidRDefault="003B2B0C" w:rsidP="003B2B0C">
            <w:pPr>
              <w:rPr>
                <w:color w:val="000000"/>
                <w:sz w:val="22"/>
              </w:rPr>
            </w:pPr>
            <w:r w:rsidRPr="00F87FD6">
              <w:rPr>
                <w:color w:val="000000"/>
                <w:sz w:val="22"/>
              </w:rPr>
              <w:t>JAMMU &amp; KASHMIR BANK LTD</w:t>
            </w:r>
          </w:p>
        </w:tc>
      </w:tr>
      <w:tr w:rsidR="003B2B0C" w:rsidRPr="001773ED" w14:paraId="67C7EA1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210AB64" w14:textId="77777777" w:rsidR="003B2B0C" w:rsidRPr="00F87FD6" w:rsidRDefault="003B2B0C" w:rsidP="00593C6E">
            <w:pPr>
              <w:jc w:val="center"/>
              <w:rPr>
                <w:color w:val="000000"/>
                <w:sz w:val="22"/>
              </w:rPr>
            </w:pPr>
            <w:r>
              <w:rPr>
                <w:rFonts w:ascii="Arial" w:hAnsi="Arial" w:cs="Arial"/>
                <w:sz w:val="20"/>
                <w:szCs w:val="20"/>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648BF1CB" w14:textId="77777777" w:rsidR="003B2B0C" w:rsidRPr="00F87FD6" w:rsidRDefault="003B2B0C" w:rsidP="003B2B0C">
            <w:pPr>
              <w:rPr>
                <w:color w:val="000000"/>
                <w:sz w:val="22"/>
              </w:rPr>
            </w:pPr>
            <w:r w:rsidRPr="00F87FD6">
              <w:rPr>
                <w:color w:val="000000"/>
                <w:sz w:val="22"/>
              </w:rPr>
              <w:t>JP MORGAN CHASE BANK, N.A.</w:t>
            </w:r>
          </w:p>
        </w:tc>
      </w:tr>
      <w:tr w:rsidR="003B2B0C" w:rsidRPr="001773ED" w14:paraId="1ED5E84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B6D2D8D" w14:textId="77777777" w:rsidR="003B2B0C" w:rsidRPr="00F87FD6" w:rsidRDefault="003B2B0C" w:rsidP="00593C6E">
            <w:pPr>
              <w:jc w:val="center"/>
              <w:rPr>
                <w:color w:val="000000"/>
                <w:sz w:val="22"/>
              </w:rPr>
            </w:pPr>
            <w:r>
              <w:rPr>
                <w:rFonts w:ascii="Arial" w:hAnsi="Arial" w:cs="Arial"/>
                <w:sz w:val="20"/>
                <w:szCs w:val="20"/>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26798451" w14:textId="77777777" w:rsidR="003B2B0C" w:rsidRPr="00F87FD6" w:rsidRDefault="003B2B0C" w:rsidP="003B2B0C">
            <w:pPr>
              <w:rPr>
                <w:color w:val="000000"/>
                <w:sz w:val="22"/>
              </w:rPr>
            </w:pPr>
            <w:r w:rsidRPr="00F87FD6">
              <w:rPr>
                <w:color w:val="000000"/>
                <w:sz w:val="22"/>
              </w:rPr>
              <w:t>KARNATAKA BANK LTD</w:t>
            </w:r>
          </w:p>
        </w:tc>
      </w:tr>
      <w:tr w:rsidR="003B2B0C" w:rsidRPr="001773ED" w14:paraId="141E799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F3C9EE6" w14:textId="77777777" w:rsidR="003B2B0C" w:rsidRPr="00F87FD6" w:rsidRDefault="003B2B0C" w:rsidP="00593C6E">
            <w:pPr>
              <w:jc w:val="center"/>
              <w:rPr>
                <w:color w:val="000000"/>
                <w:sz w:val="22"/>
              </w:rPr>
            </w:pPr>
            <w:r>
              <w:rPr>
                <w:rFonts w:ascii="Arial" w:hAnsi="Arial" w:cs="Arial"/>
                <w:sz w:val="20"/>
                <w:szCs w:val="20"/>
              </w:rPr>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23A88C63" w14:textId="77777777" w:rsidR="003B2B0C" w:rsidRPr="00F87FD6" w:rsidRDefault="003B2B0C" w:rsidP="003B2B0C">
            <w:pPr>
              <w:rPr>
                <w:color w:val="000000"/>
                <w:sz w:val="22"/>
              </w:rPr>
            </w:pPr>
            <w:r w:rsidRPr="00F87FD6">
              <w:rPr>
                <w:color w:val="000000"/>
                <w:sz w:val="22"/>
              </w:rPr>
              <w:t xml:space="preserve">KARUR VYSYA BANK LTD </w:t>
            </w:r>
          </w:p>
        </w:tc>
      </w:tr>
      <w:tr w:rsidR="003B2B0C" w:rsidRPr="001773ED" w14:paraId="5958C58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02BAEEE" w14:textId="77777777" w:rsidR="003B2B0C" w:rsidRPr="00F87FD6" w:rsidRDefault="003B2B0C" w:rsidP="00593C6E">
            <w:pPr>
              <w:jc w:val="center"/>
              <w:rPr>
                <w:color w:val="000000"/>
                <w:sz w:val="22"/>
              </w:rPr>
            </w:pPr>
            <w:r>
              <w:rPr>
                <w:rFonts w:ascii="Arial" w:hAnsi="Arial" w:cs="Arial"/>
                <w:sz w:val="20"/>
                <w:szCs w:val="20"/>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56E2E42F" w14:textId="77777777" w:rsidR="003B2B0C" w:rsidRPr="00F87FD6" w:rsidRDefault="003B2B0C" w:rsidP="003B2B0C">
            <w:pPr>
              <w:rPr>
                <w:color w:val="000000"/>
                <w:sz w:val="22"/>
              </w:rPr>
            </w:pPr>
            <w:r w:rsidRPr="00F87FD6">
              <w:rPr>
                <w:color w:val="000000"/>
                <w:sz w:val="22"/>
              </w:rPr>
              <w:t>KOTAK MAHINDRA BANK LTD*</w:t>
            </w:r>
          </w:p>
        </w:tc>
      </w:tr>
      <w:tr w:rsidR="003B2B0C" w:rsidRPr="001773ED" w14:paraId="70524A3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D9DA4F4" w14:textId="77777777" w:rsidR="003B2B0C" w:rsidRPr="00F87FD6" w:rsidRDefault="003B2B0C" w:rsidP="00593C6E">
            <w:pPr>
              <w:jc w:val="center"/>
              <w:rPr>
                <w:color w:val="000000"/>
                <w:sz w:val="22"/>
              </w:rPr>
            </w:pPr>
            <w:r>
              <w:rPr>
                <w:rFonts w:ascii="Arial" w:hAnsi="Arial" w:cs="Arial"/>
                <w:sz w:val="20"/>
                <w:szCs w:val="20"/>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63CDFC3B" w14:textId="77777777" w:rsidR="003B2B0C" w:rsidRPr="00F87FD6" w:rsidRDefault="003B2B0C" w:rsidP="003B2B0C">
            <w:pPr>
              <w:rPr>
                <w:color w:val="000000"/>
                <w:sz w:val="22"/>
              </w:rPr>
            </w:pPr>
            <w:r w:rsidRPr="00F87FD6">
              <w:rPr>
                <w:color w:val="000000"/>
                <w:sz w:val="22"/>
              </w:rPr>
              <w:t>MUFG BANK LTD</w:t>
            </w:r>
          </w:p>
        </w:tc>
      </w:tr>
      <w:tr w:rsidR="003B2B0C" w:rsidRPr="001773ED" w14:paraId="4AEE30E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F6C1BB" w14:textId="77777777" w:rsidR="003B2B0C" w:rsidRPr="00F87FD6" w:rsidRDefault="003B2B0C" w:rsidP="00593C6E">
            <w:pPr>
              <w:jc w:val="center"/>
              <w:rPr>
                <w:color w:val="000000"/>
                <w:sz w:val="22"/>
              </w:rPr>
            </w:pPr>
            <w:r>
              <w:rPr>
                <w:rFonts w:ascii="Arial" w:hAnsi="Arial" w:cs="Arial"/>
                <w:sz w:val="20"/>
                <w:szCs w:val="20"/>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5872E5FE" w14:textId="77777777" w:rsidR="003B2B0C" w:rsidRPr="00F87FD6" w:rsidRDefault="003B2B0C" w:rsidP="003B2B0C">
            <w:pPr>
              <w:rPr>
                <w:color w:val="000000"/>
                <w:sz w:val="22"/>
              </w:rPr>
            </w:pPr>
            <w:r w:rsidRPr="00F87FD6">
              <w:rPr>
                <w:color w:val="000000"/>
                <w:sz w:val="22"/>
              </w:rPr>
              <w:t xml:space="preserve">PUNJAB &amp; SIND BANK </w:t>
            </w:r>
          </w:p>
        </w:tc>
      </w:tr>
      <w:tr w:rsidR="003B2B0C" w:rsidRPr="001773ED" w14:paraId="46A89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D77393" w14:textId="77777777" w:rsidR="003B2B0C" w:rsidRPr="00F87FD6" w:rsidRDefault="003B2B0C" w:rsidP="00593C6E">
            <w:pPr>
              <w:jc w:val="center"/>
              <w:rPr>
                <w:color w:val="000000"/>
                <w:sz w:val="22"/>
              </w:rPr>
            </w:pPr>
            <w:r>
              <w:rPr>
                <w:rFonts w:ascii="Arial" w:hAnsi="Arial" w:cs="Arial"/>
                <w:sz w:val="20"/>
                <w:szCs w:val="20"/>
              </w:rPr>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1A799DD4" w14:textId="77777777" w:rsidR="003B2B0C" w:rsidRPr="00F87FD6" w:rsidRDefault="003B2B0C" w:rsidP="003B2B0C">
            <w:pPr>
              <w:rPr>
                <w:color w:val="000000"/>
                <w:sz w:val="22"/>
              </w:rPr>
            </w:pPr>
            <w:r w:rsidRPr="00F87FD6">
              <w:rPr>
                <w:color w:val="000000"/>
                <w:sz w:val="22"/>
              </w:rPr>
              <w:t>PUNJAB NATIONAL BANK</w:t>
            </w:r>
          </w:p>
        </w:tc>
      </w:tr>
      <w:tr w:rsidR="003B2B0C" w:rsidRPr="001773ED" w14:paraId="0DC2AB0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C95ECC0" w14:textId="77777777" w:rsidR="003B2B0C" w:rsidRPr="00F87FD6" w:rsidRDefault="003B2B0C" w:rsidP="00593C6E">
            <w:pPr>
              <w:jc w:val="center"/>
              <w:rPr>
                <w:color w:val="000000"/>
                <w:sz w:val="22"/>
              </w:rPr>
            </w:pPr>
            <w:r>
              <w:rPr>
                <w:rFonts w:ascii="Arial" w:hAnsi="Arial" w:cs="Arial"/>
                <w:sz w:val="20"/>
                <w:szCs w:val="20"/>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2EA868A1" w14:textId="77777777" w:rsidR="003B2B0C" w:rsidRPr="00F87FD6" w:rsidRDefault="003B2B0C" w:rsidP="003B2B0C">
            <w:pPr>
              <w:rPr>
                <w:color w:val="000000"/>
                <w:sz w:val="22"/>
              </w:rPr>
            </w:pPr>
            <w:r w:rsidRPr="00F87FD6">
              <w:rPr>
                <w:color w:val="000000"/>
                <w:sz w:val="22"/>
              </w:rPr>
              <w:t>RBL BANK LTD*</w:t>
            </w:r>
          </w:p>
        </w:tc>
      </w:tr>
      <w:tr w:rsidR="003B2B0C" w:rsidRPr="001773ED" w14:paraId="5C53382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027EA69" w14:textId="77777777" w:rsidR="003B2B0C" w:rsidRPr="00F87FD6" w:rsidRDefault="003B2B0C" w:rsidP="00593C6E">
            <w:pPr>
              <w:jc w:val="center"/>
              <w:rPr>
                <w:color w:val="000000"/>
                <w:sz w:val="22"/>
              </w:rPr>
            </w:pPr>
            <w:r>
              <w:rPr>
                <w:rFonts w:ascii="Arial" w:hAnsi="Arial" w:cs="Arial"/>
                <w:sz w:val="20"/>
                <w:szCs w:val="20"/>
              </w:rPr>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165880D5" w14:textId="77777777" w:rsidR="003B2B0C" w:rsidRPr="00F87FD6" w:rsidRDefault="003B2B0C" w:rsidP="003B2B0C">
            <w:pPr>
              <w:rPr>
                <w:color w:val="000000"/>
                <w:sz w:val="22"/>
              </w:rPr>
            </w:pPr>
            <w:r w:rsidRPr="00F87FD6">
              <w:rPr>
                <w:color w:val="000000"/>
                <w:sz w:val="22"/>
              </w:rPr>
              <w:t>SOCIETE GENERALE</w:t>
            </w:r>
          </w:p>
        </w:tc>
      </w:tr>
      <w:tr w:rsidR="003B2B0C" w:rsidRPr="001773ED" w14:paraId="3A695AE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F9F2BE2" w14:textId="77777777" w:rsidR="003B2B0C" w:rsidRPr="00F87FD6" w:rsidRDefault="003B2B0C" w:rsidP="00593C6E">
            <w:pPr>
              <w:jc w:val="center"/>
              <w:rPr>
                <w:color w:val="000000"/>
                <w:sz w:val="22"/>
              </w:rPr>
            </w:pPr>
            <w:r>
              <w:rPr>
                <w:rFonts w:ascii="Arial" w:hAnsi="Arial" w:cs="Arial"/>
                <w:sz w:val="20"/>
                <w:szCs w:val="20"/>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18637417" w14:textId="77777777" w:rsidR="003B2B0C" w:rsidRPr="00F87FD6" w:rsidRDefault="003B2B0C" w:rsidP="003B2B0C">
            <w:pPr>
              <w:rPr>
                <w:color w:val="000000"/>
                <w:sz w:val="22"/>
              </w:rPr>
            </w:pPr>
            <w:r w:rsidRPr="00F87FD6">
              <w:rPr>
                <w:color w:val="000000"/>
                <w:sz w:val="22"/>
              </w:rPr>
              <w:t>SOUTH INDIAN BANK LTD</w:t>
            </w:r>
          </w:p>
        </w:tc>
      </w:tr>
      <w:tr w:rsidR="003B2B0C" w:rsidRPr="001773ED" w14:paraId="02708312"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6D1A490" w14:textId="77777777" w:rsidR="003B2B0C" w:rsidRPr="00F87FD6" w:rsidRDefault="003B2B0C" w:rsidP="00593C6E">
            <w:pPr>
              <w:jc w:val="center"/>
              <w:rPr>
                <w:color w:val="000000"/>
                <w:sz w:val="22"/>
              </w:rPr>
            </w:pPr>
            <w:r>
              <w:rPr>
                <w:rFonts w:ascii="Arial" w:hAnsi="Arial" w:cs="Arial"/>
                <w:sz w:val="20"/>
                <w:szCs w:val="20"/>
              </w:rPr>
              <w:lastRenderedPageBreak/>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63A3152E" w14:textId="77777777" w:rsidR="003B2B0C" w:rsidRPr="00F87FD6" w:rsidRDefault="003B2B0C" w:rsidP="003B2B0C">
            <w:pPr>
              <w:rPr>
                <w:color w:val="000000"/>
                <w:sz w:val="22"/>
              </w:rPr>
            </w:pPr>
            <w:r w:rsidRPr="00F87FD6">
              <w:rPr>
                <w:color w:val="000000"/>
                <w:sz w:val="22"/>
              </w:rPr>
              <w:t>STANDARD CHARTERED BANK*</w:t>
            </w:r>
          </w:p>
        </w:tc>
      </w:tr>
      <w:tr w:rsidR="003B2B0C" w:rsidRPr="001773ED" w14:paraId="2588D878"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60F898" w14:textId="77777777" w:rsidR="003B2B0C" w:rsidRPr="00F87FD6" w:rsidRDefault="003B2B0C" w:rsidP="00593C6E">
            <w:pPr>
              <w:jc w:val="center"/>
              <w:rPr>
                <w:color w:val="000000"/>
                <w:sz w:val="22"/>
              </w:rPr>
            </w:pPr>
            <w:r>
              <w:rPr>
                <w:rFonts w:ascii="Arial" w:hAnsi="Arial" w:cs="Arial"/>
                <w:sz w:val="20"/>
                <w:szCs w:val="20"/>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02DBBC1" w14:textId="77777777" w:rsidR="003B2B0C" w:rsidRPr="00F87FD6" w:rsidRDefault="003B2B0C" w:rsidP="003B2B0C">
            <w:pPr>
              <w:rPr>
                <w:color w:val="000000"/>
                <w:sz w:val="22"/>
              </w:rPr>
            </w:pPr>
            <w:r w:rsidRPr="00F87FD6">
              <w:rPr>
                <w:color w:val="000000"/>
                <w:sz w:val="22"/>
              </w:rPr>
              <w:t>STATE BANK OF INDIA</w:t>
            </w:r>
          </w:p>
        </w:tc>
      </w:tr>
      <w:tr w:rsidR="003B2B0C" w:rsidRPr="001773ED" w14:paraId="7DE64E5D"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E54917" w14:textId="77777777" w:rsidR="003B2B0C" w:rsidRPr="00F87FD6" w:rsidRDefault="003B2B0C" w:rsidP="00593C6E">
            <w:pPr>
              <w:jc w:val="center"/>
              <w:rPr>
                <w:color w:val="000000"/>
                <w:sz w:val="22"/>
              </w:rPr>
            </w:pPr>
            <w:r>
              <w:rPr>
                <w:rFonts w:ascii="Arial" w:hAnsi="Arial" w:cs="Arial"/>
                <w:sz w:val="20"/>
                <w:szCs w:val="20"/>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3031B480" w14:textId="77777777" w:rsidR="003B2B0C" w:rsidRPr="00F87FD6" w:rsidRDefault="003B2B0C" w:rsidP="003B2B0C">
            <w:pPr>
              <w:rPr>
                <w:color w:val="000000"/>
                <w:sz w:val="22"/>
              </w:rPr>
            </w:pPr>
            <w:r w:rsidRPr="003B2B0C">
              <w:rPr>
                <w:color w:val="000000"/>
                <w:sz w:val="22"/>
              </w:rPr>
              <w:t>SUMITOMO MITSUI BANKING CORPORATION</w:t>
            </w:r>
            <w:r>
              <w:rPr>
                <w:color w:val="000000"/>
                <w:sz w:val="22"/>
              </w:rPr>
              <w:t>$</w:t>
            </w:r>
          </w:p>
        </w:tc>
      </w:tr>
      <w:tr w:rsidR="003B2B0C" w:rsidRPr="001773ED" w14:paraId="08CEBFF0"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7594B03" w14:textId="77777777" w:rsidR="003B2B0C" w:rsidRPr="00F87FD6" w:rsidRDefault="003B2B0C" w:rsidP="00593C6E">
            <w:pPr>
              <w:jc w:val="center"/>
              <w:rPr>
                <w:color w:val="000000"/>
                <w:sz w:val="22"/>
              </w:rPr>
            </w:pPr>
            <w:r>
              <w:rPr>
                <w:rFonts w:ascii="Arial" w:hAnsi="Arial" w:cs="Arial"/>
                <w:sz w:val="20"/>
                <w:szCs w:val="20"/>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079F6412" w14:textId="77777777" w:rsidR="003B2B0C" w:rsidRPr="00F87FD6" w:rsidRDefault="003B2B0C" w:rsidP="003B2B0C">
            <w:pPr>
              <w:rPr>
                <w:color w:val="000000"/>
                <w:sz w:val="22"/>
              </w:rPr>
            </w:pPr>
            <w:r w:rsidRPr="00F87FD6">
              <w:rPr>
                <w:color w:val="000000"/>
                <w:sz w:val="22"/>
              </w:rPr>
              <w:t>TAMILNAD MERCANTILE BANK LTD</w:t>
            </w:r>
          </w:p>
        </w:tc>
      </w:tr>
      <w:tr w:rsidR="003B2B0C" w:rsidRPr="001773ED" w14:paraId="0962BDB3"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EA612E8" w14:textId="77777777" w:rsidR="003B2B0C" w:rsidRPr="00F87FD6" w:rsidRDefault="003B2B0C" w:rsidP="00593C6E">
            <w:pPr>
              <w:jc w:val="center"/>
              <w:rPr>
                <w:color w:val="000000"/>
                <w:sz w:val="22"/>
              </w:rPr>
            </w:pPr>
            <w:r>
              <w:rPr>
                <w:rFonts w:ascii="Arial" w:hAnsi="Arial" w:cs="Arial"/>
                <w:sz w:val="20"/>
                <w:szCs w:val="20"/>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44303B60" w14:textId="77777777" w:rsidR="003B2B0C" w:rsidRPr="00F87FD6" w:rsidRDefault="003B2B0C" w:rsidP="003B2B0C">
            <w:pPr>
              <w:rPr>
                <w:color w:val="000000"/>
                <w:sz w:val="22"/>
              </w:rPr>
            </w:pPr>
            <w:r w:rsidRPr="00F87FD6">
              <w:rPr>
                <w:color w:val="000000"/>
                <w:sz w:val="22"/>
              </w:rPr>
              <w:t>UCO BANK</w:t>
            </w:r>
          </w:p>
        </w:tc>
      </w:tr>
      <w:tr w:rsidR="003B2B0C" w:rsidRPr="001773ED" w14:paraId="4EA1BED6"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C143E1E" w14:textId="77777777" w:rsidR="003B2B0C" w:rsidRPr="00F87FD6" w:rsidRDefault="003B2B0C" w:rsidP="00593C6E">
            <w:pPr>
              <w:jc w:val="center"/>
              <w:rPr>
                <w:color w:val="000000"/>
                <w:sz w:val="22"/>
              </w:rPr>
            </w:pPr>
            <w:r>
              <w:rPr>
                <w:rFonts w:ascii="Arial" w:hAnsi="Arial" w:cs="Arial"/>
                <w:sz w:val="20"/>
                <w:szCs w:val="20"/>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1F9FC052" w14:textId="77777777" w:rsidR="003B2B0C" w:rsidRPr="00F87FD6" w:rsidRDefault="003B2B0C" w:rsidP="003B2B0C">
            <w:pPr>
              <w:rPr>
                <w:color w:val="000000"/>
                <w:sz w:val="22"/>
              </w:rPr>
            </w:pPr>
            <w:r w:rsidRPr="00F87FD6">
              <w:rPr>
                <w:color w:val="000000"/>
                <w:sz w:val="22"/>
              </w:rPr>
              <w:t>UJJIVAN SMALL FINANCE BANK LTD</w:t>
            </w:r>
            <w:r>
              <w:rPr>
                <w:color w:val="000000"/>
                <w:sz w:val="22"/>
              </w:rPr>
              <w:t>$</w:t>
            </w:r>
          </w:p>
        </w:tc>
      </w:tr>
      <w:tr w:rsidR="003B2B0C" w:rsidRPr="001773ED" w14:paraId="2F81A230"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2308A9" w14:textId="77777777" w:rsidR="003B2B0C" w:rsidRPr="00F87FD6" w:rsidRDefault="003B2B0C" w:rsidP="00593C6E">
            <w:pPr>
              <w:jc w:val="center"/>
              <w:rPr>
                <w:color w:val="000000"/>
                <w:sz w:val="22"/>
              </w:rPr>
            </w:pPr>
            <w:r>
              <w:rPr>
                <w:rFonts w:ascii="Arial" w:hAnsi="Arial" w:cs="Arial"/>
                <w:sz w:val="20"/>
                <w:szCs w:val="20"/>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11100AF9" w14:textId="77777777" w:rsidR="003B2B0C" w:rsidRPr="00F87FD6" w:rsidRDefault="003B2B0C" w:rsidP="003B2B0C">
            <w:pPr>
              <w:rPr>
                <w:color w:val="000000"/>
                <w:sz w:val="22"/>
              </w:rPr>
            </w:pPr>
            <w:r w:rsidRPr="00F87FD6">
              <w:rPr>
                <w:color w:val="000000"/>
                <w:sz w:val="22"/>
              </w:rPr>
              <w:t>UNION BANK OF INDIA</w:t>
            </w:r>
          </w:p>
        </w:tc>
      </w:tr>
      <w:tr w:rsidR="003B2B0C" w:rsidRPr="001773ED" w14:paraId="606D8721"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B37D9F7" w14:textId="77777777" w:rsidR="003B2B0C" w:rsidRPr="00F87FD6" w:rsidRDefault="003B2B0C" w:rsidP="00593C6E">
            <w:pPr>
              <w:jc w:val="center"/>
              <w:rPr>
                <w:color w:val="000000"/>
                <w:sz w:val="22"/>
              </w:rPr>
            </w:pPr>
            <w:r>
              <w:rPr>
                <w:rFonts w:ascii="Arial" w:hAnsi="Arial" w:cs="Arial"/>
                <w:sz w:val="20"/>
                <w:szCs w:val="20"/>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48B199FE" w14:textId="77777777" w:rsidR="003B2B0C" w:rsidRPr="00F87FD6" w:rsidRDefault="003B2B0C" w:rsidP="003B2B0C">
            <w:pPr>
              <w:rPr>
                <w:color w:val="000000"/>
                <w:sz w:val="22"/>
              </w:rPr>
            </w:pPr>
            <w:r w:rsidRPr="00F87FD6">
              <w:rPr>
                <w:color w:val="000000"/>
                <w:sz w:val="22"/>
              </w:rPr>
              <w:t>YES BANK LTD</w:t>
            </w:r>
          </w:p>
        </w:tc>
      </w:tr>
    </w:tbl>
    <w:p w14:paraId="64E5DF5E" w14:textId="77777777" w:rsidR="00DD381A" w:rsidRDefault="00DD381A"/>
    <w:p w14:paraId="61B705F1" w14:textId="77777777" w:rsidR="00DD381A" w:rsidRDefault="00DD381A">
      <w:r w:rsidRPr="00DD381A">
        <w:t>* Bank issues FDR in electronic form</w:t>
      </w:r>
    </w:p>
    <w:p w14:paraId="456BE4DD" w14:textId="77777777" w:rsidR="00DD381A" w:rsidRDefault="00F87FD6">
      <w:bookmarkStart w:id="11" w:name="_Hlk24967308"/>
      <w:r>
        <w:t>$</w:t>
      </w:r>
      <w:r w:rsidR="00DD381A" w:rsidRPr="00DD381A">
        <w:t xml:space="preserve"> Only for issuance of Fixed Deposit Receipts</w:t>
      </w:r>
    </w:p>
    <w:bookmarkEnd w:id="11"/>
    <w:p w14:paraId="5737C4DB" w14:textId="77777777" w:rsidR="00DD381A" w:rsidRDefault="00DD381A" w:rsidP="00275382">
      <w:pPr>
        <w:pStyle w:val="Heading1"/>
        <w:numPr>
          <w:ilvl w:val="0"/>
          <w:numId w:val="25"/>
        </w:numPr>
      </w:pPr>
      <w:r w:rsidRPr="001773ED">
        <w:br w:type="page"/>
      </w:r>
      <w:bookmarkStart w:id="12" w:name="_Toc55566528"/>
      <w:r w:rsidRPr="00DD381A">
        <w:lastRenderedPageBreak/>
        <w:t>List of Approved Custodians</w:t>
      </w:r>
      <w:bookmarkEnd w:id="12"/>
    </w:p>
    <w:p w14:paraId="1187E5D8" w14:textId="77777777" w:rsidR="00DD381A" w:rsidRPr="00095897" w:rsidRDefault="00DD381A" w:rsidP="00095897">
      <w:pPr>
        <w:rPr>
          <w:lang w:val="x-none"/>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875"/>
        <w:gridCol w:w="4066"/>
        <w:gridCol w:w="2126"/>
      </w:tblGrid>
      <w:tr w:rsidR="00DD381A" w:rsidRPr="001773ED" w14:paraId="6FE32863" w14:textId="77777777" w:rsidTr="00741B59">
        <w:trPr>
          <w:trHeight w:val="630"/>
        </w:trPr>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tcPr>
          <w:p w14:paraId="2589529B" w14:textId="77777777" w:rsidR="00DD381A" w:rsidRPr="001773ED" w:rsidRDefault="00DD381A" w:rsidP="005B0591">
            <w:pPr>
              <w:rPr>
                <w:b/>
                <w:bCs/>
                <w:lang w:val="en-IN"/>
              </w:rPr>
            </w:pPr>
            <w:r w:rsidRPr="001773ED">
              <w:rPr>
                <w:b/>
                <w:bCs/>
                <w:lang w:val="en-IN"/>
              </w:rPr>
              <w:t>Sr. No</w:t>
            </w:r>
          </w:p>
        </w:tc>
        <w:tc>
          <w:tcPr>
            <w:tcW w:w="18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32D48F" w14:textId="77777777" w:rsidR="00DD381A" w:rsidRPr="001773ED" w:rsidRDefault="00DD381A" w:rsidP="005B0591">
            <w:pPr>
              <w:rPr>
                <w:b/>
                <w:bCs/>
                <w:lang w:val="en-IN"/>
              </w:rPr>
            </w:pPr>
            <w:r w:rsidRPr="001773ED">
              <w:rPr>
                <w:b/>
                <w:bCs/>
                <w:lang w:val="en-IN"/>
              </w:rPr>
              <w:t>Name of Custodian</w:t>
            </w:r>
          </w:p>
        </w:tc>
        <w:tc>
          <w:tcPr>
            <w:tcW w:w="4066" w:type="dxa"/>
            <w:tcBorders>
              <w:top w:val="single" w:sz="4" w:space="0" w:color="auto"/>
              <w:left w:val="single" w:sz="4" w:space="0" w:color="auto"/>
              <w:bottom w:val="single" w:sz="4" w:space="0" w:color="auto"/>
              <w:right w:val="single" w:sz="4" w:space="0" w:color="auto"/>
            </w:tcBorders>
            <w:shd w:val="clear" w:color="auto" w:fill="E7E6E6" w:themeFill="background2"/>
          </w:tcPr>
          <w:p w14:paraId="59113A07" w14:textId="77777777" w:rsidR="00DD381A" w:rsidRPr="001773ED" w:rsidRDefault="00DD381A" w:rsidP="005B0591">
            <w:pPr>
              <w:rPr>
                <w:b/>
                <w:bCs/>
                <w:lang w:val="en-IN"/>
              </w:rPr>
            </w:pPr>
            <w:r w:rsidRPr="001773ED">
              <w:rPr>
                <w:b/>
                <w:bCs/>
                <w:lang w:val="en-IN"/>
              </w:rPr>
              <w:t>Address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04EC14B5" w14:textId="77777777" w:rsidR="00DD381A" w:rsidRPr="001773ED" w:rsidRDefault="00DD381A" w:rsidP="005B0591">
            <w:pPr>
              <w:rPr>
                <w:b/>
                <w:bCs/>
                <w:lang w:val="en-IN"/>
              </w:rPr>
            </w:pPr>
            <w:r w:rsidRPr="001773ED">
              <w:rPr>
                <w:b/>
                <w:bCs/>
                <w:lang w:val="en-IN"/>
              </w:rPr>
              <w:t>Phone/Fax</w:t>
            </w:r>
          </w:p>
        </w:tc>
      </w:tr>
      <w:tr w:rsidR="00DD381A" w:rsidRPr="001773ED" w14:paraId="31D13E2A" w14:textId="77777777" w:rsidTr="00311226">
        <w:trPr>
          <w:trHeight w:val="1575"/>
        </w:trPr>
        <w:tc>
          <w:tcPr>
            <w:tcW w:w="595" w:type="dxa"/>
            <w:tcBorders>
              <w:top w:val="single" w:sz="4" w:space="0" w:color="auto"/>
              <w:left w:val="single" w:sz="4" w:space="0" w:color="auto"/>
              <w:bottom w:val="single" w:sz="4" w:space="0" w:color="auto"/>
              <w:right w:val="single" w:sz="4" w:space="0" w:color="auto"/>
            </w:tcBorders>
          </w:tcPr>
          <w:p w14:paraId="7891467D" w14:textId="77777777" w:rsidR="00DD381A" w:rsidRPr="001773ED" w:rsidRDefault="00DD381A" w:rsidP="0087407D">
            <w:r w:rsidRPr="001773ED">
              <w:t>1</w:t>
            </w:r>
          </w:p>
        </w:tc>
        <w:tc>
          <w:tcPr>
            <w:tcW w:w="1875" w:type="dxa"/>
            <w:tcBorders>
              <w:top w:val="single" w:sz="4" w:space="0" w:color="auto"/>
              <w:left w:val="single" w:sz="4" w:space="0" w:color="auto"/>
              <w:bottom w:val="single" w:sz="4" w:space="0" w:color="auto"/>
              <w:right w:val="single" w:sz="4" w:space="0" w:color="auto"/>
            </w:tcBorders>
          </w:tcPr>
          <w:p w14:paraId="784A123B" w14:textId="77777777" w:rsidR="00DD381A" w:rsidRPr="001773ED" w:rsidRDefault="00DD381A" w:rsidP="0087407D">
            <w:r w:rsidRPr="001773ED">
              <w:t>HDFC Bank Ltd.</w:t>
            </w:r>
          </w:p>
        </w:tc>
        <w:tc>
          <w:tcPr>
            <w:tcW w:w="4066" w:type="dxa"/>
            <w:tcBorders>
              <w:top w:val="single" w:sz="4" w:space="0" w:color="auto"/>
              <w:left w:val="single" w:sz="4" w:space="0" w:color="auto"/>
              <w:bottom w:val="single" w:sz="4" w:space="0" w:color="auto"/>
              <w:right w:val="single" w:sz="4" w:space="0" w:color="auto"/>
            </w:tcBorders>
          </w:tcPr>
          <w:p w14:paraId="4CAA6622" w14:textId="77777777" w:rsidR="00DD381A" w:rsidRPr="001773ED" w:rsidRDefault="00DD381A" w:rsidP="0087407D">
            <w:proofErr w:type="spellStart"/>
            <w:r w:rsidRPr="001773ED">
              <w:t>Lodha</w:t>
            </w:r>
            <w:proofErr w:type="spellEnd"/>
            <w:r w:rsidRPr="001773ED">
              <w:t xml:space="preserve"> I Think Techno Campus Alpha Building, 8th Floor Office </w:t>
            </w:r>
            <w:proofErr w:type="spellStart"/>
            <w:r w:rsidRPr="001773ED">
              <w:t>Opp</w:t>
            </w:r>
            <w:proofErr w:type="spellEnd"/>
            <w:r w:rsidRPr="001773ED">
              <w:t xml:space="preserve"> Crompton Greaves , Next</w:t>
            </w:r>
            <w:r w:rsidRPr="001773ED">
              <w:br/>
              <w:t xml:space="preserve">to </w:t>
            </w:r>
            <w:proofErr w:type="spellStart"/>
            <w:r w:rsidRPr="001773ED">
              <w:t>Kanjurmarg</w:t>
            </w:r>
            <w:proofErr w:type="spellEnd"/>
            <w:r w:rsidRPr="001773ED">
              <w:t xml:space="preserve"> Railway Station ,</w:t>
            </w:r>
            <w:proofErr w:type="spellStart"/>
            <w:r w:rsidRPr="001773ED">
              <w:t>Kanjurmarg</w:t>
            </w:r>
            <w:proofErr w:type="spellEnd"/>
            <w:r w:rsidRPr="001773ED">
              <w:t xml:space="preserve"> – </w:t>
            </w:r>
            <w:proofErr w:type="spellStart"/>
            <w:r w:rsidRPr="001773ED">
              <w:t>East,Mumbai</w:t>
            </w:r>
            <w:proofErr w:type="spellEnd"/>
            <w:r w:rsidRPr="001773ED">
              <w:t xml:space="preserve"> - 400042</w:t>
            </w:r>
          </w:p>
        </w:tc>
        <w:tc>
          <w:tcPr>
            <w:tcW w:w="2126" w:type="dxa"/>
            <w:tcBorders>
              <w:top w:val="single" w:sz="4" w:space="0" w:color="auto"/>
              <w:left w:val="single" w:sz="4" w:space="0" w:color="auto"/>
              <w:bottom w:val="single" w:sz="4" w:space="0" w:color="auto"/>
              <w:right w:val="single" w:sz="4" w:space="0" w:color="auto"/>
            </w:tcBorders>
          </w:tcPr>
          <w:p w14:paraId="401CF434" w14:textId="77777777" w:rsidR="00DD381A" w:rsidRPr="001773ED" w:rsidRDefault="00DD381A" w:rsidP="0087407D">
            <w:r w:rsidRPr="001773ED">
              <w:t xml:space="preserve">Phone </w:t>
            </w:r>
            <w:proofErr w:type="spellStart"/>
            <w:r w:rsidRPr="001773ED">
              <w:t>Nos</w:t>
            </w:r>
            <w:proofErr w:type="spellEnd"/>
            <w:r w:rsidRPr="001773ED">
              <w:t xml:space="preserve"> : </w:t>
            </w:r>
            <w:r w:rsidRPr="001773ED">
              <w:br/>
              <w:t>022-30752877</w:t>
            </w:r>
            <w:r w:rsidRPr="001773ED">
              <w:br/>
              <w:t>Fax :</w:t>
            </w:r>
            <w:r w:rsidRPr="001773ED">
              <w:br/>
              <w:t>022-30752846</w:t>
            </w:r>
          </w:p>
        </w:tc>
      </w:tr>
      <w:tr w:rsidR="00DD381A" w:rsidRPr="001773ED" w14:paraId="374CC452" w14:textId="77777777" w:rsidTr="00311226">
        <w:trPr>
          <w:trHeight w:val="1271"/>
        </w:trPr>
        <w:tc>
          <w:tcPr>
            <w:tcW w:w="595" w:type="dxa"/>
            <w:tcBorders>
              <w:top w:val="single" w:sz="4" w:space="0" w:color="auto"/>
              <w:left w:val="single" w:sz="4" w:space="0" w:color="auto"/>
              <w:bottom w:val="single" w:sz="4" w:space="0" w:color="auto"/>
              <w:right w:val="single" w:sz="4" w:space="0" w:color="auto"/>
            </w:tcBorders>
          </w:tcPr>
          <w:p w14:paraId="434AB1D7" w14:textId="77777777" w:rsidR="00DD381A" w:rsidRPr="001773ED" w:rsidRDefault="00DD381A" w:rsidP="0087407D">
            <w:r w:rsidRPr="001773ED">
              <w:t>2</w:t>
            </w:r>
          </w:p>
        </w:tc>
        <w:tc>
          <w:tcPr>
            <w:tcW w:w="1875" w:type="dxa"/>
            <w:tcBorders>
              <w:top w:val="single" w:sz="4" w:space="0" w:color="auto"/>
              <w:left w:val="single" w:sz="4" w:space="0" w:color="auto"/>
              <w:bottom w:val="single" w:sz="4" w:space="0" w:color="auto"/>
              <w:right w:val="single" w:sz="4" w:space="0" w:color="auto"/>
            </w:tcBorders>
          </w:tcPr>
          <w:p w14:paraId="2395641E" w14:textId="77777777" w:rsidR="00DD381A" w:rsidRPr="001773ED" w:rsidRDefault="00DD381A" w:rsidP="0087407D">
            <w:r w:rsidRPr="001773ED">
              <w:t>Stock Holding Corporation of India Ltd.</w:t>
            </w:r>
            <w:r w:rsidRPr="001773ED">
              <w:br/>
              <w:t>(SHCIL)</w:t>
            </w:r>
          </w:p>
        </w:tc>
        <w:tc>
          <w:tcPr>
            <w:tcW w:w="4066" w:type="dxa"/>
            <w:tcBorders>
              <w:top w:val="single" w:sz="4" w:space="0" w:color="auto"/>
              <w:left w:val="single" w:sz="4" w:space="0" w:color="auto"/>
              <w:bottom w:val="single" w:sz="4" w:space="0" w:color="auto"/>
              <w:right w:val="single" w:sz="4" w:space="0" w:color="auto"/>
            </w:tcBorders>
          </w:tcPr>
          <w:p w14:paraId="352E92AA" w14:textId="77777777" w:rsidR="00DD381A" w:rsidRPr="001773ED" w:rsidRDefault="00DD381A" w:rsidP="0087407D">
            <w:r w:rsidRPr="001773ED">
              <w:t xml:space="preserve">DP Operations (Pledge - NSCCL Margin) Plot no. P -51, T.T.C. Industrial Area, MIDC, </w:t>
            </w:r>
            <w:proofErr w:type="spellStart"/>
            <w:r w:rsidRPr="001773ED">
              <w:t>Mahape</w:t>
            </w:r>
            <w:proofErr w:type="spellEnd"/>
            <w:r w:rsidRPr="001773ED">
              <w:t xml:space="preserve"> </w:t>
            </w:r>
            <w:proofErr w:type="spellStart"/>
            <w:r w:rsidRPr="001773ED">
              <w:t>Navi</w:t>
            </w:r>
            <w:proofErr w:type="spellEnd"/>
            <w:r w:rsidRPr="001773ED">
              <w:t xml:space="preserve"> Mumbai 400 710</w:t>
            </w:r>
          </w:p>
        </w:tc>
        <w:tc>
          <w:tcPr>
            <w:tcW w:w="2126" w:type="dxa"/>
            <w:tcBorders>
              <w:top w:val="single" w:sz="4" w:space="0" w:color="auto"/>
              <w:left w:val="single" w:sz="4" w:space="0" w:color="auto"/>
              <w:bottom w:val="single" w:sz="4" w:space="0" w:color="auto"/>
              <w:right w:val="single" w:sz="4" w:space="0" w:color="auto"/>
            </w:tcBorders>
          </w:tcPr>
          <w:p w14:paraId="56BD4D56" w14:textId="77777777" w:rsidR="00DD381A" w:rsidRPr="001773ED" w:rsidRDefault="00DD381A" w:rsidP="0087407D">
            <w:r w:rsidRPr="001773ED">
              <w:t>Phone Nos.:</w:t>
            </w:r>
            <w:r w:rsidRPr="001773ED">
              <w:br/>
              <w:t>022-27785532</w:t>
            </w:r>
            <w:r w:rsidRPr="001773ED">
              <w:br/>
              <w:t xml:space="preserve">Fax : </w:t>
            </w:r>
            <w:r w:rsidRPr="001773ED">
              <w:br/>
              <w:t>022-61778533</w:t>
            </w:r>
          </w:p>
        </w:tc>
      </w:tr>
      <w:tr w:rsidR="00DD381A" w:rsidRPr="001773ED" w14:paraId="711E516C" w14:textId="77777777" w:rsidTr="00311226">
        <w:trPr>
          <w:trHeight w:val="1260"/>
        </w:trPr>
        <w:tc>
          <w:tcPr>
            <w:tcW w:w="595" w:type="dxa"/>
            <w:tcBorders>
              <w:top w:val="single" w:sz="4" w:space="0" w:color="auto"/>
              <w:left w:val="single" w:sz="4" w:space="0" w:color="auto"/>
              <w:bottom w:val="single" w:sz="4" w:space="0" w:color="auto"/>
              <w:right w:val="single" w:sz="4" w:space="0" w:color="auto"/>
            </w:tcBorders>
          </w:tcPr>
          <w:p w14:paraId="17143CBB" w14:textId="77777777" w:rsidR="00DD381A" w:rsidRPr="001773ED" w:rsidRDefault="00DD381A" w:rsidP="0087407D">
            <w:r w:rsidRPr="001773ED">
              <w:t>3</w:t>
            </w:r>
          </w:p>
        </w:tc>
        <w:tc>
          <w:tcPr>
            <w:tcW w:w="1875" w:type="dxa"/>
            <w:tcBorders>
              <w:top w:val="single" w:sz="4" w:space="0" w:color="auto"/>
              <w:left w:val="single" w:sz="4" w:space="0" w:color="auto"/>
              <w:bottom w:val="single" w:sz="4" w:space="0" w:color="auto"/>
              <w:right w:val="single" w:sz="4" w:space="0" w:color="auto"/>
            </w:tcBorders>
          </w:tcPr>
          <w:p w14:paraId="7E6A9B96" w14:textId="77777777" w:rsidR="00DD381A" w:rsidRPr="001773ED" w:rsidRDefault="00DD381A" w:rsidP="0087407D">
            <w:r w:rsidRPr="001773ED">
              <w:t>ICICI Bank Ltd.</w:t>
            </w:r>
          </w:p>
        </w:tc>
        <w:tc>
          <w:tcPr>
            <w:tcW w:w="4066" w:type="dxa"/>
            <w:tcBorders>
              <w:top w:val="single" w:sz="4" w:space="0" w:color="auto"/>
              <w:left w:val="single" w:sz="4" w:space="0" w:color="auto"/>
              <w:bottom w:val="single" w:sz="4" w:space="0" w:color="auto"/>
              <w:right w:val="single" w:sz="4" w:space="0" w:color="auto"/>
            </w:tcBorders>
          </w:tcPr>
          <w:p w14:paraId="5ADFB889" w14:textId="77777777" w:rsidR="00DD381A" w:rsidRPr="001773ED" w:rsidRDefault="00DD381A" w:rsidP="0087407D">
            <w:r w:rsidRPr="001773ED">
              <w:t>Securities Market Services, Empire Complex, 1st</w:t>
            </w:r>
            <w:r w:rsidRPr="001773ED">
              <w:br/>
              <w:t xml:space="preserve">Floor 414 </w:t>
            </w:r>
            <w:proofErr w:type="spellStart"/>
            <w:r w:rsidRPr="001773ED">
              <w:t>Senapati</w:t>
            </w:r>
            <w:proofErr w:type="spellEnd"/>
            <w:r w:rsidRPr="001773ED">
              <w:t xml:space="preserve"> </w:t>
            </w:r>
            <w:proofErr w:type="spellStart"/>
            <w:r w:rsidRPr="001773ED">
              <w:t>Bapat</w:t>
            </w:r>
            <w:proofErr w:type="spellEnd"/>
            <w:r w:rsidRPr="001773ED">
              <w:t xml:space="preserve"> Marg Lower </w:t>
            </w:r>
            <w:proofErr w:type="spellStart"/>
            <w:r w:rsidRPr="001773ED">
              <w:t>Parel</w:t>
            </w:r>
            <w:proofErr w:type="spellEnd"/>
            <w:r w:rsidRPr="001773ED">
              <w:t>, Mumbai 400 013</w:t>
            </w:r>
          </w:p>
        </w:tc>
        <w:tc>
          <w:tcPr>
            <w:tcW w:w="2126" w:type="dxa"/>
            <w:tcBorders>
              <w:top w:val="single" w:sz="4" w:space="0" w:color="auto"/>
              <w:left w:val="single" w:sz="4" w:space="0" w:color="auto"/>
              <w:bottom w:val="single" w:sz="4" w:space="0" w:color="auto"/>
              <w:right w:val="single" w:sz="4" w:space="0" w:color="auto"/>
            </w:tcBorders>
          </w:tcPr>
          <w:p w14:paraId="53B7411A" w14:textId="77777777" w:rsidR="00DD381A" w:rsidRPr="001773ED" w:rsidRDefault="00DD381A" w:rsidP="0087407D">
            <w:r w:rsidRPr="001773ED">
              <w:t>Phone Nos.:</w:t>
            </w:r>
            <w:r w:rsidRPr="001773ED">
              <w:br/>
              <w:t>022-66672005</w:t>
            </w:r>
            <w:r w:rsidRPr="001773ED">
              <w:br/>
              <w:t>022-66672082</w:t>
            </w:r>
          </w:p>
          <w:p w14:paraId="38495A69" w14:textId="77777777" w:rsidR="00DD381A" w:rsidRPr="001773ED" w:rsidRDefault="00DD381A" w:rsidP="0087407D">
            <w:r w:rsidRPr="001773ED">
              <w:t>04041056049</w:t>
            </w:r>
            <w:r w:rsidRPr="001773ED">
              <w:br/>
              <w:t xml:space="preserve">Fax : </w:t>
            </w:r>
            <w:r w:rsidRPr="001773ED">
              <w:br/>
              <w:t>022-66672740</w:t>
            </w:r>
          </w:p>
        </w:tc>
      </w:tr>
      <w:tr w:rsidR="00DD381A" w:rsidRPr="001773ED" w14:paraId="5EDE9796" w14:textId="77777777" w:rsidTr="00311226">
        <w:trPr>
          <w:trHeight w:val="1260"/>
        </w:trPr>
        <w:tc>
          <w:tcPr>
            <w:tcW w:w="595" w:type="dxa"/>
            <w:tcBorders>
              <w:top w:val="single" w:sz="4" w:space="0" w:color="auto"/>
              <w:left w:val="single" w:sz="4" w:space="0" w:color="auto"/>
              <w:bottom w:val="single" w:sz="4" w:space="0" w:color="auto"/>
              <w:right w:val="single" w:sz="4" w:space="0" w:color="auto"/>
            </w:tcBorders>
          </w:tcPr>
          <w:p w14:paraId="33268FED" w14:textId="77777777" w:rsidR="00DD381A" w:rsidRPr="001773ED" w:rsidRDefault="00DD381A" w:rsidP="0087407D">
            <w:r w:rsidRPr="001773ED">
              <w:t>4</w:t>
            </w:r>
          </w:p>
        </w:tc>
        <w:tc>
          <w:tcPr>
            <w:tcW w:w="1875" w:type="dxa"/>
            <w:tcBorders>
              <w:top w:val="single" w:sz="4" w:space="0" w:color="auto"/>
              <w:left w:val="single" w:sz="4" w:space="0" w:color="auto"/>
              <w:bottom w:val="single" w:sz="4" w:space="0" w:color="auto"/>
              <w:right w:val="single" w:sz="4" w:space="0" w:color="auto"/>
            </w:tcBorders>
          </w:tcPr>
          <w:p w14:paraId="696C3BF4" w14:textId="77777777" w:rsidR="00DD381A" w:rsidRPr="001773ED" w:rsidRDefault="00DD381A" w:rsidP="0087407D">
            <w:r w:rsidRPr="001773ED">
              <w:t>IL&amp;FS Securities Services Ltd.</w:t>
            </w:r>
          </w:p>
        </w:tc>
        <w:tc>
          <w:tcPr>
            <w:tcW w:w="4066" w:type="dxa"/>
            <w:tcBorders>
              <w:top w:val="single" w:sz="4" w:space="0" w:color="auto"/>
              <w:left w:val="single" w:sz="4" w:space="0" w:color="auto"/>
              <w:bottom w:val="single" w:sz="4" w:space="0" w:color="auto"/>
              <w:right w:val="single" w:sz="4" w:space="0" w:color="auto"/>
            </w:tcBorders>
          </w:tcPr>
          <w:p w14:paraId="7844FD11" w14:textId="77777777" w:rsidR="00DD381A" w:rsidRPr="001773ED" w:rsidRDefault="00DD381A" w:rsidP="0087407D">
            <w:r w:rsidRPr="001773ED">
              <w:t xml:space="preserve">IL&amp;FS House , Plot No. 14, </w:t>
            </w:r>
            <w:proofErr w:type="spellStart"/>
            <w:r w:rsidRPr="001773ED">
              <w:t>Raheja</w:t>
            </w:r>
            <w:proofErr w:type="spellEnd"/>
            <w:r w:rsidRPr="001773ED">
              <w:br/>
            </w:r>
            <w:proofErr w:type="spellStart"/>
            <w:r w:rsidRPr="001773ED">
              <w:t>Vihar,Chandivali</w:t>
            </w:r>
            <w:proofErr w:type="spellEnd"/>
            <w:r w:rsidRPr="001773ED">
              <w:t xml:space="preserve"> , </w:t>
            </w:r>
            <w:proofErr w:type="spellStart"/>
            <w:r w:rsidRPr="001773ED">
              <w:t>Andheri</w:t>
            </w:r>
            <w:proofErr w:type="spellEnd"/>
            <w:r w:rsidRPr="001773ED">
              <w:t xml:space="preserve"> (E), Mumbai - 400 072</w:t>
            </w:r>
          </w:p>
        </w:tc>
        <w:tc>
          <w:tcPr>
            <w:tcW w:w="2126" w:type="dxa"/>
            <w:tcBorders>
              <w:top w:val="single" w:sz="4" w:space="0" w:color="auto"/>
              <w:left w:val="single" w:sz="4" w:space="0" w:color="auto"/>
              <w:bottom w:val="single" w:sz="4" w:space="0" w:color="auto"/>
              <w:right w:val="single" w:sz="4" w:space="0" w:color="auto"/>
            </w:tcBorders>
          </w:tcPr>
          <w:p w14:paraId="09AD77EE" w14:textId="77777777" w:rsidR="00DD381A" w:rsidRPr="001773ED" w:rsidRDefault="00DD381A" w:rsidP="0087407D">
            <w:r w:rsidRPr="001773ED">
              <w:t>Phone Nos.:</w:t>
            </w:r>
            <w:r w:rsidRPr="001773ED">
              <w:br/>
              <w:t>022-28571645</w:t>
            </w:r>
            <w:r w:rsidRPr="001773ED">
              <w:br/>
              <w:t>022-42493343/3304</w:t>
            </w:r>
            <w:r w:rsidRPr="001773ED">
              <w:br/>
              <w:t xml:space="preserve">Fax : </w:t>
            </w:r>
            <w:r w:rsidRPr="001773ED">
              <w:br/>
              <w:t>022-28578912</w:t>
            </w:r>
          </w:p>
        </w:tc>
      </w:tr>
      <w:tr w:rsidR="00DD381A" w:rsidRPr="001773ED" w14:paraId="23EE115A" w14:textId="77777777" w:rsidTr="00C828D3">
        <w:trPr>
          <w:trHeight w:val="1260"/>
        </w:trPr>
        <w:tc>
          <w:tcPr>
            <w:tcW w:w="595" w:type="dxa"/>
            <w:tcBorders>
              <w:top w:val="single" w:sz="4" w:space="0" w:color="auto"/>
              <w:left w:val="single" w:sz="4" w:space="0" w:color="auto"/>
              <w:bottom w:val="single" w:sz="4" w:space="0" w:color="auto"/>
              <w:right w:val="single" w:sz="4" w:space="0" w:color="auto"/>
            </w:tcBorders>
          </w:tcPr>
          <w:p w14:paraId="1C6A4331" w14:textId="77777777" w:rsidR="00DD381A" w:rsidRPr="001773ED" w:rsidRDefault="00DD381A" w:rsidP="00C84DBC">
            <w:r w:rsidRPr="001773ED">
              <w:t>5</w:t>
            </w:r>
          </w:p>
        </w:tc>
        <w:tc>
          <w:tcPr>
            <w:tcW w:w="1875" w:type="dxa"/>
            <w:tcBorders>
              <w:top w:val="single" w:sz="4" w:space="0" w:color="auto"/>
              <w:left w:val="single" w:sz="4" w:space="0" w:color="auto"/>
              <w:bottom w:val="single" w:sz="4" w:space="0" w:color="auto"/>
              <w:right w:val="single" w:sz="4" w:space="0" w:color="auto"/>
            </w:tcBorders>
          </w:tcPr>
          <w:p w14:paraId="33A05F48" w14:textId="77777777" w:rsidR="00DD381A" w:rsidRPr="001773ED" w:rsidRDefault="00DD381A" w:rsidP="00C84DBC">
            <w:pPr>
              <w:jc w:val="both"/>
            </w:pPr>
            <w:r w:rsidRPr="001773ED">
              <w:t>AXIS Bank Limited (AXIS)</w:t>
            </w:r>
          </w:p>
          <w:p w14:paraId="2A7414A4" w14:textId="77777777" w:rsidR="00DD381A" w:rsidRPr="001773ED" w:rsidRDefault="00DD381A" w:rsidP="00C84DBC"/>
        </w:tc>
        <w:tc>
          <w:tcPr>
            <w:tcW w:w="4066" w:type="dxa"/>
            <w:tcBorders>
              <w:top w:val="single" w:sz="4" w:space="0" w:color="auto"/>
              <w:left w:val="single" w:sz="4" w:space="0" w:color="auto"/>
              <w:bottom w:val="single" w:sz="4" w:space="0" w:color="auto"/>
              <w:right w:val="single" w:sz="4" w:space="0" w:color="auto"/>
            </w:tcBorders>
          </w:tcPr>
          <w:p w14:paraId="424895FE" w14:textId="77777777" w:rsidR="00DD381A" w:rsidRPr="001773ED" w:rsidRDefault="00DD381A" w:rsidP="00C84DBC">
            <w:pPr>
              <w:jc w:val="both"/>
            </w:pPr>
            <w:proofErr w:type="spellStart"/>
            <w:r w:rsidRPr="001773ED">
              <w:t>Jeevan</w:t>
            </w:r>
            <w:proofErr w:type="spellEnd"/>
            <w:r w:rsidRPr="001773ED">
              <w:t xml:space="preserve"> Prakash Building,</w:t>
            </w:r>
          </w:p>
          <w:p w14:paraId="75AF16E0" w14:textId="77777777" w:rsidR="00DD381A" w:rsidRPr="001773ED" w:rsidRDefault="00DD381A" w:rsidP="00C84DBC">
            <w:pPr>
              <w:jc w:val="both"/>
            </w:pPr>
            <w:r w:rsidRPr="001773ED">
              <w:t xml:space="preserve">Sir </w:t>
            </w:r>
            <w:proofErr w:type="spellStart"/>
            <w:r w:rsidRPr="001773ED">
              <w:t>P.M.Road,Fort</w:t>
            </w:r>
            <w:proofErr w:type="spellEnd"/>
            <w:r w:rsidRPr="001773ED">
              <w:t>,</w:t>
            </w:r>
          </w:p>
          <w:p w14:paraId="590D74E7" w14:textId="77777777" w:rsidR="00DD381A" w:rsidRPr="001773ED" w:rsidRDefault="00DD381A" w:rsidP="00C84DBC">
            <w:pPr>
              <w:jc w:val="both"/>
            </w:pPr>
            <w:r w:rsidRPr="001773ED">
              <w:t>Mumbai – 400 001</w:t>
            </w:r>
          </w:p>
          <w:p w14:paraId="744AA08D" w14:textId="77777777" w:rsidR="00DD381A" w:rsidRPr="001773ED" w:rsidRDefault="00DD381A" w:rsidP="00C84DBC"/>
        </w:tc>
        <w:tc>
          <w:tcPr>
            <w:tcW w:w="2126" w:type="dxa"/>
            <w:tcBorders>
              <w:top w:val="single" w:sz="4" w:space="0" w:color="auto"/>
              <w:left w:val="single" w:sz="4" w:space="0" w:color="auto"/>
              <w:bottom w:val="single" w:sz="4" w:space="0" w:color="auto"/>
              <w:right w:val="single" w:sz="4" w:space="0" w:color="auto"/>
            </w:tcBorders>
          </w:tcPr>
          <w:p w14:paraId="6DFE2ADE" w14:textId="77777777" w:rsidR="00DD381A" w:rsidRPr="001773ED" w:rsidRDefault="00DD381A" w:rsidP="00C84DBC">
            <w:pPr>
              <w:jc w:val="both"/>
            </w:pPr>
            <w:r w:rsidRPr="001773ED">
              <w:t>Phone No -40867512/11</w:t>
            </w:r>
          </w:p>
          <w:p w14:paraId="4ABF8B59" w14:textId="77777777" w:rsidR="00DD381A" w:rsidRPr="001773ED" w:rsidRDefault="00DD381A" w:rsidP="00C84DBC">
            <w:pPr>
              <w:jc w:val="both"/>
            </w:pPr>
            <w:r w:rsidRPr="001773ED">
              <w:t>Fax No -40867541/42</w:t>
            </w:r>
          </w:p>
          <w:p w14:paraId="3151A32F" w14:textId="77777777" w:rsidR="00DD381A" w:rsidRPr="001773ED" w:rsidRDefault="00DD381A" w:rsidP="00C84DBC"/>
        </w:tc>
      </w:tr>
    </w:tbl>
    <w:p w14:paraId="7F1C63E9" w14:textId="77777777" w:rsidR="005B0591" w:rsidRPr="001773ED" w:rsidRDefault="005B0591" w:rsidP="005B0591">
      <w:pPr>
        <w:widowControl w:val="0"/>
        <w:adjustRightInd w:val="0"/>
        <w:spacing w:after="120" w:line="240" w:lineRule="atLeast"/>
        <w:ind w:right="-270"/>
        <w:jc w:val="center"/>
        <w:rPr>
          <w:b/>
          <w:u w:val="single"/>
          <w:lang w:val="en-IN"/>
        </w:rPr>
      </w:pPr>
    </w:p>
    <w:p w14:paraId="7F31E703" w14:textId="77777777" w:rsidR="005B0591" w:rsidRPr="001773ED" w:rsidRDefault="005B0591" w:rsidP="005B0591">
      <w:pPr>
        <w:widowControl w:val="0"/>
        <w:adjustRightInd w:val="0"/>
        <w:spacing w:after="120" w:line="240" w:lineRule="atLeast"/>
        <w:ind w:right="-270"/>
        <w:jc w:val="center"/>
        <w:rPr>
          <w:b/>
          <w:u w:val="single"/>
          <w:lang w:val="en-IN"/>
        </w:rPr>
      </w:pPr>
    </w:p>
    <w:p w14:paraId="38786A95" w14:textId="77777777" w:rsidR="005B0591" w:rsidRPr="001773ED" w:rsidRDefault="005B0591" w:rsidP="005B0591">
      <w:pPr>
        <w:overflowPunct w:val="0"/>
        <w:adjustRightInd w:val="0"/>
        <w:jc w:val="center"/>
        <w:rPr>
          <w:b/>
          <w:u w:val="single"/>
          <w:lang w:val="en-IN"/>
        </w:rPr>
      </w:pPr>
    </w:p>
    <w:p w14:paraId="7E9D9FC8" w14:textId="77777777" w:rsidR="000E348E" w:rsidRPr="001773ED" w:rsidRDefault="005B0591" w:rsidP="00741B59">
      <w:pPr>
        <w:pStyle w:val="Heading1"/>
        <w:shd w:val="clear" w:color="auto" w:fill="E7E6E6" w:themeFill="background2"/>
      </w:pPr>
      <w:r w:rsidRPr="001773ED">
        <w:rPr>
          <w:b w:val="0"/>
          <w:u w:val="single"/>
          <w:lang w:val="en-IN"/>
        </w:rPr>
        <w:br w:type="page"/>
      </w:r>
      <w:bookmarkStart w:id="13" w:name="_Toc55566529"/>
      <w:r w:rsidR="000E348E" w:rsidRPr="001773ED">
        <w:lastRenderedPageBreak/>
        <w:t>Format of letter requesting activation of account in Collateral Interface for Members</w:t>
      </w:r>
      <w:bookmarkEnd w:id="13"/>
    </w:p>
    <w:p w14:paraId="0007AAB4" w14:textId="77777777" w:rsidR="000E348E" w:rsidRPr="001773ED" w:rsidRDefault="000E348E" w:rsidP="000E348E">
      <w:pPr>
        <w:adjustRightInd w:val="0"/>
        <w:jc w:val="center"/>
        <w:rPr>
          <w:b/>
          <w:lang w:val="en-IN"/>
        </w:rPr>
      </w:pPr>
    </w:p>
    <w:p w14:paraId="412C765C" w14:textId="77777777" w:rsidR="000E348E" w:rsidRPr="001773ED" w:rsidRDefault="000E348E" w:rsidP="000E348E">
      <w:pPr>
        <w:adjustRightInd w:val="0"/>
        <w:rPr>
          <w:lang w:val="en-IN"/>
        </w:rPr>
      </w:pPr>
      <w:r w:rsidRPr="001773ED">
        <w:rPr>
          <w:lang w:val="en-IN"/>
        </w:rPr>
        <w:t>Date:</w:t>
      </w:r>
    </w:p>
    <w:p w14:paraId="61C57F63" w14:textId="77777777" w:rsidR="000E348E" w:rsidRPr="001773ED" w:rsidRDefault="000E348E" w:rsidP="000E348E">
      <w:pPr>
        <w:adjustRightInd w:val="0"/>
        <w:rPr>
          <w:lang w:val="en-IN"/>
        </w:rPr>
      </w:pPr>
    </w:p>
    <w:p w14:paraId="70B4E9E1" w14:textId="77777777" w:rsidR="000E348E" w:rsidRPr="001773ED" w:rsidRDefault="000E348E" w:rsidP="000E348E">
      <w:pPr>
        <w:adjustRightInd w:val="0"/>
        <w:rPr>
          <w:lang w:val="en-IN"/>
        </w:rPr>
      </w:pPr>
      <w:r w:rsidRPr="001773ED">
        <w:rPr>
          <w:lang w:val="en-IN"/>
        </w:rPr>
        <w:t>The Manager</w:t>
      </w:r>
    </w:p>
    <w:p w14:paraId="677D52AC" w14:textId="77777777" w:rsidR="000E348E" w:rsidRPr="001773ED" w:rsidRDefault="000E348E" w:rsidP="000E348E">
      <w:pPr>
        <w:adjustRightInd w:val="0"/>
        <w:rPr>
          <w:lang w:val="en-IN"/>
        </w:rPr>
      </w:pPr>
      <w:r w:rsidRPr="001773ED">
        <w:rPr>
          <w:lang w:val="en-IN"/>
        </w:rPr>
        <w:t xml:space="preserve">Collaterals Department </w:t>
      </w:r>
    </w:p>
    <w:p w14:paraId="4DD98D17" w14:textId="77777777" w:rsidR="000E348E" w:rsidRPr="001773ED" w:rsidRDefault="000E348E" w:rsidP="000E348E">
      <w:pPr>
        <w:adjustRightInd w:val="0"/>
        <w:rPr>
          <w:lang w:val="en-IN"/>
        </w:rPr>
      </w:pPr>
      <w:r w:rsidRPr="001773ED">
        <w:rPr>
          <w:lang w:val="en-IN"/>
        </w:rPr>
        <w:t>NS</w:t>
      </w:r>
      <w:r w:rsidR="00A85F8A">
        <w:rPr>
          <w:lang w:val="en-IN"/>
        </w:rPr>
        <w:t>E Clearing Ltd</w:t>
      </w:r>
    </w:p>
    <w:p w14:paraId="2E0687D2" w14:textId="77777777" w:rsidR="000E348E" w:rsidRPr="001773ED" w:rsidRDefault="000E348E" w:rsidP="000E348E">
      <w:pPr>
        <w:adjustRightInd w:val="0"/>
        <w:rPr>
          <w:lang w:val="en-IN"/>
        </w:rPr>
      </w:pPr>
    </w:p>
    <w:p w14:paraId="4B953C4F" w14:textId="77777777" w:rsidR="000E348E" w:rsidRPr="001773ED" w:rsidRDefault="000E348E" w:rsidP="000E348E">
      <w:pPr>
        <w:adjustRightInd w:val="0"/>
        <w:rPr>
          <w:lang w:val="en-IN"/>
        </w:rPr>
      </w:pPr>
      <w:r w:rsidRPr="001773ED">
        <w:rPr>
          <w:lang w:val="en-IN"/>
        </w:rPr>
        <w:t>Dear Sir/ Madam,</w:t>
      </w:r>
    </w:p>
    <w:p w14:paraId="3737854E" w14:textId="77777777" w:rsidR="000E348E" w:rsidRPr="001773ED" w:rsidRDefault="000E348E" w:rsidP="000E348E">
      <w:pPr>
        <w:adjustRightInd w:val="0"/>
        <w:rPr>
          <w:lang w:val="en-IN"/>
        </w:rPr>
      </w:pPr>
    </w:p>
    <w:p w14:paraId="6801DCAC" w14:textId="77777777" w:rsidR="000E348E" w:rsidRPr="001773ED" w:rsidRDefault="000E348E" w:rsidP="000E348E">
      <w:pPr>
        <w:adjustRightInd w:val="0"/>
        <w:jc w:val="center"/>
        <w:rPr>
          <w:b/>
          <w:lang w:val="en-IN"/>
        </w:rPr>
      </w:pPr>
      <w:r w:rsidRPr="001773ED">
        <w:rPr>
          <w:b/>
          <w:lang w:val="en-IN"/>
        </w:rPr>
        <w:t>Sub: Application for activation of account in Collateral Interface for Members</w:t>
      </w:r>
    </w:p>
    <w:p w14:paraId="2A7B9C6F" w14:textId="77777777" w:rsidR="000E348E" w:rsidRPr="001773ED" w:rsidRDefault="000E348E" w:rsidP="000E348E">
      <w:pPr>
        <w:adjustRightInd w:val="0"/>
        <w:rPr>
          <w:lang w:val="en-IN"/>
        </w:rPr>
      </w:pPr>
    </w:p>
    <w:p w14:paraId="632D2204" w14:textId="77777777" w:rsidR="000E348E" w:rsidRPr="001773ED" w:rsidRDefault="000E348E" w:rsidP="000E348E">
      <w:pPr>
        <w:adjustRightInd w:val="0"/>
        <w:jc w:val="both"/>
        <w:rPr>
          <w:lang w:val="en-IN"/>
        </w:rPr>
      </w:pPr>
      <w:r w:rsidRPr="001773ED">
        <w:rPr>
          <w:lang w:val="en-IN"/>
        </w:rPr>
        <w:t>We are interested in availing the facilities provided through the Collateral Interface for Member (CIM). We therefore request you to activate our account and provide us necessary access in the said interface.</w:t>
      </w:r>
    </w:p>
    <w:p w14:paraId="557EEF89" w14:textId="77777777" w:rsidR="000E348E" w:rsidRPr="001773ED" w:rsidRDefault="000E348E" w:rsidP="000E348E">
      <w:pPr>
        <w:adjustRightInd w:val="0"/>
        <w:jc w:val="both"/>
        <w:rPr>
          <w:lang w:val="en-IN"/>
        </w:rPr>
      </w:pPr>
    </w:p>
    <w:p w14:paraId="01B82CD2" w14:textId="77777777" w:rsidR="000E348E" w:rsidRPr="001773ED" w:rsidRDefault="000E348E" w:rsidP="000E348E">
      <w:pPr>
        <w:adjustRightInd w:val="0"/>
        <w:jc w:val="both"/>
        <w:rPr>
          <w:lang w:val="en-IN"/>
        </w:rPr>
      </w:pPr>
      <w:r w:rsidRPr="001773ED">
        <w:rPr>
          <w:lang w:val="en-IN"/>
        </w:rPr>
        <w:t>Please find below the necessary details as required:</w:t>
      </w:r>
    </w:p>
    <w:p w14:paraId="119C23CC" w14:textId="77777777" w:rsidR="000E348E" w:rsidRPr="001773ED" w:rsidRDefault="000E348E" w:rsidP="000E348E">
      <w:pPr>
        <w:adjustRightInd w:val="0"/>
        <w:jc w:val="both"/>
        <w:rPr>
          <w:lang w:val="en-IN"/>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3780"/>
      </w:tblGrid>
      <w:tr w:rsidR="000E348E" w:rsidRPr="001773ED" w14:paraId="6E750796" w14:textId="77777777" w:rsidTr="00741B59">
        <w:trPr>
          <w:trHeight w:val="409"/>
        </w:trPr>
        <w:tc>
          <w:tcPr>
            <w:tcW w:w="1008" w:type="dxa"/>
            <w:tcBorders>
              <w:top w:val="single" w:sz="4" w:space="0" w:color="auto"/>
              <w:left w:val="single" w:sz="4" w:space="0" w:color="auto"/>
              <w:bottom w:val="single" w:sz="4" w:space="0" w:color="auto"/>
              <w:right w:val="single" w:sz="4" w:space="0" w:color="auto"/>
            </w:tcBorders>
            <w:shd w:val="clear" w:color="auto" w:fill="E7E6E6" w:themeFill="background2"/>
          </w:tcPr>
          <w:p w14:paraId="2E1602BC" w14:textId="77777777" w:rsidR="000E348E" w:rsidRPr="001773ED" w:rsidRDefault="000E348E" w:rsidP="007538EA">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73A491" w14:textId="77777777" w:rsidR="000E348E" w:rsidRPr="001773ED" w:rsidRDefault="000E348E" w:rsidP="007538EA">
            <w:pPr>
              <w:adjustRightInd w:val="0"/>
              <w:spacing w:line="240" w:lineRule="atLeast"/>
              <w:ind w:left="108" w:right="108"/>
              <w:rPr>
                <w:b/>
                <w:bCs/>
                <w:lang w:val="en-IN"/>
              </w:rPr>
            </w:pPr>
            <w:r w:rsidRPr="001773ED">
              <w:rPr>
                <w:b/>
                <w:bCs/>
                <w:lang w:val="en-IN"/>
              </w:rPr>
              <w:t>Particulars</w:t>
            </w:r>
          </w:p>
        </w:tc>
        <w:tc>
          <w:tcPr>
            <w:tcW w:w="3780" w:type="dxa"/>
            <w:tcBorders>
              <w:top w:val="single" w:sz="4" w:space="0" w:color="auto"/>
              <w:left w:val="single" w:sz="4" w:space="0" w:color="auto"/>
              <w:bottom w:val="single" w:sz="4" w:space="0" w:color="auto"/>
              <w:right w:val="single" w:sz="4" w:space="0" w:color="auto"/>
            </w:tcBorders>
            <w:shd w:val="clear" w:color="auto" w:fill="E7E6E6" w:themeFill="background2"/>
          </w:tcPr>
          <w:p w14:paraId="787CFFFA" w14:textId="77777777" w:rsidR="000E348E" w:rsidRPr="001773ED" w:rsidRDefault="000E348E" w:rsidP="007538EA">
            <w:pPr>
              <w:adjustRightInd w:val="0"/>
              <w:rPr>
                <w:b/>
                <w:bCs/>
                <w:lang w:val="en-IN"/>
              </w:rPr>
            </w:pPr>
            <w:r w:rsidRPr="001773ED">
              <w:rPr>
                <w:b/>
                <w:bCs/>
                <w:lang w:val="en-IN"/>
              </w:rPr>
              <w:t>To be filled by the Member</w:t>
            </w:r>
          </w:p>
        </w:tc>
      </w:tr>
      <w:tr w:rsidR="000E348E" w:rsidRPr="001773ED" w14:paraId="522ABCEA" w14:textId="77777777" w:rsidTr="00741B59">
        <w:trPr>
          <w:trHeight w:val="360"/>
        </w:trPr>
        <w:tc>
          <w:tcPr>
            <w:tcW w:w="1008" w:type="dxa"/>
            <w:tcBorders>
              <w:top w:val="single" w:sz="4" w:space="0" w:color="auto"/>
              <w:left w:val="single" w:sz="4" w:space="0" w:color="auto"/>
              <w:bottom w:val="single" w:sz="4" w:space="0" w:color="auto"/>
              <w:right w:val="single" w:sz="4" w:space="0" w:color="auto"/>
            </w:tcBorders>
          </w:tcPr>
          <w:p w14:paraId="1AB109B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4CF886E" w14:textId="77777777" w:rsidR="000E348E" w:rsidRPr="001773ED" w:rsidRDefault="000E348E" w:rsidP="007538EA">
            <w:pPr>
              <w:adjustRightInd w:val="0"/>
              <w:spacing w:line="240" w:lineRule="atLeast"/>
              <w:ind w:left="15"/>
              <w:rPr>
                <w:lang w:val="en-IN"/>
              </w:rPr>
            </w:pPr>
            <w:r w:rsidRPr="001773ED">
              <w:rPr>
                <w:lang w:val="en-IN"/>
              </w:rPr>
              <w:t>Trading Member Code</w:t>
            </w:r>
          </w:p>
        </w:tc>
        <w:tc>
          <w:tcPr>
            <w:tcW w:w="3780" w:type="dxa"/>
            <w:tcBorders>
              <w:top w:val="single" w:sz="4" w:space="0" w:color="auto"/>
              <w:left w:val="single" w:sz="4" w:space="0" w:color="auto"/>
              <w:bottom w:val="single" w:sz="4" w:space="0" w:color="auto"/>
              <w:right w:val="single" w:sz="4" w:space="0" w:color="auto"/>
            </w:tcBorders>
          </w:tcPr>
          <w:p w14:paraId="78B1A598" w14:textId="77777777" w:rsidR="000E348E" w:rsidRPr="001773ED" w:rsidRDefault="000E348E" w:rsidP="007538EA">
            <w:pPr>
              <w:adjustRightInd w:val="0"/>
              <w:rPr>
                <w:lang w:val="en-IN"/>
              </w:rPr>
            </w:pPr>
          </w:p>
        </w:tc>
      </w:tr>
      <w:tr w:rsidR="000E348E" w:rsidRPr="001773ED" w14:paraId="59E71D49"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4C9E5139"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09EC6FB" w14:textId="77777777" w:rsidR="000E348E" w:rsidRPr="001773ED" w:rsidRDefault="000E348E" w:rsidP="007538EA">
            <w:pPr>
              <w:adjustRightInd w:val="0"/>
              <w:spacing w:line="240" w:lineRule="atLeast"/>
              <w:ind w:left="15"/>
              <w:rPr>
                <w:lang w:val="en-IN"/>
              </w:rPr>
            </w:pPr>
            <w:r w:rsidRPr="001773ED">
              <w:rPr>
                <w:lang w:val="en-IN"/>
              </w:rPr>
              <w:t>Member Name</w:t>
            </w:r>
          </w:p>
        </w:tc>
        <w:tc>
          <w:tcPr>
            <w:tcW w:w="3780" w:type="dxa"/>
            <w:tcBorders>
              <w:top w:val="single" w:sz="4" w:space="0" w:color="auto"/>
              <w:left w:val="single" w:sz="4" w:space="0" w:color="auto"/>
              <w:bottom w:val="single" w:sz="4" w:space="0" w:color="auto"/>
              <w:right w:val="single" w:sz="4" w:space="0" w:color="auto"/>
            </w:tcBorders>
          </w:tcPr>
          <w:p w14:paraId="16446BC5" w14:textId="77777777" w:rsidR="000E348E" w:rsidRPr="001773ED" w:rsidRDefault="000E348E" w:rsidP="007538EA">
            <w:pPr>
              <w:adjustRightInd w:val="0"/>
              <w:rPr>
                <w:lang w:val="en-IN"/>
              </w:rPr>
            </w:pPr>
          </w:p>
        </w:tc>
      </w:tr>
      <w:tr w:rsidR="000E348E" w:rsidRPr="001773ED" w14:paraId="5F864082" w14:textId="77777777" w:rsidTr="00741B59">
        <w:trPr>
          <w:trHeight w:val="648"/>
        </w:trPr>
        <w:tc>
          <w:tcPr>
            <w:tcW w:w="1008" w:type="dxa"/>
            <w:tcBorders>
              <w:top w:val="single" w:sz="4" w:space="0" w:color="auto"/>
              <w:left w:val="single" w:sz="4" w:space="0" w:color="auto"/>
              <w:bottom w:val="single" w:sz="4" w:space="0" w:color="auto"/>
              <w:right w:val="single" w:sz="4" w:space="0" w:color="auto"/>
            </w:tcBorders>
          </w:tcPr>
          <w:p w14:paraId="125B669E" w14:textId="77777777" w:rsidR="000E348E" w:rsidRPr="001773ED" w:rsidRDefault="000E348E" w:rsidP="007538EA">
            <w:pPr>
              <w:keepLines/>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77C80DB" w14:textId="77777777" w:rsidR="000E348E" w:rsidRPr="001773ED" w:rsidRDefault="000E348E" w:rsidP="007538EA">
            <w:pPr>
              <w:keepLines/>
              <w:adjustRightInd w:val="0"/>
              <w:spacing w:line="240" w:lineRule="atLeast"/>
              <w:ind w:left="15"/>
              <w:rPr>
                <w:lang w:val="en-IN"/>
              </w:rPr>
            </w:pPr>
            <w:r w:rsidRPr="001773ED">
              <w:rPr>
                <w:lang w:val="en-IN"/>
              </w:rPr>
              <w:t>Segment for which application is being made (Cash/F&amp;O/CDS/SLBS/DEBT)</w:t>
            </w:r>
          </w:p>
        </w:tc>
        <w:tc>
          <w:tcPr>
            <w:tcW w:w="3780" w:type="dxa"/>
            <w:tcBorders>
              <w:top w:val="single" w:sz="4" w:space="0" w:color="auto"/>
              <w:left w:val="single" w:sz="4" w:space="0" w:color="auto"/>
              <w:bottom w:val="single" w:sz="4" w:space="0" w:color="auto"/>
              <w:right w:val="single" w:sz="4" w:space="0" w:color="auto"/>
            </w:tcBorders>
          </w:tcPr>
          <w:p w14:paraId="5E683A02" w14:textId="77777777" w:rsidR="000E348E" w:rsidRPr="001773ED" w:rsidRDefault="000E348E" w:rsidP="007538EA">
            <w:pPr>
              <w:adjustRightInd w:val="0"/>
              <w:rPr>
                <w:lang w:val="en-IN"/>
              </w:rPr>
            </w:pPr>
          </w:p>
        </w:tc>
      </w:tr>
      <w:tr w:rsidR="000E348E" w:rsidRPr="001773ED" w14:paraId="4EE40131" w14:textId="77777777" w:rsidTr="00741B59">
        <w:tc>
          <w:tcPr>
            <w:tcW w:w="1008" w:type="dxa"/>
            <w:tcBorders>
              <w:top w:val="single" w:sz="4" w:space="0" w:color="auto"/>
              <w:left w:val="single" w:sz="4" w:space="0" w:color="auto"/>
              <w:bottom w:val="single" w:sz="4" w:space="0" w:color="auto"/>
              <w:right w:val="single" w:sz="4" w:space="0" w:color="auto"/>
            </w:tcBorders>
          </w:tcPr>
          <w:p w14:paraId="3C6596A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2050DC22" w14:textId="77777777" w:rsidR="000E348E" w:rsidRPr="001773ED" w:rsidRDefault="000E348E" w:rsidP="007538EA">
            <w:pPr>
              <w:adjustRightInd w:val="0"/>
              <w:spacing w:line="240" w:lineRule="atLeast"/>
              <w:ind w:left="15"/>
              <w:rPr>
                <w:lang w:val="en-IN"/>
              </w:rPr>
            </w:pPr>
            <w:r w:rsidRPr="001773ED">
              <w:rPr>
                <w:lang w:val="en-IN"/>
              </w:rPr>
              <w:t>Contact Person (The account details will be sent to this person)</w:t>
            </w:r>
          </w:p>
        </w:tc>
        <w:tc>
          <w:tcPr>
            <w:tcW w:w="3780" w:type="dxa"/>
            <w:tcBorders>
              <w:top w:val="single" w:sz="4" w:space="0" w:color="auto"/>
              <w:left w:val="single" w:sz="4" w:space="0" w:color="auto"/>
              <w:bottom w:val="single" w:sz="4" w:space="0" w:color="auto"/>
              <w:right w:val="single" w:sz="4" w:space="0" w:color="auto"/>
            </w:tcBorders>
          </w:tcPr>
          <w:p w14:paraId="5919D3ED" w14:textId="77777777" w:rsidR="000E348E" w:rsidRPr="001773ED" w:rsidRDefault="000E348E" w:rsidP="007538EA">
            <w:pPr>
              <w:adjustRightInd w:val="0"/>
              <w:rPr>
                <w:lang w:val="en-IN"/>
              </w:rPr>
            </w:pPr>
          </w:p>
        </w:tc>
      </w:tr>
      <w:tr w:rsidR="000E348E" w:rsidRPr="001773ED" w14:paraId="110ED657" w14:textId="77777777" w:rsidTr="00741B59">
        <w:trPr>
          <w:trHeight w:val="332"/>
        </w:trPr>
        <w:tc>
          <w:tcPr>
            <w:tcW w:w="1008" w:type="dxa"/>
            <w:tcBorders>
              <w:top w:val="single" w:sz="4" w:space="0" w:color="auto"/>
              <w:left w:val="single" w:sz="4" w:space="0" w:color="auto"/>
              <w:bottom w:val="single" w:sz="4" w:space="0" w:color="auto"/>
              <w:right w:val="single" w:sz="4" w:space="0" w:color="auto"/>
            </w:tcBorders>
          </w:tcPr>
          <w:p w14:paraId="1C0E835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3D0EEC6" w14:textId="77777777" w:rsidR="000E348E" w:rsidRPr="001773ED" w:rsidRDefault="000E348E" w:rsidP="007538EA">
            <w:pPr>
              <w:adjustRightInd w:val="0"/>
              <w:spacing w:line="240" w:lineRule="atLeast"/>
              <w:ind w:left="15"/>
              <w:rPr>
                <w:lang w:val="en-IN"/>
              </w:rPr>
            </w:pPr>
            <w:r w:rsidRPr="001773ED">
              <w:rPr>
                <w:lang w:val="en-IN"/>
              </w:rPr>
              <w:t>Address for Communication with Pin Code</w:t>
            </w:r>
          </w:p>
        </w:tc>
        <w:tc>
          <w:tcPr>
            <w:tcW w:w="3780" w:type="dxa"/>
            <w:tcBorders>
              <w:top w:val="single" w:sz="4" w:space="0" w:color="auto"/>
              <w:left w:val="single" w:sz="4" w:space="0" w:color="auto"/>
              <w:bottom w:val="single" w:sz="4" w:space="0" w:color="auto"/>
              <w:right w:val="single" w:sz="4" w:space="0" w:color="auto"/>
            </w:tcBorders>
          </w:tcPr>
          <w:p w14:paraId="31652A27" w14:textId="77777777" w:rsidR="000E348E" w:rsidRPr="001773ED" w:rsidRDefault="000E348E" w:rsidP="007538EA">
            <w:pPr>
              <w:adjustRightInd w:val="0"/>
              <w:rPr>
                <w:lang w:val="en-IN"/>
              </w:rPr>
            </w:pPr>
          </w:p>
        </w:tc>
      </w:tr>
      <w:tr w:rsidR="000E348E" w:rsidRPr="001773ED" w14:paraId="022937AD"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141759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749CFBE" w14:textId="77777777" w:rsidR="000E348E" w:rsidRPr="001773ED" w:rsidRDefault="000E348E" w:rsidP="007538EA">
            <w:pPr>
              <w:adjustRightInd w:val="0"/>
              <w:spacing w:line="240" w:lineRule="atLeast"/>
              <w:ind w:left="15"/>
              <w:rPr>
                <w:lang w:val="en-IN"/>
              </w:rPr>
            </w:pPr>
            <w:r w:rsidRPr="001773ED">
              <w:rPr>
                <w:lang w:val="en-IN"/>
              </w:rPr>
              <w:t xml:space="preserve">Phone Number with STD Code </w:t>
            </w:r>
          </w:p>
        </w:tc>
        <w:tc>
          <w:tcPr>
            <w:tcW w:w="3780" w:type="dxa"/>
            <w:tcBorders>
              <w:top w:val="single" w:sz="4" w:space="0" w:color="auto"/>
              <w:left w:val="single" w:sz="4" w:space="0" w:color="auto"/>
              <w:bottom w:val="single" w:sz="4" w:space="0" w:color="auto"/>
              <w:right w:val="single" w:sz="4" w:space="0" w:color="auto"/>
            </w:tcBorders>
          </w:tcPr>
          <w:p w14:paraId="75B37F58" w14:textId="77777777" w:rsidR="000E348E" w:rsidRPr="001773ED" w:rsidRDefault="000E348E" w:rsidP="007538EA">
            <w:pPr>
              <w:adjustRightInd w:val="0"/>
              <w:rPr>
                <w:lang w:val="en-IN"/>
              </w:rPr>
            </w:pPr>
          </w:p>
        </w:tc>
      </w:tr>
      <w:tr w:rsidR="000E348E" w:rsidRPr="001773ED" w14:paraId="22E5737E"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249A01F"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D90888C" w14:textId="77777777" w:rsidR="000E348E" w:rsidRPr="001773ED" w:rsidRDefault="000E348E" w:rsidP="007538EA">
            <w:pPr>
              <w:adjustRightInd w:val="0"/>
              <w:spacing w:line="240" w:lineRule="atLeast"/>
              <w:ind w:left="15"/>
              <w:rPr>
                <w:lang w:val="en-IN"/>
              </w:rPr>
            </w:pPr>
            <w:r w:rsidRPr="001773ED">
              <w:rPr>
                <w:lang w:val="en-IN"/>
              </w:rPr>
              <w:t>Mobile number of contact person</w:t>
            </w:r>
          </w:p>
        </w:tc>
        <w:tc>
          <w:tcPr>
            <w:tcW w:w="3780" w:type="dxa"/>
            <w:tcBorders>
              <w:top w:val="single" w:sz="4" w:space="0" w:color="auto"/>
              <w:left w:val="single" w:sz="4" w:space="0" w:color="auto"/>
              <w:bottom w:val="single" w:sz="4" w:space="0" w:color="auto"/>
              <w:right w:val="single" w:sz="4" w:space="0" w:color="auto"/>
            </w:tcBorders>
          </w:tcPr>
          <w:p w14:paraId="0CD3580C" w14:textId="77777777" w:rsidR="000E348E" w:rsidRPr="001773ED" w:rsidRDefault="000E348E" w:rsidP="007538EA">
            <w:pPr>
              <w:adjustRightInd w:val="0"/>
              <w:rPr>
                <w:lang w:val="en-IN"/>
              </w:rPr>
            </w:pPr>
          </w:p>
        </w:tc>
      </w:tr>
      <w:tr w:rsidR="000E348E" w:rsidRPr="001773ED" w14:paraId="66317301"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578C65EA"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02EA43D" w14:textId="77777777" w:rsidR="000E348E" w:rsidRPr="001773ED" w:rsidRDefault="000E348E" w:rsidP="007538EA">
            <w:pPr>
              <w:adjustRightInd w:val="0"/>
              <w:spacing w:line="240" w:lineRule="atLeast"/>
              <w:ind w:left="15"/>
              <w:rPr>
                <w:lang w:val="en-IN"/>
              </w:rPr>
            </w:pPr>
            <w:r w:rsidRPr="001773ED">
              <w:rPr>
                <w:lang w:val="en-IN"/>
              </w:rPr>
              <w:t xml:space="preserve">Fax Number with STD Code </w:t>
            </w:r>
          </w:p>
        </w:tc>
        <w:tc>
          <w:tcPr>
            <w:tcW w:w="3780" w:type="dxa"/>
            <w:tcBorders>
              <w:top w:val="single" w:sz="4" w:space="0" w:color="auto"/>
              <w:left w:val="single" w:sz="4" w:space="0" w:color="auto"/>
              <w:bottom w:val="single" w:sz="4" w:space="0" w:color="auto"/>
              <w:right w:val="single" w:sz="4" w:space="0" w:color="auto"/>
            </w:tcBorders>
          </w:tcPr>
          <w:p w14:paraId="585F9705" w14:textId="77777777" w:rsidR="000E348E" w:rsidRPr="001773ED" w:rsidRDefault="000E348E" w:rsidP="007538EA">
            <w:pPr>
              <w:adjustRightInd w:val="0"/>
              <w:rPr>
                <w:lang w:val="en-IN"/>
              </w:rPr>
            </w:pPr>
          </w:p>
        </w:tc>
      </w:tr>
      <w:tr w:rsidR="000E348E" w:rsidRPr="001773ED" w14:paraId="0BD1A1E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1215E58D"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D14132F" w14:textId="77777777" w:rsidR="000E348E" w:rsidRPr="001773ED" w:rsidRDefault="000E348E" w:rsidP="007538EA">
            <w:pPr>
              <w:adjustRightInd w:val="0"/>
              <w:rPr>
                <w:lang w:val="en-IN"/>
              </w:rPr>
            </w:pPr>
            <w:r w:rsidRPr="001773ED">
              <w:rPr>
                <w:lang w:val="en-IN"/>
              </w:rPr>
              <w:t xml:space="preserve">Email id for correspondence in matters related to the interface ( preferably a corporate mail id) </w:t>
            </w:r>
          </w:p>
        </w:tc>
        <w:tc>
          <w:tcPr>
            <w:tcW w:w="3780" w:type="dxa"/>
            <w:tcBorders>
              <w:top w:val="single" w:sz="4" w:space="0" w:color="auto"/>
              <w:left w:val="single" w:sz="4" w:space="0" w:color="auto"/>
              <w:bottom w:val="single" w:sz="4" w:space="0" w:color="auto"/>
              <w:right w:val="single" w:sz="4" w:space="0" w:color="auto"/>
            </w:tcBorders>
          </w:tcPr>
          <w:p w14:paraId="3630DE6C" w14:textId="77777777" w:rsidR="000E348E" w:rsidRPr="001773ED" w:rsidRDefault="000E348E" w:rsidP="007538EA">
            <w:pPr>
              <w:adjustRightInd w:val="0"/>
              <w:rPr>
                <w:lang w:val="en-IN"/>
              </w:rPr>
            </w:pPr>
          </w:p>
        </w:tc>
      </w:tr>
      <w:tr w:rsidR="000E348E" w:rsidRPr="001773ED" w14:paraId="4940D14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43C5457"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97C3D0A" w14:textId="77777777" w:rsidR="000E348E" w:rsidRPr="001773ED" w:rsidRDefault="000E348E" w:rsidP="007538EA">
            <w:pPr>
              <w:adjustRightInd w:val="0"/>
              <w:rPr>
                <w:lang w:val="en-IN"/>
              </w:rPr>
            </w:pPr>
            <w:r w:rsidRPr="001773ED">
              <w:rPr>
                <w:lang w:val="en-IN"/>
              </w:rPr>
              <w:t>No of User Ids required</w:t>
            </w:r>
          </w:p>
        </w:tc>
        <w:tc>
          <w:tcPr>
            <w:tcW w:w="3780" w:type="dxa"/>
            <w:tcBorders>
              <w:top w:val="single" w:sz="4" w:space="0" w:color="auto"/>
              <w:left w:val="single" w:sz="4" w:space="0" w:color="auto"/>
              <w:bottom w:val="single" w:sz="4" w:space="0" w:color="auto"/>
              <w:right w:val="single" w:sz="4" w:space="0" w:color="auto"/>
            </w:tcBorders>
          </w:tcPr>
          <w:p w14:paraId="4E3E5B49" w14:textId="77777777" w:rsidR="000E348E" w:rsidRPr="001773ED" w:rsidRDefault="000E348E" w:rsidP="007538EA">
            <w:pPr>
              <w:adjustRightInd w:val="0"/>
              <w:rPr>
                <w:lang w:val="en-IN"/>
              </w:rPr>
            </w:pPr>
          </w:p>
        </w:tc>
      </w:tr>
    </w:tbl>
    <w:p w14:paraId="3251B8C9" w14:textId="77777777" w:rsidR="00741B59" w:rsidRDefault="00741B59" w:rsidP="000E348E">
      <w:pPr>
        <w:adjustRightInd w:val="0"/>
        <w:jc w:val="both"/>
        <w:rPr>
          <w:lang w:val="en-IN"/>
        </w:rPr>
      </w:pPr>
    </w:p>
    <w:p w14:paraId="56A8FE0F" w14:textId="4B1CFE39" w:rsidR="000E348E" w:rsidRPr="001773ED" w:rsidRDefault="000E348E" w:rsidP="00741B59">
      <w:pPr>
        <w:adjustRightInd w:val="0"/>
        <w:ind w:left="-142"/>
        <w:jc w:val="both"/>
        <w:rPr>
          <w:lang w:val="en-IN"/>
        </w:rPr>
      </w:pPr>
      <w:r w:rsidRPr="001773ED">
        <w:rPr>
          <w:lang w:val="en-IN"/>
        </w:rPr>
        <w:t>We hereby authorize NS</w:t>
      </w:r>
      <w:r w:rsidR="00A85F8A">
        <w:rPr>
          <w:lang w:val="en-IN"/>
        </w:rPr>
        <w:t xml:space="preserve">E </w:t>
      </w:r>
      <w:r w:rsidRPr="001773ED">
        <w:rPr>
          <w:lang w:val="en-IN"/>
        </w:rPr>
        <w:t>C</w:t>
      </w:r>
      <w:r w:rsidR="00A85F8A">
        <w:rPr>
          <w:lang w:val="en-IN"/>
        </w:rPr>
        <w:t>learing Limited</w:t>
      </w:r>
      <w:r w:rsidRPr="001773ED">
        <w:rPr>
          <w:lang w:val="en-IN"/>
        </w:rPr>
        <w:t xml:space="preserve"> to act upon the instructions sent through the interface and we shall be solely responsible for any errors pertaining to data entry from our end. </w:t>
      </w:r>
    </w:p>
    <w:p w14:paraId="2C2775EB" w14:textId="77777777" w:rsidR="000E348E" w:rsidRPr="001773ED" w:rsidRDefault="000E348E" w:rsidP="000E348E">
      <w:pPr>
        <w:adjustRightInd w:val="0"/>
        <w:jc w:val="both"/>
        <w:rPr>
          <w:lang w:val="en-IN"/>
        </w:rPr>
      </w:pPr>
    </w:p>
    <w:p w14:paraId="00E38481" w14:textId="77777777" w:rsidR="000E348E" w:rsidRPr="001773ED" w:rsidRDefault="000E348E" w:rsidP="00741B59">
      <w:pPr>
        <w:adjustRightInd w:val="0"/>
        <w:ind w:left="-142"/>
        <w:jc w:val="both"/>
        <w:rPr>
          <w:lang w:val="en-IN"/>
        </w:rPr>
      </w:pPr>
      <w:r w:rsidRPr="001773ED">
        <w:rPr>
          <w:lang w:val="en-IN"/>
        </w:rPr>
        <w:t>We would request you to advise us the account details allotted to us for this purpose at the above mentioned address.</w:t>
      </w:r>
    </w:p>
    <w:p w14:paraId="335EEAF5" w14:textId="77777777" w:rsidR="000E348E" w:rsidRPr="001773ED" w:rsidRDefault="000E348E" w:rsidP="000E348E">
      <w:pPr>
        <w:adjustRightInd w:val="0"/>
        <w:jc w:val="both"/>
        <w:rPr>
          <w:lang w:val="en-IN"/>
        </w:rPr>
      </w:pPr>
    </w:p>
    <w:p w14:paraId="5B688548" w14:textId="77777777" w:rsidR="000E348E" w:rsidRPr="001773ED" w:rsidRDefault="000E348E" w:rsidP="000E348E">
      <w:pPr>
        <w:adjustRightInd w:val="0"/>
        <w:jc w:val="both"/>
        <w:rPr>
          <w:lang w:val="en-IN"/>
        </w:rPr>
      </w:pPr>
      <w:r w:rsidRPr="001773ED">
        <w:rPr>
          <w:lang w:val="en-IN"/>
        </w:rPr>
        <w:lastRenderedPageBreak/>
        <w:t>Yours sincerely,</w:t>
      </w:r>
    </w:p>
    <w:p w14:paraId="53CDFD0D" w14:textId="77777777" w:rsidR="000E348E" w:rsidRPr="001773ED" w:rsidRDefault="000E348E" w:rsidP="000E348E">
      <w:pPr>
        <w:adjustRightInd w:val="0"/>
        <w:jc w:val="both"/>
        <w:rPr>
          <w:lang w:val="en-IN"/>
        </w:rPr>
      </w:pPr>
    </w:p>
    <w:p w14:paraId="2071AE72" w14:textId="77777777" w:rsidR="000E348E" w:rsidRPr="001773ED" w:rsidRDefault="000E348E" w:rsidP="000E348E">
      <w:pPr>
        <w:adjustRightInd w:val="0"/>
        <w:jc w:val="both"/>
        <w:rPr>
          <w:lang w:val="en-IN"/>
        </w:rPr>
      </w:pPr>
    </w:p>
    <w:p w14:paraId="443E1345" w14:textId="77777777" w:rsidR="000E348E" w:rsidRPr="001773ED" w:rsidRDefault="000E348E" w:rsidP="000E348E">
      <w:pPr>
        <w:adjustRightInd w:val="0"/>
        <w:jc w:val="both"/>
        <w:rPr>
          <w:lang w:val="en-IN"/>
        </w:rPr>
      </w:pPr>
      <w:r w:rsidRPr="001773ED">
        <w:rPr>
          <w:lang w:val="en-IN"/>
        </w:rPr>
        <w:t>Authorized Signatory</w:t>
      </w:r>
    </w:p>
    <w:p w14:paraId="1C761F53" w14:textId="77777777" w:rsidR="000E348E" w:rsidRPr="001773ED" w:rsidRDefault="000E348E" w:rsidP="000E348E">
      <w:pPr>
        <w:adjustRightInd w:val="0"/>
        <w:jc w:val="both"/>
        <w:rPr>
          <w:lang w:val="en-IN"/>
        </w:rPr>
      </w:pPr>
      <w:r w:rsidRPr="001773ED">
        <w:rPr>
          <w:lang w:val="en-IN"/>
        </w:rPr>
        <w:t>Name:</w:t>
      </w:r>
    </w:p>
    <w:p w14:paraId="7A9C8426" w14:textId="77777777" w:rsidR="000E348E" w:rsidRPr="001773ED" w:rsidRDefault="000E348E" w:rsidP="000E348E">
      <w:pPr>
        <w:adjustRightInd w:val="0"/>
        <w:jc w:val="both"/>
        <w:rPr>
          <w:lang w:val="en-IN"/>
        </w:rPr>
      </w:pPr>
      <w:r w:rsidRPr="001773ED">
        <w:rPr>
          <w:lang w:val="en-IN"/>
        </w:rPr>
        <w:t>Designation:</w:t>
      </w:r>
    </w:p>
    <w:p w14:paraId="61868D34" w14:textId="77777777" w:rsidR="000E348E" w:rsidRPr="001773ED" w:rsidRDefault="000E348E" w:rsidP="000E348E">
      <w:pPr>
        <w:jc w:val="center"/>
        <w:rPr>
          <w:b/>
          <w:bCs/>
          <w:lang w:val="en-IN"/>
        </w:rPr>
      </w:pPr>
    </w:p>
    <w:p w14:paraId="01E3F736" w14:textId="77777777" w:rsidR="000E348E" w:rsidRPr="001773ED" w:rsidRDefault="000E348E" w:rsidP="000E348E">
      <w:pPr>
        <w:adjustRightInd w:val="0"/>
        <w:jc w:val="both"/>
        <w:rPr>
          <w:lang w:val="en-IN"/>
        </w:rPr>
      </w:pPr>
      <w:r w:rsidRPr="001773ED">
        <w:rPr>
          <w:lang w:val="en-IN"/>
        </w:rPr>
        <w:t xml:space="preserve">Note: </w:t>
      </w:r>
    </w:p>
    <w:p w14:paraId="218F74A3" w14:textId="77777777" w:rsidR="000E348E" w:rsidRPr="001773ED" w:rsidRDefault="000E348E" w:rsidP="000E348E">
      <w:pPr>
        <w:adjustRightInd w:val="0"/>
        <w:jc w:val="both"/>
        <w:rPr>
          <w:lang w:val="en-IN"/>
        </w:rPr>
      </w:pPr>
    </w:p>
    <w:p w14:paraId="177A5687" w14:textId="77777777" w:rsidR="000E348E" w:rsidRPr="001773ED" w:rsidRDefault="000E348E" w:rsidP="000E348E">
      <w:pPr>
        <w:numPr>
          <w:ilvl w:val="0"/>
          <w:numId w:val="7"/>
        </w:numPr>
        <w:adjustRightInd w:val="0"/>
        <w:spacing w:line="240" w:lineRule="atLeast"/>
        <w:jc w:val="both"/>
        <w:rPr>
          <w:lang w:val="en-IN"/>
        </w:rPr>
      </w:pPr>
      <w:r w:rsidRPr="001773ED">
        <w:rPr>
          <w:lang w:val="en-IN"/>
        </w:rPr>
        <w:t>Since the CIM application is common for the CM, CDS, SLBS, DEBT</w:t>
      </w:r>
      <w:r w:rsidR="00A85F8A">
        <w:rPr>
          <w:lang w:val="en-IN"/>
        </w:rPr>
        <w:t>,</w:t>
      </w:r>
      <w:r w:rsidRPr="001773ED">
        <w:rPr>
          <w:lang w:val="en-IN"/>
        </w:rPr>
        <w:t xml:space="preserve"> F&amp;O</w:t>
      </w:r>
      <w:r w:rsidR="00A85F8A">
        <w:rPr>
          <w:lang w:val="en-IN"/>
        </w:rPr>
        <w:t xml:space="preserve"> and Commodity</w:t>
      </w:r>
      <w:r w:rsidRPr="001773ED">
        <w:rPr>
          <w:lang w:val="en-IN"/>
        </w:rPr>
        <w:t xml:space="preserve"> segments, user accounts shall be common for members across the segments. Hence once enabled in a segment, member need not request for an account in other segment.</w:t>
      </w:r>
    </w:p>
    <w:p w14:paraId="4B564432" w14:textId="77777777" w:rsidR="000E348E" w:rsidRPr="001773ED" w:rsidRDefault="000E348E" w:rsidP="000E348E">
      <w:pPr>
        <w:numPr>
          <w:ilvl w:val="0"/>
          <w:numId w:val="7"/>
        </w:numPr>
        <w:adjustRightInd w:val="0"/>
        <w:spacing w:line="240" w:lineRule="atLeast"/>
        <w:jc w:val="both"/>
        <w:rPr>
          <w:lang w:val="en-IN"/>
        </w:rPr>
      </w:pPr>
      <w:r w:rsidRPr="001773ED">
        <w:rPr>
          <w:lang w:val="en-IN"/>
        </w:rPr>
        <w:t>With respect to cash deposits, the rejected records, if any, that have not been received by the Clearing Corporation will be visible to the member at the front end application.</w:t>
      </w:r>
    </w:p>
    <w:p w14:paraId="4783131F" w14:textId="77777777" w:rsidR="000E348E" w:rsidRPr="001773ED" w:rsidRDefault="000E348E" w:rsidP="000E348E">
      <w:pPr>
        <w:numPr>
          <w:ilvl w:val="0"/>
          <w:numId w:val="7"/>
        </w:numPr>
        <w:adjustRightInd w:val="0"/>
        <w:jc w:val="both"/>
        <w:rPr>
          <w:lang w:val="en-IN"/>
        </w:rPr>
      </w:pPr>
      <w:r w:rsidRPr="001773ED">
        <w:rPr>
          <w:lang w:val="en-IN"/>
        </w:rPr>
        <w:t xml:space="preserve">The benefit to /release of the total liquid assets shall be carried out subject to successful receipt of the request at the </w:t>
      </w:r>
      <w:r w:rsidR="00A85F8A">
        <w:rPr>
          <w:lang w:val="en-IN"/>
        </w:rPr>
        <w:t>C</w:t>
      </w:r>
      <w:r w:rsidRPr="001773ED">
        <w:rPr>
          <w:lang w:val="en-IN"/>
        </w:rPr>
        <w:t xml:space="preserve">learing </w:t>
      </w:r>
      <w:r w:rsidR="00A85F8A">
        <w:rPr>
          <w:lang w:val="en-IN"/>
        </w:rPr>
        <w:t>C</w:t>
      </w:r>
      <w:r w:rsidRPr="001773ED">
        <w:rPr>
          <w:lang w:val="en-IN"/>
        </w:rPr>
        <w:t>orporation and the relevant policies as applicable from time to time.</w:t>
      </w:r>
    </w:p>
    <w:p w14:paraId="0A8167C1" w14:textId="2A5D0331" w:rsidR="005B0591" w:rsidRDefault="005B0591" w:rsidP="00741B59">
      <w:pPr>
        <w:overflowPunct w:val="0"/>
        <w:adjustRightInd w:val="0"/>
        <w:rPr>
          <w:b/>
          <w:lang w:val="en-IN"/>
        </w:rPr>
      </w:pPr>
    </w:p>
    <w:p w14:paraId="4D503276" w14:textId="18ACB388" w:rsidR="00741B59" w:rsidRDefault="00741B59" w:rsidP="00741B59">
      <w:pPr>
        <w:overflowPunct w:val="0"/>
        <w:adjustRightInd w:val="0"/>
        <w:rPr>
          <w:b/>
          <w:lang w:val="en-IN"/>
        </w:rPr>
      </w:pPr>
    </w:p>
    <w:p w14:paraId="34703A01" w14:textId="33424887" w:rsidR="00741B59" w:rsidRDefault="00741B59" w:rsidP="00741B59">
      <w:pPr>
        <w:overflowPunct w:val="0"/>
        <w:adjustRightInd w:val="0"/>
        <w:rPr>
          <w:b/>
          <w:lang w:val="en-IN"/>
        </w:rPr>
      </w:pPr>
    </w:p>
    <w:p w14:paraId="10E5328C" w14:textId="415AC008" w:rsidR="00741B59" w:rsidRDefault="00741B59" w:rsidP="00741B59">
      <w:pPr>
        <w:overflowPunct w:val="0"/>
        <w:adjustRightInd w:val="0"/>
        <w:rPr>
          <w:b/>
          <w:lang w:val="en-IN"/>
        </w:rPr>
      </w:pPr>
    </w:p>
    <w:p w14:paraId="5185D849" w14:textId="2714B28F" w:rsidR="00741B59" w:rsidRDefault="00741B59" w:rsidP="00741B59">
      <w:pPr>
        <w:overflowPunct w:val="0"/>
        <w:adjustRightInd w:val="0"/>
        <w:rPr>
          <w:b/>
          <w:lang w:val="en-IN"/>
        </w:rPr>
      </w:pPr>
    </w:p>
    <w:p w14:paraId="6012DE9B" w14:textId="789F90A2" w:rsidR="00741B59" w:rsidRDefault="00741B59" w:rsidP="00741B59">
      <w:pPr>
        <w:overflowPunct w:val="0"/>
        <w:adjustRightInd w:val="0"/>
        <w:rPr>
          <w:b/>
          <w:lang w:val="en-IN"/>
        </w:rPr>
      </w:pPr>
    </w:p>
    <w:p w14:paraId="1C7C9C27" w14:textId="31B4D6B4" w:rsidR="00741B59" w:rsidRDefault="00741B59" w:rsidP="00741B59">
      <w:pPr>
        <w:overflowPunct w:val="0"/>
        <w:adjustRightInd w:val="0"/>
        <w:rPr>
          <w:b/>
          <w:lang w:val="en-IN"/>
        </w:rPr>
      </w:pPr>
    </w:p>
    <w:p w14:paraId="019D883E" w14:textId="63929CEC" w:rsidR="00741B59" w:rsidRDefault="00741B59" w:rsidP="00741B59">
      <w:pPr>
        <w:overflowPunct w:val="0"/>
        <w:adjustRightInd w:val="0"/>
        <w:rPr>
          <w:b/>
          <w:lang w:val="en-IN"/>
        </w:rPr>
      </w:pPr>
    </w:p>
    <w:p w14:paraId="0A9AE4B3" w14:textId="34A03884" w:rsidR="00741B59" w:rsidRDefault="00741B59" w:rsidP="00741B59">
      <w:pPr>
        <w:overflowPunct w:val="0"/>
        <w:adjustRightInd w:val="0"/>
        <w:rPr>
          <w:b/>
          <w:lang w:val="en-IN"/>
        </w:rPr>
      </w:pPr>
    </w:p>
    <w:p w14:paraId="01A4DD40" w14:textId="3F4A62D0" w:rsidR="00741B59" w:rsidRDefault="00741B59" w:rsidP="00741B59">
      <w:pPr>
        <w:overflowPunct w:val="0"/>
        <w:adjustRightInd w:val="0"/>
        <w:rPr>
          <w:b/>
          <w:lang w:val="en-IN"/>
        </w:rPr>
      </w:pPr>
    </w:p>
    <w:p w14:paraId="23BD9EFE" w14:textId="5A07E28D" w:rsidR="00741B59" w:rsidRDefault="00741B59" w:rsidP="00741B59">
      <w:pPr>
        <w:overflowPunct w:val="0"/>
        <w:adjustRightInd w:val="0"/>
        <w:rPr>
          <w:b/>
          <w:lang w:val="en-IN"/>
        </w:rPr>
      </w:pPr>
    </w:p>
    <w:p w14:paraId="7B8B1A27" w14:textId="64D43271" w:rsidR="00741B59" w:rsidRDefault="00741B59" w:rsidP="00741B59">
      <w:pPr>
        <w:overflowPunct w:val="0"/>
        <w:adjustRightInd w:val="0"/>
        <w:rPr>
          <w:b/>
          <w:lang w:val="en-IN"/>
        </w:rPr>
      </w:pPr>
    </w:p>
    <w:p w14:paraId="3B9FF9A2" w14:textId="00CF4C4F" w:rsidR="00741B59" w:rsidRDefault="00741B59" w:rsidP="00741B59">
      <w:pPr>
        <w:overflowPunct w:val="0"/>
        <w:adjustRightInd w:val="0"/>
        <w:rPr>
          <w:b/>
          <w:lang w:val="en-IN"/>
        </w:rPr>
      </w:pPr>
    </w:p>
    <w:p w14:paraId="2BAF250D" w14:textId="69C3AB9F" w:rsidR="00741B59" w:rsidRDefault="00741B59" w:rsidP="00741B59">
      <w:pPr>
        <w:overflowPunct w:val="0"/>
        <w:adjustRightInd w:val="0"/>
        <w:rPr>
          <w:b/>
          <w:lang w:val="en-IN"/>
        </w:rPr>
      </w:pPr>
    </w:p>
    <w:p w14:paraId="129BE40E" w14:textId="4E4C9A13" w:rsidR="00741B59" w:rsidRDefault="00741B59" w:rsidP="00741B59">
      <w:pPr>
        <w:overflowPunct w:val="0"/>
        <w:adjustRightInd w:val="0"/>
        <w:rPr>
          <w:b/>
          <w:lang w:val="en-IN"/>
        </w:rPr>
      </w:pPr>
    </w:p>
    <w:p w14:paraId="6BBFAC88" w14:textId="31403824" w:rsidR="00741B59" w:rsidRDefault="00741B59" w:rsidP="00741B59">
      <w:pPr>
        <w:overflowPunct w:val="0"/>
        <w:adjustRightInd w:val="0"/>
        <w:rPr>
          <w:b/>
          <w:lang w:val="en-IN"/>
        </w:rPr>
      </w:pPr>
    </w:p>
    <w:p w14:paraId="07B691FA" w14:textId="30AA18D0" w:rsidR="00741B59" w:rsidRDefault="00741B59" w:rsidP="00741B59">
      <w:pPr>
        <w:overflowPunct w:val="0"/>
        <w:adjustRightInd w:val="0"/>
        <w:rPr>
          <w:b/>
          <w:lang w:val="en-IN"/>
        </w:rPr>
      </w:pPr>
    </w:p>
    <w:p w14:paraId="0886A248" w14:textId="0AC2FD37" w:rsidR="00741B59" w:rsidRDefault="00741B59" w:rsidP="00741B59">
      <w:pPr>
        <w:overflowPunct w:val="0"/>
        <w:adjustRightInd w:val="0"/>
        <w:rPr>
          <w:b/>
          <w:lang w:val="en-IN"/>
        </w:rPr>
      </w:pPr>
    </w:p>
    <w:p w14:paraId="7578D535" w14:textId="2FC5F9B1" w:rsidR="00741B59" w:rsidRDefault="00741B59" w:rsidP="00741B59">
      <w:pPr>
        <w:overflowPunct w:val="0"/>
        <w:adjustRightInd w:val="0"/>
        <w:rPr>
          <w:b/>
          <w:lang w:val="en-IN"/>
        </w:rPr>
      </w:pPr>
    </w:p>
    <w:p w14:paraId="5908D763" w14:textId="77777777" w:rsidR="00741B59" w:rsidRPr="001773ED" w:rsidRDefault="00741B59" w:rsidP="00741B59">
      <w:pPr>
        <w:overflowPunct w:val="0"/>
        <w:adjustRightInd w:val="0"/>
        <w:rPr>
          <w:b/>
          <w:lang w:val="en-IN"/>
        </w:rPr>
      </w:pPr>
    </w:p>
    <w:p w14:paraId="21760246" w14:textId="77777777" w:rsidR="005B0591" w:rsidRPr="001773ED" w:rsidRDefault="005B0591" w:rsidP="00E239D0">
      <w:pPr>
        <w:pStyle w:val="Heading1"/>
      </w:pPr>
      <w:bookmarkStart w:id="14" w:name="_Toc55566530"/>
      <w:r w:rsidRPr="001773ED">
        <w:t>Format of letter by member for submission of FDR to Custodian</w:t>
      </w:r>
      <w:bookmarkEnd w:id="14"/>
    </w:p>
    <w:p w14:paraId="1D30933E" w14:textId="77777777" w:rsidR="00741B59" w:rsidRDefault="00741B59" w:rsidP="005B0591">
      <w:pPr>
        <w:adjustRightInd w:val="0"/>
        <w:jc w:val="center"/>
      </w:pPr>
    </w:p>
    <w:p w14:paraId="474202E2" w14:textId="54174EA3" w:rsidR="005B0591" w:rsidRPr="001773ED" w:rsidRDefault="005B0591" w:rsidP="005B0591">
      <w:pPr>
        <w:adjustRightInd w:val="0"/>
        <w:jc w:val="center"/>
        <w:rPr>
          <w:b/>
        </w:rPr>
      </w:pPr>
      <w:r w:rsidRPr="001773ED">
        <w:t>(To be typed on member's letter head)</w:t>
      </w:r>
    </w:p>
    <w:p w14:paraId="4A756E92" w14:textId="77777777" w:rsidR="005B0591" w:rsidRPr="001773ED" w:rsidRDefault="005B0591" w:rsidP="005B0591">
      <w:pPr>
        <w:adjustRightInd w:val="0"/>
      </w:pPr>
    </w:p>
    <w:p w14:paraId="161FA20C" w14:textId="77777777" w:rsidR="00DB69B7" w:rsidRPr="00835E9F" w:rsidRDefault="00DB69B7" w:rsidP="00DB69B7">
      <w:pPr>
        <w:adjustRightInd w:val="0"/>
        <w:rPr>
          <w:lang w:val="en-IN"/>
        </w:rPr>
      </w:pPr>
      <w:r w:rsidRPr="00DB69B7">
        <w:rPr>
          <w:lang w:val="en-IN"/>
        </w:rPr>
        <w:lastRenderedPageBreak/>
        <w:t xml:space="preserve"> </w:t>
      </w: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56985304" w14:textId="77777777" w:rsidR="00DB69B7" w:rsidRPr="00835E9F" w:rsidRDefault="00DB69B7" w:rsidP="00DB69B7">
      <w:pPr>
        <w:adjustRightInd w:val="0"/>
        <w:rPr>
          <w:lang w:val="en-IN"/>
        </w:rPr>
      </w:pPr>
    </w:p>
    <w:p w14:paraId="2CB5A42F" w14:textId="77777777" w:rsidR="00DB69B7" w:rsidRPr="00835E9F" w:rsidRDefault="00DB69B7" w:rsidP="00DB69B7">
      <w:pPr>
        <w:adjustRightInd w:val="0"/>
        <w:rPr>
          <w:lang w:val="en-IN"/>
        </w:rPr>
      </w:pPr>
      <w:r w:rsidRPr="00835E9F">
        <w:rPr>
          <w:lang w:val="en-IN"/>
        </w:rPr>
        <w:t xml:space="preserve">Name &amp; Address of custodian </w:t>
      </w:r>
    </w:p>
    <w:p w14:paraId="4F686FD9" w14:textId="77777777" w:rsidR="00DB69B7" w:rsidRPr="00835E9F" w:rsidRDefault="00DB69B7" w:rsidP="00DB69B7">
      <w:pPr>
        <w:adjustRightInd w:val="0"/>
        <w:rPr>
          <w:lang w:val="en-IN"/>
        </w:rPr>
      </w:pPr>
    </w:p>
    <w:p w14:paraId="7497AA53" w14:textId="77777777" w:rsidR="00DB69B7" w:rsidRPr="00835E9F" w:rsidRDefault="00DB69B7" w:rsidP="00DB69B7">
      <w:pPr>
        <w:adjustRightInd w:val="0"/>
        <w:rPr>
          <w:lang w:val="en-IN"/>
        </w:rPr>
      </w:pPr>
      <w:r w:rsidRPr="00835E9F">
        <w:rPr>
          <w:lang w:val="en-IN"/>
        </w:rPr>
        <w:t>Dear Sir,</w:t>
      </w:r>
    </w:p>
    <w:p w14:paraId="796E31D4" w14:textId="77777777" w:rsidR="00DB69B7" w:rsidRPr="00835E9F" w:rsidRDefault="00DB69B7" w:rsidP="00DB69B7">
      <w:pPr>
        <w:adjustRightInd w:val="0"/>
        <w:rPr>
          <w:lang w:val="en-IN"/>
        </w:rPr>
      </w:pPr>
    </w:p>
    <w:p w14:paraId="137A7FA4" w14:textId="77777777" w:rsidR="00DB69B7" w:rsidRPr="00835E9F" w:rsidRDefault="00DB69B7" w:rsidP="00DB69B7">
      <w:pPr>
        <w:autoSpaceDE w:val="0"/>
        <w:adjustRightInd w:val="0"/>
        <w:jc w:val="both"/>
      </w:pPr>
      <w:r w:rsidRPr="00835E9F">
        <w:t xml:space="preserve">As per requirements of </w:t>
      </w:r>
      <w:r w:rsidRPr="00DB69B7">
        <w:rPr>
          <w:color w:val="000000"/>
        </w:rPr>
        <w:t xml:space="preserve">NSE Clearing Limited (NCL) </w:t>
      </w:r>
      <w:r w:rsidRPr="00835E9F">
        <w:t>and in compliance of prescribed norms of</w:t>
      </w:r>
      <w:r>
        <w:t xml:space="preserve"> NCL, I/we hereby furnish you</w:t>
      </w:r>
      <w:r w:rsidRPr="00835E9F">
        <w:t>:</w:t>
      </w:r>
    </w:p>
    <w:p w14:paraId="5D7F6029" w14:textId="77777777" w:rsidR="00DB69B7" w:rsidRPr="00835E9F" w:rsidRDefault="00DB69B7" w:rsidP="00DB69B7">
      <w:pPr>
        <w:autoSpaceDE w:val="0"/>
        <w:adjustRightInd w:val="0"/>
        <w:jc w:val="both"/>
      </w:pPr>
    </w:p>
    <w:p w14:paraId="7A98FDD3" w14:textId="77777777" w:rsidR="00DB69B7" w:rsidRPr="00835E9F" w:rsidRDefault="00DB69B7" w:rsidP="00DB69B7">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5A4E8E4C" w14:textId="77777777" w:rsidR="00DB69B7" w:rsidRPr="00835E9F" w:rsidRDefault="00DB69B7" w:rsidP="00DB69B7">
      <w:pPr>
        <w:autoSpaceDE w:val="0"/>
        <w:adjustRightInd w:val="0"/>
        <w:jc w:val="both"/>
        <w:rPr>
          <w:b/>
          <w:bCs/>
        </w:rPr>
      </w:pPr>
    </w:p>
    <w:p w14:paraId="12B5E330" w14:textId="77777777" w:rsidR="00DB69B7" w:rsidRPr="00835E9F" w:rsidRDefault="00DB69B7" w:rsidP="00DB69B7">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66D9594A" w14:textId="77777777" w:rsidR="00DB69B7" w:rsidRPr="00835E9F" w:rsidRDefault="00DB69B7" w:rsidP="00DB69B7">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w:t>
      </w:r>
      <w:proofErr w:type="gramStart"/>
      <w:r w:rsidRPr="00835E9F">
        <w:rPr>
          <w:b/>
          <w:bCs/>
        </w:rPr>
        <w:t>c  “</w:t>
      </w:r>
      <w:proofErr w:type="gramEnd"/>
      <w:r w:rsidRPr="00835E9F">
        <w:rPr>
          <w:b/>
          <w:bCs/>
        </w:rPr>
        <w:t xml:space="preserve"> </w:t>
      </w:r>
      <w:r w:rsidRPr="00835E9F">
        <w:rPr>
          <w:i/>
          <w:iCs/>
        </w:rPr>
        <w:t>Member Name</w:t>
      </w:r>
      <w:r w:rsidRPr="00835E9F">
        <w:rPr>
          <w:b/>
          <w:bCs/>
        </w:rPr>
        <w:t xml:space="preserve">” </w:t>
      </w:r>
    </w:p>
    <w:p w14:paraId="3B435635" w14:textId="77777777" w:rsidR="00DB69B7" w:rsidRPr="00835E9F" w:rsidRDefault="00DB69B7" w:rsidP="00DB69B7">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214EFF6E" w14:textId="77777777" w:rsidR="00DB69B7" w:rsidRPr="00835E9F" w:rsidRDefault="00DB69B7" w:rsidP="00DB69B7">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6EA9E012" w14:textId="77777777" w:rsidR="00DB69B7" w:rsidRPr="00835E9F" w:rsidRDefault="00DB69B7" w:rsidP="00DB69B7">
      <w:pPr>
        <w:autoSpaceDE w:val="0"/>
        <w:adjustRightInd w:val="0"/>
        <w:jc w:val="both"/>
      </w:pPr>
      <w:r w:rsidRPr="00835E9F">
        <w:rPr>
          <w:b/>
          <w:bCs/>
        </w:rPr>
        <w:t>Amount (INR)</w:t>
      </w:r>
      <w:r w:rsidRPr="00835E9F">
        <w:rPr>
          <w:b/>
          <w:bCs/>
        </w:rPr>
        <w:tab/>
      </w:r>
      <w:r w:rsidRPr="00835E9F">
        <w:rPr>
          <w:b/>
          <w:bCs/>
        </w:rPr>
        <w:tab/>
        <w:t xml:space="preserve">: </w:t>
      </w:r>
      <w:proofErr w:type="spellStart"/>
      <w:r w:rsidRPr="00835E9F">
        <w:t>Rs</w:t>
      </w:r>
      <w:proofErr w:type="spellEnd"/>
      <w:r w:rsidRPr="00835E9F">
        <w:tab/>
      </w:r>
      <w:r w:rsidRPr="00835E9F">
        <w:tab/>
        <w:t>(</w:t>
      </w:r>
      <w:proofErr w:type="spellStart"/>
      <w:r w:rsidRPr="00835E9F">
        <w:t>Rupees___________________________Only</w:t>
      </w:r>
      <w:proofErr w:type="spellEnd"/>
      <w:r w:rsidRPr="00835E9F">
        <w:t>)</w:t>
      </w:r>
    </w:p>
    <w:p w14:paraId="06060CD3" w14:textId="77777777" w:rsidR="00DB69B7" w:rsidRPr="00835E9F" w:rsidRDefault="00DB69B7" w:rsidP="00DB69B7">
      <w:pPr>
        <w:autoSpaceDE w:val="0"/>
        <w:adjustRightInd w:val="0"/>
        <w:jc w:val="both"/>
      </w:pPr>
    </w:p>
    <w:p w14:paraId="3126BEEA" w14:textId="77777777" w:rsidR="00DB69B7" w:rsidRPr="00835E9F" w:rsidRDefault="00DB69B7" w:rsidP="00DB69B7">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3676DCB1"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08FD49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77F197A9" w14:textId="77777777" w:rsidR="00DB69B7"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0A5431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w:t>
      </w:r>
      <w:r w:rsidR="00F46378">
        <w:rPr>
          <w:b/>
          <w:bCs/>
        </w:rPr>
        <w:t xml:space="preserve"> Derivatives</w:t>
      </w:r>
    </w:p>
    <w:p w14:paraId="5AF3F0AC" w14:textId="77777777" w:rsidR="00DB69B7" w:rsidRPr="00835E9F" w:rsidRDefault="00DB69B7" w:rsidP="00DB69B7">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B64DBF0" w14:textId="77777777" w:rsidR="00DB69B7" w:rsidRPr="00835E9F" w:rsidRDefault="00DB69B7" w:rsidP="00DB69B7">
      <w:pPr>
        <w:autoSpaceDE w:val="0"/>
        <w:adjustRightInd w:val="0"/>
        <w:jc w:val="both"/>
      </w:pPr>
      <w:r w:rsidRPr="00835E9F">
        <w:rPr>
          <w:b/>
          <w:bCs/>
        </w:rPr>
        <w:t>Trading Member Code</w:t>
      </w:r>
      <w:r w:rsidRPr="00835E9F">
        <w:rPr>
          <w:b/>
          <w:bCs/>
        </w:rPr>
        <w:tab/>
        <w:t>:</w:t>
      </w:r>
      <w:r w:rsidRPr="00835E9F">
        <w:t xml:space="preserve"> ________</w:t>
      </w:r>
    </w:p>
    <w:p w14:paraId="47565DC7" w14:textId="77777777" w:rsidR="00DB69B7" w:rsidRPr="00835E9F" w:rsidRDefault="00DB69B7" w:rsidP="00DB69B7">
      <w:pPr>
        <w:autoSpaceDE w:val="0"/>
        <w:adjustRightInd w:val="0"/>
        <w:jc w:val="both"/>
      </w:pPr>
    </w:p>
    <w:p w14:paraId="57588218" w14:textId="77777777" w:rsidR="00DB69B7" w:rsidRPr="00835E9F" w:rsidRDefault="00DB69B7" w:rsidP="00DB69B7">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t>NCL</w:t>
      </w:r>
      <w:r w:rsidRPr="00835E9F">
        <w:t xml:space="preserve"> dues and we have no objections whatsoever for the same.</w:t>
      </w:r>
    </w:p>
    <w:p w14:paraId="7983B4A6" w14:textId="77777777" w:rsidR="00DB69B7" w:rsidRPr="00835E9F" w:rsidRDefault="00DB69B7" w:rsidP="00DB69B7">
      <w:pPr>
        <w:autoSpaceDE w:val="0"/>
        <w:adjustRightInd w:val="0"/>
        <w:jc w:val="both"/>
      </w:pPr>
      <w:r w:rsidRPr="00835E9F">
        <w:t xml:space="preserve"> </w:t>
      </w:r>
    </w:p>
    <w:p w14:paraId="4CB62DA7" w14:textId="77777777" w:rsidR="00DB69B7" w:rsidRPr="00835E9F" w:rsidRDefault="00DB69B7" w:rsidP="00DB69B7">
      <w:pPr>
        <w:autoSpaceDE w:val="0"/>
        <w:adjustRightInd w:val="0"/>
        <w:jc w:val="both"/>
      </w:pPr>
      <w:r w:rsidRPr="00835E9F">
        <w:t>I/We agree that you may renew the FDR for periods of one year each time till the FDR is released by you.</w:t>
      </w:r>
    </w:p>
    <w:p w14:paraId="0402487F" w14:textId="77777777" w:rsidR="00DB69B7" w:rsidRPr="00835E9F" w:rsidRDefault="00DB69B7" w:rsidP="00DB69B7">
      <w:pPr>
        <w:autoSpaceDE w:val="0"/>
        <w:adjustRightInd w:val="0"/>
        <w:jc w:val="both"/>
      </w:pPr>
      <w:r w:rsidRPr="00835E9F">
        <w:t xml:space="preserve"> </w:t>
      </w:r>
    </w:p>
    <w:p w14:paraId="66A3E808" w14:textId="77777777" w:rsidR="00DB69B7" w:rsidRPr="00835E9F" w:rsidRDefault="00DB69B7" w:rsidP="00DB69B7">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39096814" w14:textId="77777777" w:rsidR="00DB69B7" w:rsidRPr="00835E9F" w:rsidRDefault="00DB69B7" w:rsidP="00DB69B7">
      <w:pPr>
        <w:autoSpaceDE w:val="0"/>
        <w:adjustRightInd w:val="0"/>
        <w:jc w:val="both"/>
      </w:pPr>
      <w:r w:rsidRPr="00835E9F">
        <w:t xml:space="preserve"> </w:t>
      </w:r>
    </w:p>
    <w:p w14:paraId="38EA93B1" w14:textId="77777777" w:rsidR="00DB69B7" w:rsidRPr="00835E9F" w:rsidRDefault="00DB69B7" w:rsidP="00DB69B7">
      <w:pPr>
        <w:autoSpaceDE w:val="0"/>
        <w:adjustRightInd w:val="0"/>
        <w:jc w:val="both"/>
      </w:pPr>
      <w:r w:rsidRPr="00835E9F">
        <w:t xml:space="preserve">Yours faithfully, </w:t>
      </w:r>
    </w:p>
    <w:p w14:paraId="1A30D1A2" w14:textId="77777777" w:rsidR="00DB69B7" w:rsidRDefault="00DB69B7" w:rsidP="00DB69B7">
      <w:pPr>
        <w:adjustRightInd w:val="0"/>
        <w:rPr>
          <w:b/>
          <w:bCs/>
          <w:i/>
          <w:iCs/>
        </w:rPr>
      </w:pPr>
      <w:proofErr w:type="spellStart"/>
      <w:r w:rsidRPr="00835E9F">
        <w:t>Authorised</w:t>
      </w:r>
      <w:proofErr w:type="spellEnd"/>
      <w:r w:rsidRPr="00835E9F">
        <w:t xml:space="preserve"> Signatory </w:t>
      </w:r>
      <w:r w:rsidRPr="00835E9F">
        <w:rPr>
          <w:b/>
          <w:bCs/>
          <w:i/>
          <w:iCs/>
        </w:rPr>
        <w:t>(Seal and Signature)</w:t>
      </w:r>
    </w:p>
    <w:p w14:paraId="5DE6EFA5" w14:textId="77777777" w:rsidR="0062112E" w:rsidRPr="001773ED" w:rsidRDefault="0062112E" w:rsidP="00275382">
      <w:pPr>
        <w:pStyle w:val="Heading1"/>
        <w:numPr>
          <w:ilvl w:val="0"/>
          <w:numId w:val="25"/>
        </w:numPr>
      </w:pPr>
      <w:r w:rsidRPr="001773ED">
        <w:br w:type="page"/>
      </w:r>
      <w:bookmarkStart w:id="15" w:name="_Toc55566531"/>
      <w:r w:rsidRPr="001773ED">
        <w:lastRenderedPageBreak/>
        <w:t>Format of letter by member for submission of FDR to Clearing Corporation</w:t>
      </w:r>
      <w:bookmarkEnd w:id="15"/>
    </w:p>
    <w:p w14:paraId="7F8464D4" w14:textId="77777777" w:rsidR="0062112E" w:rsidRPr="001773ED" w:rsidRDefault="0062112E" w:rsidP="0062112E">
      <w:pPr>
        <w:overflowPunct w:val="0"/>
        <w:adjustRightInd w:val="0"/>
        <w:jc w:val="center"/>
        <w:rPr>
          <w:b/>
          <w:u w:val="single"/>
          <w:lang w:val="en-IN"/>
        </w:rPr>
      </w:pPr>
    </w:p>
    <w:p w14:paraId="151D1BB2" w14:textId="77777777" w:rsidR="0062112E" w:rsidRPr="001773ED" w:rsidRDefault="0062112E" w:rsidP="0062112E">
      <w:pPr>
        <w:tabs>
          <w:tab w:val="left" w:pos="7920"/>
        </w:tabs>
        <w:ind w:right="720"/>
        <w:jc w:val="center"/>
        <w:rPr>
          <w:lang w:val="en-IN"/>
        </w:rPr>
      </w:pPr>
      <w:r w:rsidRPr="001773ED">
        <w:rPr>
          <w:b/>
          <w:u w:val="single"/>
          <w:lang w:val="en-IN"/>
        </w:rPr>
        <w:t xml:space="preserve"> </w:t>
      </w:r>
      <w:r w:rsidRPr="001773ED">
        <w:rPr>
          <w:lang w:val="en-IN"/>
        </w:rPr>
        <w:t>(To be typed on Member’s letter head)</w:t>
      </w:r>
    </w:p>
    <w:p w14:paraId="18BC26C0"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527583D" w14:textId="77777777" w:rsidR="00F46378" w:rsidRPr="00835E9F" w:rsidRDefault="00F46378" w:rsidP="00F46378">
      <w:pPr>
        <w:adjustRightInd w:val="0"/>
        <w:jc w:val="both"/>
        <w:rPr>
          <w:lang w:val="en-IN"/>
        </w:rPr>
      </w:pPr>
    </w:p>
    <w:p w14:paraId="5170D062" w14:textId="77777777" w:rsidR="00F46378" w:rsidRPr="00835E9F" w:rsidRDefault="00F46378" w:rsidP="00F46378">
      <w:pPr>
        <w:adjustRightInd w:val="0"/>
        <w:jc w:val="both"/>
        <w:rPr>
          <w:lang w:val="en-IN"/>
        </w:rPr>
      </w:pPr>
      <w:r>
        <w:rPr>
          <w:lang w:val="en-IN"/>
        </w:rPr>
        <w:t>NSE Clearing Limited</w:t>
      </w:r>
    </w:p>
    <w:p w14:paraId="6FF73097" w14:textId="77777777" w:rsidR="00F46378" w:rsidRPr="00835E9F" w:rsidRDefault="00F46378" w:rsidP="00F46378">
      <w:pPr>
        <w:adjustRightInd w:val="0"/>
        <w:jc w:val="both"/>
        <w:rPr>
          <w:lang w:val="pt-BR"/>
        </w:rPr>
      </w:pPr>
      <w:r w:rsidRPr="00835E9F">
        <w:rPr>
          <w:lang w:val="pt-BR"/>
        </w:rPr>
        <w:t>Exchange Plaza</w:t>
      </w:r>
    </w:p>
    <w:p w14:paraId="79100DC2" w14:textId="77777777" w:rsidR="00F46378" w:rsidRPr="00835E9F" w:rsidRDefault="00F46378" w:rsidP="00F46378">
      <w:pPr>
        <w:adjustRightInd w:val="0"/>
        <w:jc w:val="both"/>
        <w:rPr>
          <w:lang w:val="pt-BR"/>
        </w:rPr>
      </w:pPr>
      <w:r w:rsidRPr="00835E9F">
        <w:rPr>
          <w:lang w:val="pt-BR"/>
        </w:rPr>
        <w:t xml:space="preserve">Bandra Kurla Complex </w:t>
      </w:r>
    </w:p>
    <w:p w14:paraId="77ECC3E2" w14:textId="77777777" w:rsidR="00F46378" w:rsidRPr="00835E9F" w:rsidRDefault="00F46378" w:rsidP="00F46378">
      <w:pPr>
        <w:adjustRightInd w:val="0"/>
        <w:jc w:val="both"/>
        <w:rPr>
          <w:lang w:val="pt-BR"/>
        </w:rPr>
      </w:pPr>
      <w:r w:rsidRPr="00835E9F">
        <w:rPr>
          <w:lang w:val="pt-BR"/>
        </w:rPr>
        <w:t>Bandra (E)</w:t>
      </w:r>
    </w:p>
    <w:p w14:paraId="5123B168" w14:textId="77777777" w:rsidR="00F46378" w:rsidRPr="00835E9F" w:rsidRDefault="00F46378" w:rsidP="00F46378">
      <w:pPr>
        <w:adjustRightInd w:val="0"/>
        <w:jc w:val="both"/>
        <w:rPr>
          <w:lang w:val="fr-FR"/>
        </w:rPr>
      </w:pPr>
      <w:r w:rsidRPr="00835E9F">
        <w:rPr>
          <w:lang w:val="fr-FR"/>
        </w:rPr>
        <w:t>Mumbai-400 051</w:t>
      </w:r>
    </w:p>
    <w:p w14:paraId="6159C9CE" w14:textId="77777777" w:rsidR="00F46378" w:rsidRPr="00835E9F" w:rsidRDefault="00F46378" w:rsidP="00F46378">
      <w:pPr>
        <w:adjustRightInd w:val="0"/>
        <w:jc w:val="both"/>
        <w:rPr>
          <w:lang w:val="fr-FR"/>
        </w:rPr>
      </w:pPr>
    </w:p>
    <w:p w14:paraId="4C9FDAAC" w14:textId="77777777" w:rsidR="00F46378" w:rsidRPr="00835E9F" w:rsidRDefault="00F46378" w:rsidP="00F46378">
      <w:pPr>
        <w:adjustRightInd w:val="0"/>
        <w:jc w:val="both"/>
        <w:rPr>
          <w:lang w:val="fr-FR"/>
        </w:rPr>
      </w:pPr>
      <w:proofErr w:type="spellStart"/>
      <w:r w:rsidRPr="00835E9F">
        <w:rPr>
          <w:lang w:val="fr-FR"/>
        </w:rPr>
        <w:t>Dear</w:t>
      </w:r>
      <w:proofErr w:type="spellEnd"/>
      <w:r w:rsidRPr="00835E9F">
        <w:rPr>
          <w:lang w:val="fr-FR"/>
        </w:rPr>
        <w:t xml:space="preserve"> Sir,</w:t>
      </w:r>
    </w:p>
    <w:p w14:paraId="2B94D579" w14:textId="77777777" w:rsidR="00F46378" w:rsidRPr="00835E9F" w:rsidRDefault="00F46378" w:rsidP="00F46378">
      <w:pPr>
        <w:adjustRightInd w:val="0"/>
        <w:jc w:val="both"/>
        <w:rPr>
          <w:lang w:val="fr-FR"/>
        </w:rPr>
      </w:pPr>
    </w:p>
    <w:p w14:paraId="07CE4665" w14:textId="77777777" w:rsidR="00F46378" w:rsidRPr="00835E9F" w:rsidRDefault="00F46378" w:rsidP="00F46378">
      <w:pPr>
        <w:autoSpaceDE w:val="0"/>
        <w:adjustRightInd w:val="0"/>
        <w:jc w:val="both"/>
      </w:pPr>
      <w:r w:rsidRPr="00835E9F">
        <w:t xml:space="preserve">As per requirements of </w:t>
      </w:r>
      <w:r w:rsidRPr="00F46378">
        <w:rPr>
          <w:color w:val="000000"/>
        </w:rPr>
        <w:t>NSE Clearing Limited (NCL)</w:t>
      </w:r>
      <w:r w:rsidRPr="00835E9F">
        <w:t xml:space="preserve"> and in compliance of prescribed norms of</w:t>
      </w:r>
      <w:r>
        <w:t xml:space="preserve"> NCL</w:t>
      </w:r>
      <w:r w:rsidRPr="00835E9F">
        <w:t xml:space="preserve">, I/we hereby furnish </w:t>
      </w:r>
      <w:proofErr w:type="gramStart"/>
      <w:r w:rsidRPr="00835E9F">
        <w:t>you :</w:t>
      </w:r>
      <w:proofErr w:type="gramEnd"/>
    </w:p>
    <w:p w14:paraId="0F6F5674" w14:textId="77777777" w:rsidR="00F46378" w:rsidRPr="00835E9F" w:rsidRDefault="00F46378" w:rsidP="00F46378">
      <w:pPr>
        <w:autoSpaceDE w:val="0"/>
        <w:adjustRightInd w:val="0"/>
        <w:jc w:val="both"/>
      </w:pPr>
    </w:p>
    <w:p w14:paraId="3D5457BD" w14:textId="77777777" w:rsidR="00F46378" w:rsidRPr="00835E9F" w:rsidRDefault="00F46378" w:rsidP="00F46378">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67B6BEF5" w14:textId="77777777" w:rsidR="00F46378" w:rsidRPr="00835E9F" w:rsidRDefault="00F46378" w:rsidP="00F46378">
      <w:pPr>
        <w:autoSpaceDE w:val="0"/>
        <w:adjustRightInd w:val="0"/>
        <w:jc w:val="both"/>
        <w:rPr>
          <w:b/>
          <w:bCs/>
        </w:rPr>
      </w:pPr>
    </w:p>
    <w:p w14:paraId="68C899EA" w14:textId="77777777" w:rsidR="00F46378" w:rsidRPr="00835E9F" w:rsidRDefault="00F46378" w:rsidP="00F46378">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72C588D6" w14:textId="77777777" w:rsidR="00F46378" w:rsidRPr="00835E9F" w:rsidRDefault="00F46378" w:rsidP="00F46378">
      <w:pPr>
        <w:autoSpaceDE w:val="0"/>
        <w:adjustRightInd w:val="0"/>
        <w:jc w:val="both"/>
        <w:rPr>
          <w:b/>
          <w:bCs/>
        </w:rPr>
      </w:pPr>
      <w:r>
        <w:rPr>
          <w:b/>
          <w:bCs/>
        </w:rPr>
        <w:t>NSE Clearing Ltd</w:t>
      </w:r>
      <w:r w:rsidRPr="00835E9F">
        <w:rPr>
          <w:b/>
          <w:bCs/>
        </w:rPr>
        <w:t xml:space="preserve"> A/</w:t>
      </w:r>
      <w:proofErr w:type="gramStart"/>
      <w:r w:rsidRPr="00835E9F">
        <w:rPr>
          <w:b/>
          <w:bCs/>
        </w:rPr>
        <w:t>c  “</w:t>
      </w:r>
      <w:proofErr w:type="gramEnd"/>
      <w:r w:rsidRPr="00835E9F">
        <w:rPr>
          <w:b/>
          <w:bCs/>
        </w:rPr>
        <w:t xml:space="preserve"> </w:t>
      </w:r>
      <w:r w:rsidRPr="00835E9F">
        <w:rPr>
          <w:i/>
          <w:iCs/>
        </w:rPr>
        <w:t>Member Name</w:t>
      </w:r>
      <w:r w:rsidRPr="00835E9F">
        <w:rPr>
          <w:b/>
          <w:bCs/>
        </w:rPr>
        <w:t xml:space="preserve">” </w:t>
      </w:r>
    </w:p>
    <w:p w14:paraId="1F1F69FD" w14:textId="77777777" w:rsidR="00F46378" w:rsidRPr="00835E9F" w:rsidRDefault="00F46378" w:rsidP="00F46378">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1331C649" w14:textId="77777777" w:rsidR="00F46378" w:rsidRPr="00835E9F" w:rsidRDefault="00F46378" w:rsidP="00F46378">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77909AE9" w14:textId="77777777" w:rsidR="00F46378" w:rsidRPr="00835E9F" w:rsidRDefault="00F46378" w:rsidP="00F46378">
      <w:pPr>
        <w:autoSpaceDE w:val="0"/>
        <w:adjustRightInd w:val="0"/>
        <w:jc w:val="both"/>
      </w:pPr>
      <w:r w:rsidRPr="00835E9F">
        <w:rPr>
          <w:b/>
          <w:bCs/>
        </w:rPr>
        <w:t>Amount (INR)</w:t>
      </w:r>
      <w:r w:rsidRPr="00835E9F">
        <w:rPr>
          <w:b/>
          <w:bCs/>
        </w:rPr>
        <w:tab/>
      </w:r>
      <w:r w:rsidRPr="00835E9F">
        <w:rPr>
          <w:b/>
          <w:bCs/>
        </w:rPr>
        <w:tab/>
        <w:t xml:space="preserve">: </w:t>
      </w:r>
      <w:proofErr w:type="spellStart"/>
      <w:r w:rsidRPr="00835E9F">
        <w:t>Rs</w:t>
      </w:r>
      <w:proofErr w:type="spellEnd"/>
      <w:r w:rsidRPr="00835E9F">
        <w:tab/>
      </w:r>
      <w:r w:rsidRPr="00835E9F">
        <w:tab/>
        <w:t>(</w:t>
      </w:r>
      <w:proofErr w:type="spellStart"/>
      <w:r w:rsidRPr="00835E9F">
        <w:t>Rupees___________________________Only</w:t>
      </w:r>
      <w:proofErr w:type="spellEnd"/>
      <w:r w:rsidRPr="00835E9F">
        <w:t>)</w:t>
      </w:r>
    </w:p>
    <w:p w14:paraId="0193C5EC" w14:textId="77777777" w:rsidR="00F46378" w:rsidRPr="00835E9F" w:rsidRDefault="00F46378" w:rsidP="00F46378">
      <w:pPr>
        <w:autoSpaceDE w:val="0"/>
        <w:adjustRightInd w:val="0"/>
        <w:jc w:val="both"/>
      </w:pPr>
    </w:p>
    <w:p w14:paraId="1D1CAA28" w14:textId="77777777" w:rsidR="00F46378" w:rsidRPr="00835E9F" w:rsidRDefault="00F46378" w:rsidP="00F46378">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6FB87594"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1283AB30"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604B0868"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398E71EC"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 Derivatives</w:t>
      </w:r>
    </w:p>
    <w:p w14:paraId="28B5330B" w14:textId="77777777" w:rsidR="00F46378" w:rsidRPr="00835E9F" w:rsidRDefault="00F46378" w:rsidP="00F46378">
      <w:pPr>
        <w:autoSpaceDE w:val="0"/>
        <w:adjustRightInd w:val="0"/>
        <w:jc w:val="both"/>
        <w:rPr>
          <w:b/>
          <w:bCs/>
        </w:rPr>
      </w:pPr>
    </w:p>
    <w:p w14:paraId="4A73EB56" w14:textId="77777777" w:rsidR="00F46378" w:rsidRPr="00835E9F" w:rsidRDefault="00F46378" w:rsidP="00F46378">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C1820E0" w14:textId="77777777" w:rsidR="00F46378" w:rsidRPr="00835E9F" w:rsidRDefault="00F46378" w:rsidP="00F46378">
      <w:pPr>
        <w:autoSpaceDE w:val="0"/>
        <w:adjustRightInd w:val="0"/>
        <w:jc w:val="both"/>
      </w:pPr>
      <w:r w:rsidRPr="00835E9F">
        <w:rPr>
          <w:b/>
          <w:bCs/>
        </w:rPr>
        <w:t>Trading Member Code</w:t>
      </w:r>
      <w:r w:rsidRPr="00835E9F">
        <w:rPr>
          <w:b/>
          <w:bCs/>
        </w:rPr>
        <w:tab/>
        <w:t>:</w:t>
      </w:r>
      <w:r w:rsidRPr="00835E9F">
        <w:t xml:space="preserve"> ________</w:t>
      </w:r>
    </w:p>
    <w:p w14:paraId="24B21B07" w14:textId="77777777" w:rsidR="00F46378" w:rsidRPr="00835E9F" w:rsidRDefault="00F46378" w:rsidP="00F46378">
      <w:pPr>
        <w:autoSpaceDE w:val="0"/>
        <w:adjustRightInd w:val="0"/>
        <w:jc w:val="both"/>
      </w:pPr>
    </w:p>
    <w:p w14:paraId="5FC3935D" w14:textId="77777777" w:rsidR="00F46378" w:rsidRPr="00835E9F" w:rsidRDefault="00F46378" w:rsidP="00F46378">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t>NCL</w:t>
      </w:r>
      <w:r w:rsidRPr="00835E9F">
        <w:t xml:space="preserve"> dues and we have no objections whatsoever for the same.</w:t>
      </w:r>
    </w:p>
    <w:p w14:paraId="6CF93CFC" w14:textId="77777777" w:rsidR="00F46378" w:rsidRPr="00835E9F" w:rsidRDefault="00F46378" w:rsidP="00F46378">
      <w:pPr>
        <w:autoSpaceDE w:val="0"/>
        <w:adjustRightInd w:val="0"/>
        <w:jc w:val="both"/>
      </w:pPr>
      <w:r w:rsidRPr="00835E9F">
        <w:t xml:space="preserve"> </w:t>
      </w:r>
    </w:p>
    <w:p w14:paraId="30A58676" w14:textId="77777777" w:rsidR="00F46378" w:rsidRPr="00835E9F" w:rsidRDefault="00F46378" w:rsidP="00F46378">
      <w:pPr>
        <w:autoSpaceDE w:val="0"/>
        <w:adjustRightInd w:val="0"/>
        <w:jc w:val="both"/>
      </w:pPr>
      <w:r w:rsidRPr="00835E9F">
        <w:t>I/We agree that you may renew the FDR for periods of one year each time till the FDR is released by you.</w:t>
      </w:r>
    </w:p>
    <w:p w14:paraId="59241A88" w14:textId="77777777" w:rsidR="00F46378" w:rsidRPr="00835E9F" w:rsidRDefault="00F46378" w:rsidP="00F46378">
      <w:pPr>
        <w:autoSpaceDE w:val="0"/>
        <w:adjustRightInd w:val="0"/>
        <w:jc w:val="both"/>
      </w:pPr>
      <w:r w:rsidRPr="00835E9F">
        <w:t xml:space="preserve"> </w:t>
      </w:r>
    </w:p>
    <w:p w14:paraId="591AC00D" w14:textId="77777777" w:rsidR="00F46378" w:rsidRPr="00835E9F" w:rsidRDefault="00F46378" w:rsidP="00F46378">
      <w:pPr>
        <w:autoSpaceDE w:val="0"/>
        <w:adjustRightInd w:val="0"/>
        <w:jc w:val="both"/>
      </w:pPr>
      <w:r w:rsidRPr="00835E9F">
        <w:lastRenderedPageBreak/>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72469B18" w14:textId="77777777" w:rsidR="00F46378" w:rsidRPr="00835E9F" w:rsidRDefault="00F46378" w:rsidP="00F46378">
      <w:pPr>
        <w:autoSpaceDE w:val="0"/>
        <w:adjustRightInd w:val="0"/>
        <w:jc w:val="both"/>
      </w:pPr>
      <w:r w:rsidRPr="00835E9F">
        <w:t xml:space="preserve"> </w:t>
      </w:r>
    </w:p>
    <w:p w14:paraId="19B8E8E6" w14:textId="77777777" w:rsidR="00F46378" w:rsidRPr="00835E9F" w:rsidRDefault="00F46378" w:rsidP="00F46378">
      <w:pPr>
        <w:autoSpaceDE w:val="0"/>
        <w:adjustRightInd w:val="0"/>
        <w:jc w:val="both"/>
      </w:pPr>
      <w:r w:rsidRPr="00835E9F">
        <w:t xml:space="preserve">Yours faithfully, </w:t>
      </w:r>
    </w:p>
    <w:p w14:paraId="65CB78B9" w14:textId="77777777" w:rsidR="0062112E" w:rsidRPr="001773ED" w:rsidRDefault="00F46378" w:rsidP="00F46378">
      <w:pPr>
        <w:adjustRightInd w:val="0"/>
        <w:jc w:val="both"/>
        <w:rPr>
          <w:lang w:val="fr-FR"/>
        </w:rPr>
      </w:pPr>
      <w:proofErr w:type="spellStart"/>
      <w:r w:rsidRPr="00835E9F">
        <w:t>Authorised</w:t>
      </w:r>
      <w:proofErr w:type="spellEnd"/>
      <w:r w:rsidRPr="00835E9F">
        <w:t xml:space="preserve"> Signatory </w:t>
      </w:r>
      <w:r w:rsidRPr="00835E9F">
        <w:rPr>
          <w:b/>
          <w:bCs/>
          <w:i/>
          <w:iCs/>
        </w:rPr>
        <w:t>(Seal and Signature)</w:t>
      </w:r>
    </w:p>
    <w:p w14:paraId="49E341C0" w14:textId="77777777" w:rsidR="0062112E" w:rsidRPr="001773ED" w:rsidRDefault="0062112E" w:rsidP="0062112E">
      <w:pPr>
        <w:adjustRightInd w:val="0"/>
        <w:jc w:val="both"/>
        <w:rPr>
          <w:lang w:val="fr-FR"/>
        </w:rPr>
      </w:pPr>
    </w:p>
    <w:p w14:paraId="2E5E35D9" w14:textId="77777777" w:rsidR="0062112E" w:rsidRPr="00835E9F" w:rsidRDefault="0062112E" w:rsidP="00DB69B7">
      <w:pPr>
        <w:adjustRightInd w:val="0"/>
        <w:rPr>
          <w:lang w:val="en-IN"/>
        </w:rPr>
      </w:pPr>
    </w:p>
    <w:p w14:paraId="6F448A2A" w14:textId="77777777" w:rsidR="005B0591" w:rsidRPr="001773ED" w:rsidRDefault="005B0591" w:rsidP="00E239D0">
      <w:pPr>
        <w:pStyle w:val="Heading1"/>
      </w:pPr>
      <w:bookmarkStart w:id="16" w:name="_Toc528589245"/>
      <w:bookmarkStart w:id="17" w:name="_Toc528589591"/>
      <w:bookmarkStart w:id="18" w:name="_Toc528589936"/>
      <w:bookmarkStart w:id="19" w:name="_Toc528590281"/>
      <w:bookmarkStart w:id="20" w:name="_Toc528590626"/>
      <w:bookmarkStart w:id="21" w:name="_Toc528590971"/>
      <w:bookmarkStart w:id="22" w:name="_Toc528591316"/>
      <w:bookmarkStart w:id="23" w:name="_Toc528591661"/>
      <w:bookmarkStart w:id="24" w:name="_Toc528592006"/>
      <w:bookmarkStart w:id="25" w:name="_Toc528592351"/>
      <w:bookmarkStart w:id="26" w:name="_Toc528592695"/>
      <w:bookmarkStart w:id="27" w:name="_Toc528593040"/>
      <w:bookmarkStart w:id="28" w:name="_Toc528593385"/>
      <w:bookmarkStart w:id="29" w:name="_Toc528593730"/>
      <w:bookmarkStart w:id="30" w:name="_Toc528594075"/>
      <w:bookmarkStart w:id="31" w:name="_Toc528594420"/>
      <w:bookmarkStart w:id="32" w:name="_Toc528864803"/>
      <w:bookmarkStart w:id="33" w:name="_Toc5288651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773ED">
        <w:br w:type="page"/>
      </w:r>
      <w:r w:rsidR="008355D5" w:rsidRPr="001773ED">
        <w:lastRenderedPageBreak/>
        <w:t xml:space="preserve"> </w:t>
      </w:r>
      <w:bookmarkStart w:id="34" w:name="_Toc55566532"/>
      <w:r w:rsidRPr="001773ED">
        <w:t>Format of letter to be provided by Bank issuing FDR to the custodian</w:t>
      </w:r>
      <w:bookmarkEnd w:id="34"/>
    </w:p>
    <w:p w14:paraId="33756046" w14:textId="77777777" w:rsidR="005B0591" w:rsidRPr="001773ED" w:rsidRDefault="005B0591" w:rsidP="005B0591">
      <w:pPr>
        <w:adjustRightInd w:val="0"/>
        <w:jc w:val="center"/>
        <w:rPr>
          <w:b/>
        </w:rPr>
      </w:pPr>
      <w:r w:rsidRPr="001773ED">
        <w:t>(To be typed on bank’s letter head)</w:t>
      </w:r>
    </w:p>
    <w:p w14:paraId="38FB3060" w14:textId="77777777" w:rsidR="005B0591" w:rsidRPr="001773ED" w:rsidRDefault="005B0591" w:rsidP="005B0591">
      <w:pPr>
        <w:adjustRightInd w:val="0"/>
        <w:jc w:val="both"/>
      </w:pPr>
    </w:p>
    <w:p w14:paraId="177BAFA4" w14:textId="77777777" w:rsidR="005B0591" w:rsidRPr="001773ED" w:rsidRDefault="005B0591" w:rsidP="005B0591">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7F0DD51B" w14:textId="77777777" w:rsidR="005B0591" w:rsidRPr="001773ED" w:rsidRDefault="005B0591" w:rsidP="005B0591">
      <w:pPr>
        <w:adjustRightInd w:val="0"/>
        <w:jc w:val="both"/>
        <w:rPr>
          <w:lang w:val="en-IN"/>
        </w:rPr>
      </w:pPr>
    </w:p>
    <w:p w14:paraId="50B5654B" w14:textId="77777777" w:rsidR="005B0591" w:rsidRPr="001773ED" w:rsidRDefault="005B0591" w:rsidP="005B0591">
      <w:pPr>
        <w:adjustRightInd w:val="0"/>
        <w:jc w:val="both"/>
        <w:rPr>
          <w:lang w:val="en-IN"/>
        </w:rPr>
      </w:pPr>
      <w:r w:rsidRPr="001773ED">
        <w:rPr>
          <w:lang w:val="en-IN"/>
        </w:rPr>
        <w:t>Name &amp; Address of the Custodian</w:t>
      </w:r>
    </w:p>
    <w:p w14:paraId="59FBCB15" w14:textId="77777777" w:rsidR="005B0591" w:rsidRPr="001773ED" w:rsidRDefault="005B0591" w:rsidP="005B0591">
      <w:pPr>
        <w:adjustRightInd w:val="0"/>
        <w:jc w:val="both"/>
        <w:rPr>
          <w:lang w:val="en-IN"/>
        </w:rPr>
      </w:pPr>
    </w:p>
    <w:p w14:paraId="2BAAC07E" w14:textId="77777777" w:rsidR="005B0591" w:rsidRPr="001773ED" w:rsidRDefault="005B0591" w:rsidP="005B0591">
      <w:pPr>
        <w:adjustRightInd w:val="0"/>
        <w:jc w:val="both"/>
        <w:rPr>
          <w:lang w:val="en-IN"/>
        </w:rPr>
      </w:pPr>
      <w:r w:rsidRPr="001773ED">
        <w:rPr>
          <w:lang w:val="en-IN"/>
        </w:rPr>
        <w:t>Dear Sir,</w:t>
      </w:r>
    </w:p>
    <w:p w14:paraId="50A76FC6" w14:textId="77777777" w:rsidR="005B0591" w:rsidRPr="001773ED" w:rsidRDefault="005B0591" w:rsidP="005B0591">
      <w:pPr>
        <w:adjustRightInd w:val="0"/>
        <w:jc w:val="both"/>
        <w:rPr>
          <w:lang w:val="en-IN"/>
        </w:rPr>
      </w:pPr>
    </w:p>
    <w:p w14:paraId="4277DC24" w14:textId="77777777" w:rsidR="005B0591" w:rsidRPr="001773ED" w:rsidRDefault="005B0591" w:rsidP="005B0591">
      <w:pPr>
        <w:adjustRightInd w:val="0"/>
        <w:jc w:val="both"/>
        <w:rPr>
          <w:lang w:val="en-IN"/>
        </w:rPr>
      </w:pPr>
      <w:r w:rsidRPr="001773ED">
        <w:rPr>
          <w:lang w:val="en-IN"/>
        </w:rPr>
        <w:t xml:space="preserve">We refer to the fixed deposit receipt (FDR) bearing no. ______________ issued for </w:t>
      </w:r>
      <w:proofErr w:type="spellStart"/>
      <w:r w:rsidRPr="001773ED">
        <w:rPr>
          <w:lang w:val="en-IN"/>
        </w:rPr>
        <w:t>Rs</w:t>
      </w:r>
      <w:proofErr w:type="spellEnd"/>
      <w:r w:rsidRPr="001773ED">
        <w:rPr>
          <w:lang w:val="en-IN"/>
        </w:rPr>
        <w:t>.__________</w:t>
      </w:r>
      <w:proofErr w:type="gramStart"/>
      <w:r w:rsidRPr="001773ED">
        <w:rPr>
          <w:lang w:val="en-IN"/>
        </w:rPr>
        <w:t>_  (</w:t>
      </w:r>
      <w:proofErr w:type="gramEnd"/>
      <w:r w:rsidRPr="001773ED">
        <w:rPr>
          <w:lang w:val="en-IN"/>
        </w:rPr>
        <w:t xml:space="preserve"> </w:t>
      </w:r>
      <w:proofErr w:type="spellStart"/>
      <w:r w:rsidRPr="001773ED">
        <w:rPr>
          <w:lang w:val="en-IN"/>
        </w:rPr>
        <w:t>Rs</w:t>
      </w:r>
      <w:proofErr w:type="spellEnd"/>
      <w:r w:rsidRPr="001773ED">
        <w:rPr>
          <w:lang w:val="en-IN"/>
        </w:rPr>
        <w:t xml:space="preserve"> in words)  in your name A/c. “</w:t>
      </w:r>
      <w:r w:rsidRPr="001773ED">
        <w:rPr>
          <w:i/>
          <w:lang w:val="en-IN"/>
        </w:rPr>
        <w:t>Member's name</w:t>
      </w:r>
      <w:r w:rsidRPr="001773ED">
        <w:rPr>
          <w:lang w:val="en-IN"/>
        </w:rPr>
        <w:t>”</w:t>
      </w:r>
    </w:p>
    <w:p w14:paraId="0B45296C" w14:textId="77777777" w:rsidR="005B0591" w:rsidRPr="001773ED" w:rsidRDefault="005B0591" w:rsidP="005B0591">
      <w:pPr>
        <w:adjustRightInd w:val="0"/>
        <w:jc w:val="both"/>
        <w:rPr>
          <w:lang w:val="en-IN"/>
        </w:rPr>
      </w:pPr>
    </w:p>
    <w:p w14:paraId="7752CDA0" w14:textId="77777777" w:rsidR="005B0591" w:rsidRPr="001773ED" w:rsidRDefault="005B0591" w:rsidP="005B0591">
      <w:pPr>
        <w:adjustRightInd w:val="0"/>
        <w:jc w:val="both"/>
        <w:rPr>
          <w:lang w:val="en-IN"/>
        </w:rPr>
      </w:pPr>
      <w:r w:rsidRPr="001773ED">
        <w:rPr>
          <w:lang w:val="en-IN"/>
        </w:rPr>
        <w:t>We hereby agree and confirm that</w:t>
      </w:r>
    </w:p>
    <w:p w14:paraId="3EA77893" w14:textId="77777777" w:rsidR="002B1D9D" w:rsidRPr="001773ED" w:rsidRDefault="002B1D9D" w:rsidP="005B0591">
      <w:pPr>
        <w:adjustRightInd w:val="0"/>
        <w:jc w:val="both"/>
        <w:rPr>
          <w:lang w:val="en-IN"/>
        </w:rPr>
      </w:pPr>
    </w:p>
    <w:p w14:paraId="39C96636" w14:textId="77777777" w:rsidR="005B0591" w:rsidRPr="001773ED" w:rsidRDefault="005B0591" w:rsidP="005B0591">
      <w:pPr>
        <w:adjustRightInd w:val="0"/>
        <w:jc w:val="both"/>
        <w:rPr>
          <w:lang w:val="en-IN"/>
        </w:rPr>
      </w:pPr>
    </w:p>
    <w:p w14:paraId="7E62F20A" w14:textId="77777777" w:rsidR="002B1D9D" w:rsidRPr="001773ED" w:rsidRDefault="002B1D9D" w:rsidP="000A4662">
      <w:pPr>
        <w:numPr>
          <w:ilvl w:val="0"/>
          <w:numId w:val="2"/>
        </w:numPr>
        <w:adjustRightInd w:val="0"/>
        <w:jc w:val="both"/>
        <w:rPr>
          <w:lang w:val="en-IN"/>
        </w:rPr>
      </w:pPr>
      <w:r w:rsidRPr="001773ED">
        <w:rPr>
          <w:lang w:val="en-IN"/>
        </w:rPr>
        <w:t>There is no lock in period for encashment of the said FDR.</w:t>
      </w:r>
    </w:p>
    <w:p w14:paraId="34EC7453" w14:textId="77777777" w:rsidR="002B1D9D" w:rsidRPr="001773ED" w:rsidRDefault="002B1D9D" w:rsidP="000A4662">
      <w:pPr>
        <w:numPr>
          <w:ilvl w:val="0"/>
          <w:numId w:val="2"/>
        </w:numPr>
        <w:adjustRightInd w:val="0"/>
        <w:spacing w:line="240" w:lineRule="atLeast"/>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6E377661" w14:textId="77777777" w:rsidR="005B0591" w:rsidRPr="001773ED" w:rsidRDefault="005B0591" w:rsidP="000A4662">
      <w:pPr>
        <w:numPr>
          <w:ilvl w:val="0"/>
          <w:numId w:val="2"/>
        </w:numPr>
        <w:adjustRightInd w:val="0"/>
        <w:jc w:val="both"/>
        <w:rPr>
          <w:lang w:val="en-IN"/>
        </w:rPr>
      </w:pPr>
      <w:r w:rsidRPr="001773ED">
        <w:rPr>
          <w:lang w:val="en-IN"/>
        </w:rPr>
        <w:t>Encashment whether premature or otherwise would not require any clearance from any other authority / person.</w:t>
      </w:r>
    </w:p>
    <w:p w14:paraId="60C56C76" w14:textId="77777777" w:rsidR="005B0591" w:rsidRPr="001773ED" w:rsidRDefault="005B0591" w:rsidP="000A4662">
      <w:pPr>
        <w:numPr>
          <w:ilvl w:val="0"/>
          <w:numId w:val="2"/>
        </w:numPr>
        <w:ind w:right="-270"/>
        <w:jc w:val="both"/>
        <w:rPr>
          <w:lang w:val="en-IN"/>
        </w:rPr>
      </w:pPr>
      <w:r w:rsidRPr="001773ED">
        <w:rPr>
          <w:lang w:val="en-IN"/>
        </w:rPr>
        <w:t>On encashment of the FDR by you, the interest accrued thereon will also be released to you.</w:t>
      </w:r>
    </w:p>
    <w:p w14:paraId="10DEC336" w14:textId="77777777" w:rsidR="005B0591" w:rsidRPr="001773ED" w:rsidRDefault="005B0591" w:rsidP="000A4662">
      <w:pPr>
        <w:numPr>
          <w:ilvl w:val="0"/>
          <w:numId w:val="2"/>
        </w:numPr>
        <w:ind w:left="540" w:right="-270" w:hanging="540"/>
        <w:jc w:val="both"/>
        <w:rPr>
          <w:lang w:val="en-IN"/>
        </w:rPr>
      </w:pPr>
      <w:r w:rsidRPr="001773ED">
        <w:rPr>
          <w:lang w:val="en-IN"/>
        </w:rPr>
        <w:t>The FDR will be renewed for such periods as may be instructed by you.</w:t>
      </w:r>
    </w:p>
    <w:p w14:paraId="4CF3A803" w14:textId="77777777" w:rsidR="005B0591" w:rsidRPr="001773ED" w:rsidRDefault="005B0591" w:rsidP="000A4662">
      <w:pPr>
        <w:numPr>
          <w:ilvl w:val="0"/>
          <w:numId w:val="2"/>
        </w:numPr>
        <w:adjustRightInd w:val="0"/>
        <w:jc w:val="both"/>
        <w:rPr>
          <w:lang w:val="en-IN"/>
        </w:rPr>
      </w:pPr>
      <w:r w:rsidRPr="001773ED">
        <w:rPr>
          <w:lang w:val="en-IN"/>
        </w:rPr>
        <w:t>The FDR is payable at Mumbai (In case FDR is issued from places other than Mumbai, Delhi, Kolkata, Chennai, Ahmedabad and Hyderabad)</w:t>
      </w:r>
    </w:p>
    <w:p w14:paraId="3A815A2D" w14:textId="77777777" w:rsidR="005B0591" w:rsidRPr="001773ED" w:rsidRDefault="005B0591" w:rsidP="005B0591">
      <w:pPr>
        <w:adjustRightInd w:val="0"/>
        <w:jc w:val="both"/>
        <w:rPr>
          <w:lang w:val="en-IN"/>
        </w:rPr>
      </w:pPr>
    </w:p>
    <w:p w14:paraId="0F6D3715" w14:textId="77777777" w:rsidR="005B0591" w:rsidRPr="001773ED" w:rsidRDefault="005B0591" w:rsidP="005B0591">
      <w:pPr>
        <w:adjustRightInd w:val="0"/>
        <w:jc w:val="both"/>
        <w:rPr>
          <w:lang w:val="en-IN"/>
        </w:rPr>
      </w:pPr>
    </w:p>
    <w:p w14:paraId="6BE6E616" w14:textId="77777777" w:rsidR="005B0591" w:rsidRPr="001773ED" w:rsidRDefault="005B0591" w:rsidP="005B0591">
      <w:pPr>
        <w:adjustRightInd w:val="0"/>
        <w:jc w:val="both"/>
        <w:rPr>
          <w:lang w:val="en-IN"/>
        </w:rPr>
      </w:pPr>
    </w:p>
    <w:p w14:paraId="1415C272" w14:textId="77777777" w:rsidR="005B0591" w:rsidRPr="001773ED" w:rsidRDefault="005B0591" w:rsidP="005B0591">
      <w:pPr>
        <w:ind w:right="-270"/>
        <w:jc w:val="both"/>
        <w:rPr>
          <w:lang w:val="en-IN"/>
        </w:rPr>
      </w:pPr>
      <w:r w:rsidRPr="001773ED">
        <w:rPr>
          <w:lang w:val="en-IN"/>
        </w:rPr>
        <w:t>Yours faithfully,</w:t>
      </w:r>
    </w:p>
    <w:p w14:paraId="21D14AFC" w14:textId="77777777" w:rsidR="005B0591" w:rsidRPr="001773ED" w:rsidRDefault="005B0591" w:rsidP="005B0591">
      <w:pPr>
        <w:ind w:right="-270"/>
        <w:jc w:val="both"/>
        <w:rPr>
          <w:lang w:val="en-IN"/>
        </w:rPr>
      </w:pPr>
    </w:p>
    <w:p w14:paraId="75366888" w14:textId="77777777" w:rsidR="005B0591" w:rsidRPr="001773ED" w:rsidRDefault="005B0591" w:rsidP="005B0591">
      <w:pPr>
        <w:ind w:right="-270"/>
        <w:jc w:val="both"/>
        <w:rPr>
          <w:lang w:val="en-IN"/>
        </w:rPr>
      </w:pPr>
    </w:p>
    <w:p w14:paraId="43551215" w14:textId="77777777" w:rsidR="005B0591" w:rsidRPr="001773ED" w:rsidRDefault="005B0591" w:rsidP="005B0591">
      <w:pPr>
        <w:ind w:right="-270"/>
        <w:jc w:val="both"/>
        <w:rPr>
          <w:b/>
          <w:lang w:val="en-IN"/>
        </w:rPr>
      </w:pPr>
      <w:r w:rsidRPr="001773ED">
        <w:rPr>
          <w:b/>
          <w:lang w:val="en-IN"/>
        </w:rPr>
        <w:t>Authorised Signatory</w:t>
      </w:r>
    </w:p>
    <w:p w14:paraId="31A38007" w14:textId="77777777" w:rsidR="00E72802" w:rsidRPr="001773ED" w:rsidRDefault="005B0591" w:rsidP="00E72802">
      <w:pPr>
        <w:overflowPunct w:val="0"/>
        <w:adjustRightInd w:val="0"/>
      </w:pPr>
      <w:r w:rsidRPr="001773ED">
        <w:t>________ Bank Ltd.</w:t>
      </w:r>
    </w:p>
    <w:p w14:paraId="6873628F" w14:textId="77777777" w:rsidR="00D33F8C" w:rsidRPr="001773ED" w:rsidRDefault="00D33F8C" w:rsidP="00E72802">
      <w:pPr>
        <w:overflowPunct w:val="0"/>
        <w:adjustRightInd w:val="0"/>
      </w:pPr>
    </w:p>
    <w:p w14:paraId="2D98F5DF" w14:textId="77777777" w:rsidR="00D33F8C" w:rsidRPr="001773ED" w:rsidRDefault="00D33F8C" w:rsidP="00E72802">
      <w:pPr>
        <w:overflowPunct w:val="0"/>
        <w:adjustRightInd w:val="0"/>
      </w:pPr>
    </w:p>
    <w:p w14:paraId="601D3165" w14:textId="77777777" w:rsidR="00F46378" w:rsidRPr="001773ED" w:rsidRDefault="00F46378" w:rsidP="00E72802">
      <w:pPr>
        <w:overflowPunct w:val="0"/>
        <w:adjustRightInd w:val="0"/>
      </w:pPr>
    </w:p>
    <w:p w14:paraId="5AFCD12C" w14:textId="77777777" w:rsidR="00D33F8C" w:rsidRPr="001773ED" w:rsidRDefault="00D33F8C" w:rsidP="00E72802">
      <w:pPr>
        <w:overflowPunct w:val="0"/>
        <w:adjustRightInd w:val="0"/>
      </w:pPr>
    </w:p>
    <w:p w14:paraId="2FF16AE3" w14:textId="77777777" w:rsidR="00D33F8C" w:rsidRPr="001773ED" w:rsidRDefault="00D33F8C" w:rsidP="00E72802">
      <w:pPr>
        <w:overflowPunct w:val="0"/>
        <w:adjustRightInd w:val="0"/>
      </w:pPr>
    </w:p>
    <w:p w14:paraId="5B9E6180" w14:textId="77777777" w:rsidR="00D33F8C" w:rsidRPr="001773ED" w:rsidRDefault="00D33F8C" w:rsidP="00E72802">
      <w:pPr>
        <w:overflowPunct w:val="0"/>
        <w:adjustRightInd w:val="0"/>
      </w:pPr>
    </w:p>
    <w:p w14:paraId="660F5FF0" w14:textId="77777777" w:rsidR="00D33F8C" w:rsidRPr="001773ED" w:rsidRDefault="00D33F8C" w:rsidP="00E72802">
      <w:pPr>
        <w:overflowPunct w:val="0"/>
        <w:adjustRightInd w:val="0"/>
      </w:pPr>
    </w:p>
    <w:p w14:paraId="76E05E5D" w14:textId="77777777" w:rsidR="00F46378" w:rsidRPr="001773ED" w:rsidRDefault="00D33F8C" w:rsidP="00F46378">
      <w:pPr>
        <w:jc w:val="center"/>
        <w:rPr>
          <w:b/>
          <w:lang w:val="en-IN"/>
        </w:rPr>
      </w:pPr>
      <w:r w:rsidRPr="001773ED">
        <w:br w:type="page"/>
      </w:r>
    </w:p>
    <w:p w14:paraId="1891105F" w14:textId="77777777" w:rsidR="00F46378" w:rsidRPr="001773ED" w:rsidRDefault="00F46378" w:rsidP="00F46378">
      <w:pPr>
        <w:pStyle w:val="Heading1"/>
      </w:pPr>
      <w:bookmarkStart w:id="35" w:name="_Toc55566533"/>
      <w:r w:rsidRPr="001773ED">
        <w:lastRenderedPageBreak/>
        <w:t>Format of letter to be provided by Bank issuing FDR to the Clearing Corporation</w:t>
      </w:r>
      <w:bookmarkEnd w:id="35"/>
    </w:p>
    <w:p w14:paraId="102DC649" w14:textId="77777777" w:rsidR="00F46378" w:rsidRPr="001773ED" w:rsidRDefault="00F46378" w:rsidP="00F46378">
      <w:pPr>
        <w:adjustRightInd w:val="0"/>
        <w:jc w:val="center"/>
        <w:rPr>
          <w:b/>
        </w:rPr>
      </w:pPr>
      <w:r w:rsidRPr="001773ED">
        <w:t xml:space="preserve"> (To be typed on bank’s letter head)</w:t>
      </w:r>
    </w:p>
    <w:p w14:paraId="471C93B8" w14:textId="77777777" w:rsidR="00F46378" w:rsidRPr="001773ED" w:rsidRDefault="00F46378" w:rsidP="00F46378">
      <w:pPr>
        <w:adjustRightInd w:val="0"/>
        <w:jc w:val="both"/>
      </w:pPr>
    </w:p>
    <w:p w14:paraId="2E5BD256"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13A0F494" w14:textId="77777777" w:rsidR="00F46378" w:rsidRPr="00835E9F" w:rsidRDefault="00F46378" w:rsidP="00F46378">
      <w:pPr>
        <w:adjustRightInd w:val="0"/>
        <w:jc w:val="both"/>
        <w:rPr>
          <w:lang w:val="en-IN"/>
        </w:rPr>
      </w:pPr>
    </w:p>
    <w:p w14:paraId="20D3823F" w14:textId="77777777" w:rsidR="00F46378" w:rsidRPr="00835E9F" w:rsidRDefault="00F46378" w:rsidP="00F46378">
      <w:pPr>
        <w:adjustRightInd w:val="0"/>
        <w:jc w:val="both"/>
        <w:rPr>
          <w:lang w:val="en-IN"/>
        </w:rPr>
      </w:pPr>
      <w:r>
        <w:rPr>
          <w:lang w:val="en-IN"/>
        </w:rPr>
        <w:t>NSE Clearing Limited</w:t>
      </w:r>
    </w:p>
    <w:p w14:paraId="6D38725E" w14:textId="77777777" w:rsidR="00F46378" w:rsidRPr="00835E9F" w:rsidRDefault="00F46378" w:rsidP="00F46378">
      <w:pPr>
        <w:adjustRightInd w:val="0"/>
        <w:jc w:val="both"/>
        <w:rPr>
          <w:lang w:val="pt-BR"/>
        </w:rPr>
      </w:pPr>
      <w:r w:rsidRPr="00835E9F">
        <w:rPr>
          <w:lang w:val="pt-BR"/>
        </w:rPr>
        <w:t>Exchange Plaza</w:t>
      </w:r>
    </w:p>
    <w:p w14:paraId="298864EE" w14:textId="77777777" w:rsidR="00F46378" w:rsidRPr="00835E9F" w:rsidRDefault="00F46378" w:rsidP="00F46378">
      <w:pPr>
        <w:adjustRightInd w:val="0"/>
        <w:jc w:val="both"/>
        <w:rPr>
          <w:lang w:val="pt-BR"/>
        </w:rPr>
      </w:pPr>
      <w:r w:rsidRPr="00835E9F">
        <w:rPr>
          <w:lang w:val="pt-BR"/>
        </w:rPr>
        <w:t xml:space="preserve">Bandra Kurla Complex </w:t>
      </w:r>
    </w:p>
    <w:p w14:paraId="7094BDC6" w14:textId="77777777" w:rsidR="00F46378" w:rsidRPr="00835E9F" w:rsidRDefault="00F46378" w:rsidP="00F46378">
      <w:pPr>
        <w:adjustRightInd w:val="0"/>
        <w:jc w:val="both"/>
        <w:rPr>
          <w:lang w:val="pt-BR"/>
        </w:rPr>
      </w:pPr>
      <w:r w:rsidRPr="00835E9F">
        <w:rPr>
          <w:lang w:val="pt-BR"/>
        </w:rPr>
        <w:t>Bandra (E)</w:t>
      </w:r>
    </w:p>
    <w:p w14:paraId="1541416E" w14:textId="77777777" w:rsidR="00F46378" w:rsidRPr="00835E9F" w:rsidRDefault="00F46378" w:rsidP="00F46378">
      <w:pPr>
        <w:adjustRightInd w:val="0"/>
        <w:jc w:val="both"/>
        <w:rPr>
          <w:lang w:val="fr-FR"/>
        </w:rPr>
      </w:pPr>
      <w:r w:rsidRPr="00835E9F">
        <w:rPr>
          <w:lang w:val="fr-FR"/>
        </w:rPr>
        <w:t>Mumbai-400 051</w:t>
      </w:r>
    </w:p>
    <w:p w14:paraId="0377CD0A" w14:textId="77777777" w:rsidR="00F46378" w:rsidRPr="00835E9F" w:rsidRDefault="00F46378" w:rsidP="00F46378">
      <w:pPr>
        <w:adjustRightInd w:val="0"/>
        <w:jc w:val="both"/>
        <w:rPr>
          <w:lang w:val="fr-FR"/>
        </w:rPr>
      </w:pPr>
    </w:p>
    <w:p w14:paraId="2601B554" w14:textId="77777777" w:rsidR="00F46378" w:rsidRPr="00835E9F" w:rsidRDefault="00F46378" w:rsidP="00F46378">
      <w:pPr>
        <w:adjustRightInd w:val="0"/>
        <w:jc w:val="both"/>
        <w:rPr>
          <w:lang w:val="fr-FR"/>
        </w:rPr>
      </w:pPr>
    </w:p>
    <w:p w14:paraId="2A960FF0" w14:textId="77777777" w:rsidR="00F46378" w:rsidRPr="00835E9F" w:rsidRDefault="00F46378" w:rsidP="00F46378">
      <w:pPr>
        <w:adjustRightInd w:val="0"/>
        <w:jc w:val="both"/>
        <w:rPr>
          <w:lang w:val="fr-FR"/>
        </w:rPr>
      </w:pPr>
      <w:proofErr w:type="spellStart"/>
      <w:r w:rsidRPr="00835E9F">
        <w:rPr>
          <w:lang w:val="fr-FR"/>
        </w:rPr>
        <w:t>Dear</w:t>
      </w:r>
      <w:proofErr w:type="spellEnd"/>
      <w:r w:rsidRPr="00835E9F">
        <w:rPr>
          <w:lang w:val="fr-FR"/>
        </w:rPr>
        <w:t xml:space="preserve"> Sir,</w:t>
      </w:r>
    </w:p>
    <w:p w14:paraId="59EE3B69" w14:textId="77777777" w:rsidR="00F46378" w:rsidRPr="00835E9F" w:rsidRDefault="00F46378" w:rsidP="00F46378">
      <w:pPr>
        <w:adjustRightInd w:val="0"/>
        <w:jc w:val="both"/>
        <w:rPr>
          <w:lang w:val="fr-FR"/>
        </w:rPr>
      </w:pPr>
    </w:p>
    <w:p w14:paraId="236A0117" w14:textId="77777777" w:rsidR="00F46378" w:rsidRPr="00835E9F" w:rsidRDefault="00F46378" w:rsidP="00F46378">
      <w:pPr>
        <w:adjustRightInd w:val="0"/>
        <w:jc w:val="both"/>
        <w:rPr>
          <w:lang w:val="en-IN"/>
        </w:rPr>
      </w:pPr>
      <w:r w:rsidRPr="00835E9F">
        <w:rPr>
          <w:lang w:val="en-IN"/>
        </w:rPr>
        <w:t xml:space="preserve">We refer to the fixed deposit receipt (FDR) bearing no. ______________ issued for </w:t>
      </w:r>
      <w:proofErr w:type="spellStart"/>
      <w:r w:rsidRPr="00835E9F">
        <w:rPr>
          <w:lang w:val="en-IN"/>
        </w:rPr>
        <w:t>Rs</w:t>
      </w:r>
      <w:proofErr w:type="spellEnd"/>
      <w:r w:rsidRPr="00835E9F">
        <w:rPr>
          <w:lang w:val="en-IN"/>
        </w:rPr>
        <w:t>.__________</w:t>
      </w:r>
      <w:proofErr w:type="gramStart"/>
      <w:r w:rsidRPr="00835E9F">
        <w:rPr>
          <w:lang w:val="en-IN"/>
        </w:rPr>
        <w:t>_ ,</w:t>
      </w:r>
      <w:proofErr w:type="gramEnd"/>
      <w:r w:rsidRPr="00835E9F">
        <w:rPr>
          <w:lang w:val="en-IN"/>
        </w:rPr>
        <w:t xml:space="preserve"> ( </w:t>
      </w:r>
      <w:proofErr w:type="spellStart"/>
      <w:r w:rsidRPr="00835E9F">
        <w:rPr>
          <w:lang w:val="en-IN"/>
        </w:rPr>
        <w:t>Rs</w:t>
      </w:r>
      <w:proofErr w:type="spellEnd"/>
      <w:r w:rsidRPr="00835E9F">
        <w:rPr>
          <w:lang w:val="en-IN"/>
        </w:rPr>
        <w:t xml:space="preserve"> in words)  in your name A/c </w:t>
      </w:r>
      <w:r w:rsidRPr="00835E9F">
        <w:rPr>
          <w:i/>
          <w:lang w:val="en-IN"/>
        </w:rPr>
        <w:t>“Member's name”</w:t>
      </w:r>
    </w:p>
    <w:p w14:paraId="34B88FF2" w14:textId="77777777" w:rsidR="00F46378" w:rsidRPr="00835E9F" w:rsidRDefault="00F46378" w:rsidP="00F46378">
      <w:pPr>
        <w:adjustRightInd w:val="0"/>
        <w:jc w:val="both"/>
        <w:rPr>
          <w:lang w:val="en-IN"/>
        </w:rPr>
      </w:pPr>
    </w:p>
    <w:p w14:paraId="2777006C" w14:textId="77777777" w:rsidR="00F46378" w:rsidRPr="00835E9F" w:rsidRDefault="00F46378" w:rsidP="00F46378">
      <w:pPr>
        <w:adjustRightInd w:val="0"/>
        <w:jc w:val="both"/>
        <w:rPr>
          <w:lang w:val="en-IN"/>
        </w:rPr>
      </w:pPr>
      <w:r w:rsidRPr="00835E9F">
        <w:rPr>
          <w:lang w:val="en-IN"/>
        </w:rPr>
        <w:t>We hereby agree and confirm that</w:t>
      </w:r>
    </w:p>
    <w:p w14:paraId="1B57E9FB" w14:textId="77777777" w:rsidR="00F46378" w:rsidRPr="00835E9F" w:rsidRDefault="00F46378" w:rsidP="00F46378">
      <w:pPr>
        <w:adjustRightInd w:val="0"/>
        <w:jc w:val="both"/>
        <w:rPr>
          <w:lang w:val="en-IN"/>
        </w:rPr>
      </w:pPr>
    </w:p>
    <w:p w14:paraId="16B8053F"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There is no lock in period for encashment of the said FDR.</w:t>
      </w:r>
    </w:p>
    <w:p w14:paraId="2CAE0B2B"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2BEF3CD3"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13FD3A14"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On encashment of the FDR by you, the interest accrued thereon will also be released to you.</w:t>
      </w:r>
    </w:p>
    <w:p w14:paraId="74A9D96B"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will be renewed for such periods as may be instructed by you.</w:t>
      </w:r>
    </w:p>
    <w:p w14:paraId="3306DB01"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14:paraId="290C7607" w14:textId="77777777" w:rsidR="00F46378" w:rsidRPr="00835E9F" w:rsidRDefault="00F46378" w:rsidP="00F46378">
      <w:pPr>
        <w:adjustRightInd w:val="0"/>
        <w:jc w:val="both"/>
        <w:rPr>
          <w:lang w:val="en-IN"/>
        </w:rPr>
      </w:pPr>
    </w:p>
    <w:p w14:paraId="5E18BB04" w14:textId="77777777" w:rsidR="00F46378" w:rsidRPr="00835E9F" w:rsidRDefault="00F46378" w:rsidP="00F46378">
      <w:pPr>
        <w:adjustRightInd w:val="0"/>
        <w:jc w:val="both"/>
        <w:rPr>
          <w:lang w:val="en-IN"/>
        </w:rPr>
      </w:pPr>
    </w:p>
    <w:p w14:paraId="75CB6570" w14:textId="77777777" w:rsidR="00F46378" w:rsidRPr="00835E9F" w:rsidRDefault="00F46378" w:rsidP="00F46378">
      <w:pPr>
        <w:adjustRightInd w:val="0"/>
        <w:jc w:val="both"/>
        <w:rPr>
          <w:lang w:val="en-IN"/>
        </w:rPr>
      </w:pPr>
    </w:p>
    <w:p w14:paraId="16FF637D" w14:textId="77777777" w:rsidR="00F46378" w:rsidRPr="00835E9F" w:rsidRDefault="00F46378" w:rsidP="00F46378">
      <w:pPr>
        <w:adjustRightInd w:val="0"/>
        <w:jc w:val="both"/>
        <w:rPr>
          <w:lang w:val="en-IN"/>
        </w:rPr>
      </w:pPr>
      <w:r w:rsidRPr="00835E9F">
        <w:rPr>
          <w:lang w:val="en-IN"/>
        </w:rPr>
        <w:t>Yours faithfully,</w:t>
      </w:r>
    </w:p>
    <w:p w14:paraId="5E98782B" w14:textId="77777777" w:rsidR="00F46378" w:rsidRPr="00835E9F" w:rsidRDefault="00F46378" w:rsidP="00F46378">
      <w:pPr>
        <w:adjustRightInd w:val="0"/>
        <w:jc w:val="both"/>
        <w:rPr>
          <w:lang w:val="en-IN"/>
        </w:rPr>
      </w:pPr>
    </w:p>
    <w:p w14:paraId="1A46E795" w14:textId="77777777" w:rsidR="00F46378" w:rsidRPr="00835E9F" w:rsidRDefault="00F46378" w:rsidP="00F46378">
      <w:pPr>
        <w:adjustRightInd w:val="0"/>
        <w:jc w:val="both"/>
        <w:rPr>
          <w:lang w:val="en-IN"/>
        </w:rPr>
      </w:pPr>
    </w:p>
    <w:p w14:paraId="2D2F106D" w14:textId="77777777" w:rsidR="00F46378" w:rsidRPr="00835E9F" w:rsidRDefault="00F46378" w:rsidP="00F46378">
      <w:pPr>
        <w:adjustRightInd w:val="0"/>
        <w:jc w:val="both"/>
        <w:rPr>
          <w:lang w:val="en-IN"/>
        </w:rPr>
      </w:pPr>
      <w:r w:rsidRPr="00835E9F">
        <w:rPr>
          <w:lang w:val="en-IN"/>
        </w:rPr>
        <w:t>Authorised Signatory</w:t>
      </w:r>
    </w:p>
    <w:p w14:paraId="01960283" w14:textId="77777777" w:rsidR="00F46378" w:rsidRDefault="00F46378" w:rsidP="00F46378">
      <w:pPr>
        <w:rPr>
          <w:lang w:val="en-IN"/>
        </w:rPr>
      </w:pPr>
      <w:r w:rsidRPr="00835E9F">
        <w:rPr>
          <w:lang w:val="en-IN"/>
        </w:rPr>
        <w:t>________ Bank Ltd.</w:t>
      </w:r>
    </w:p>
    <w:p w14:paraId="72EB180E" w14:textId="77777777" w:rsidR="00D33F8C" w:rsidRDefault="00D33F8C" w:rsidP="00F46378">
      <w:pPr>
        <w:overflowPunct w:val="0"/>
        <w:adjustRightInd w:val="0"/>
      </w:pPr>
    </w:p>
    <w:p w14:paraId="4006C154" w14:textId="77777777" w:rsidR="00F46378" w:rsidRPr="001773ED" w:rsidRDefault="00F46378" w:rsidP="00E72802">
      <w:pPr>
        <w:overflowPunct w:val="0"/>
        <w:adjustRightInd w:val="0"/>
      </w:pPr>
    </w:p>
    <w:p w14:paraId="5E339CA3" w14:textId="77777777" w:rsidR="006B002D" w:rsidRDefault="006B002D" w:rsidP="004D7393">
      <w:pPr>
        <w:overflowPunct w:val="0"/>
        <w:adjustRightInd w:val="0"/>
        <w:jc w:val="center"/>
        <w:rPr>
          <w:b/>
          <w:bCs/>
          <w:lang w:val="en-IN"/>
        </w:rPr>
      </w:pPr>
    </w:p>
    <w:p w14:paraId="7D0D1358" w14:textId="77777777" w:rsidR="006B002D" w:rsidRPr="001773ED" w:rsidRDefault="006B002D" w:rsidP="006B002D">
      <w:pPr>
        <w:pStyle w:val="Heading1"/>
        <w:ind w:left="142"/>
      </w:pPr>
      <w:r>
        <w:rPr>
          <w:b w:val="0"/>
          <w:bCs w:val="0"/>
          <w:lang w:val="en-IN"/>
        </w:rPr>
        <w:br w:type="page"/>
      </w:r>
      <w:bookmarkStart w:id="36" w:name="_Toc55566534"/>
      <w:r w:rsidRPr="001773ED">
        <w:lastRenderedPageBreak/>
        <w:t>Format of letter to be provided by Bank for Auto renewal of FDR to the custodian  - when there is change in FDR number</w:t>
      </w:r>
      <w:bookmarkEnd w:id="36"/>
    </w:p>
    <w:p w14:paraId="79AC1A04" w14:textId="77777777" w:rsidR="006B002D" w:rsidRPr="001773ED" w:rsidRDefault="006B002D" w:rsidP="006B002D">
      <w:pPr>
        <w:overflowPunct w:val="0"/>
        <w:adjustRightInd w:val="0"/>
        <w:jc w:val="center"/>
        <w:rPr>
          <w:b/>
          <w:u w:val="single"/>
          <w:lang w:val="en-IN"/>
        </w:rPr>
      </w:pPr>
    </w:p>
    <w:p w14:paraId="5A6EFFD1" w14:textId="77777777" w:rsidR="006B002D" w:rsidRPr="001773ED" w:rsidRDefault="006B002D" w:rsidP="006B002D">
      <w:pPr>
        <w:adjustRightInd w:val="0"/>
        <w:jc w:val="center"/>
        <w:rPr>
          <w:b/>
        </w:rPr>
      </w:pPr>
      <w:r w:rsidRPr="001773ED">
        <w:t>(To be typed on Bank’s letter head)</w:t>
      </w:r>
    </w:p>
    <w:p w14:paraId="6F58D235" w14:textId="77777777" w:rsidR="006B002D" w:rsidRPr="001773ED" w:rsidRDefault="006B002D" w:rsidP="006B002D">
      <w:pPr>
        <w:overflowPunct w:val="0"/>
        <w:adjustRightInd w:val="0"/>
        <w:jc w:val="center"/>
        <w:rPr>
          <w:b/>
          <w:u w:val="single"/>
          <w:lang w:val="en-IN"/>
        </w:rPr>
      </w:pPr>
    </w:p>
    <w:p w14:paraId="3D8540ED" w14:textId="77777777" w:rsidR="006B002D" w:rsidRPr="001773ED" w:rsidRDefault="006B002D" w:rsidP="006B002D">
      <w:pPr>
        <w:overflowPunct w:val="0"/>
        <w:adjustRightInd w:val="0"/>
        <w:jc w:val="center"/>
        <w:rPr>
          <w:b/>
          <w:u w:val="single"/>
          <w:lang w:val="en-IN"/>
        </w:rPr>
      </w:pPr>
    </w:p>
    <w:p w14:paraId="3C189FBC" w14:textId="77777777" w:rsidR="006B002D" w:rsidRPr="001773ED" w:rsidRDefault="006B002D" w:rsidP="006B002D">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7B4CEC2" w14:textId="77777777" w:rsidR="006B002D" w:rsidRPr="001773ED" w:rsidRDefault="006B002D" w:rsidP="006B002D">
      <w:pPr>
        <w:adjustRightInd w:val="0"/>
        <w:jc w:val="both"/>
        <w:rPr>
          <w:lang w:val="en-IN"/>
        </w:rPr>
      </w:pPr>
    </w:p>
    <w:p w14:paraId="0E6CABB1" w14:textId="77777777" w:rsidR="006B002D" w:rsidRPr="001773ED" w:rsidRDefault="006B002D" w:rsidP="006B002D">
      <w:pPr>
        <w:adjustRightInd w:val="0"/>
        <w:jc w:val="both"/>
        <w:rPr>
          <w:lang w:val="en-IN"/>
        </w:rPr>
      </w:pPr>
      <w:r w:rsidRPr="001773ED">
        <w:rPr>
          <w:lang w:val="en-IN"/>
        </w:rPr>
        <w:t>Name &amp; Address of the Custodian</w:t>
      </w:r>
    </w:p>
    <w:p w14:paraId="7A035627" w14:textId="77777777" w:rsidR="006B002D" w:rsidRPr="001773ED" w:rsidRDefault="006B002D" w:rsidP="006B002D">
      <w:pPr>
        <w:adjustRightInd w:val="0"/>
        <w:jc w:val="both"/>
        <w:rPr>
          <w:lang w:val="en-IN"/>
        </w:rPr>
      </w:pPr>
    </w:p>
    <w:p w14:paraId="6D0D007D" w14:textId="77777777" w:rsidR="006B002D" w:rsidRPr="001773ED" w:rsidRDefault="006B002D" w:rsidP="006B002D">
      <w:pPr>
        <w:overflowPunct w:val="0"/>
        <w:adjustRightInd w:val="0"/>
        <w:rPr>
          <w:lang w:val="en-IN"/>
        </w:rPr>
      </w:pPr>
      <w:r w:rsidRPr="001773ED">
        <w:rPr>
          <w:lang w:val="en-IN"/>
        </w:rPr>
        <w:t>Dear Sir,</w:t>
      </w:r>
    </w:p>
    <w:p w14:paraId="26D8B206" w14:textId="77777777" w:rsidR="006B002D" w:rsidRPr="001773ED" w:rsidRDefault="006B002D" w:rsidP="006B002D">
      <w:pPr>
        <w:overflowPunct w:val="0"/>
        <w:adjustRightInd w:val="0"/>
        <w:rPr>
          <w:b/>
          <w:u w:val="single"/>
          <w:lang w:val="en-IN"/>
        </w:rPr>
      </w:pPr>
    </w:p>
    <w:p w14:paraId="62325855" w14:textId="77777777" w:rsidR="006B002D" w:rsidRPr="001773ED" w:rsidRDefault="006B002D" w:rsidP="006B002D">
      <w:pPr>
        <w:adjustRightInd w:val="0"/>
        <w:spacing w:line="240" w:lineRule="atLeast"/>
        <w:jc w:val="both"/>
        <w:rPr>
          <w:lang w:val="en-IN"/>
        </w:rPr>
      </w:pPr>
      <w:r w:rsidRPr="001773ED">
        <w:rPr>
          <w:lang w:val="en-IN"/>
        </w:rPr>
        <w:t xml:space="preserve">We refer to the fixed deposit receipt (FDR) issued, in the name </w:t>
      </w:r>
      <w:proofErr w:type="gramStart"/>
      <w:r w:rsidRPr="001773ED">
        <w:rPr>
          <w:lang w:val="en-IN"/>
        </w:rPr>
        <w:t>of ”</w:t>
      </w:r>
      <w:proofErr w:type="gramEnd"/>
      <w:r w:rsidRPr="001773ED">
        <w:rPr>
          <w:i/>
          <w:lang w:val="en-IN"/>
        </w:rPr>
        <w:t>Name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B002D" w:rsidRPr="001773ED" w14:paraId="620419B6" w14:textId="77777777" w:rsidTr="006B002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073B202" w14:textId="77777777" w:rsidR="006B002D" w:rsidRPr="001773ED" w:rsidRDefault="006B002D" w:rsidP="00697D8F">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180DD9B" w14:textId="77777777" w:rsidR="006B002D" w:rsidRPr="001773ED" w:rsidRDefault="006B002D" w:rsidP="00697D8F">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7C245D9" w14:textId="77777777" w:rsidR="006B002D" w:rsidRPr="001773ED" w:rsidRDefault="006B002D" w:rsidP="00697D8F">
            <w:pPr>
              <w:adjustRightInd w:val="0"/>
              <w:spacing w:line="240" w:lineRule="atLeast"/>
              <w:ind w:left="108" w:right="108"/>
              <w:jc w:val="both"/>
              <w:rPr>
                <w:b/>
                <w:lang w:val="en-IN"/>
              </w:rPr>
            </w:pPr>
            <w:r w:rsidRPr="001773ED">
              <w:rPr>
                <w:b/>
                <w:lang w:val="en-IN"/>
              </w:rPr>
              <w:t xml:space="preserve">Amount </w:t>
            </w:r>
            <w:r w:rsidRPr="001773ED">
              <w:rPr>
                <w:b/>
                <w:bCs/>
              </w:rPr>
              <w:t xml:space="preserve">(in </w:t>
            </w:r>
            <w:proofErr w:type="spellStart"/>
            <w:r w:rsidRPr="001773ED">
              <w:rPr>
                <w:b/>
                <w:bCs/>
              </w:rPr>
              <w:t>Rs</w:t>
            </w:r>
            <w:proofErr w:type="spellEnd"/>
            <w:r w:rsidRPr="001773ED">
              <w:rPr>
                <w:b/>
                <w:bCs/>
              </w:rPr>
              <w:t>.)</w:t>
            </w:r>
          </w:p>
        </w:tc>
        <w:tc>
          <w:tcPr>
            <w:tcW w:w="2273" w:type="dxa"/>
            <w:tcBorders>
              <w:top w:val="outset" w:sz="6" w:space="0" w:color="auto"/>
              <w:left w:val="outset" w:sz="6" w:space="0" w:color="auto"/>
              <w:bottom w:val="outset" w:sz="6" w:space="0" w:color="auto"/>
              <w:right w:val="outset" w:sz="6" w:space="0" w:color="auto"/>
            </w:tcBorders>
          </w:tcPr>
          <w:p w14:paraId="32FE54B3" w14:textId="77777777" w:rsidR="006B002D" w:rsidRPr="001773ED" w:rsidRDefault="006B002D" w:rsidP="00697D8F">
            <w:pPr>
              <w:adjustRightInd w:val="0"/>
              <w:spacing w:line="240" w:lineRule="atLeast"/>
              <w:ind w:left="108" w:right="108"/>
              <w:jc w:val="both"/>
              <w:rPr>
                <w:b/>
                <w:lang w:val="en-IN"/>
              </w:rPr>
            </w:pPr>
            <w:r w:rsidRPr="001773ED">
              <w:rPr>
                <w:b/>
                <w:lang w:val="en-IN"/>
              </w:rPr>
              <w:t>Maturity Date</w:t>
            </w:r>
          </w:p>
        </w:tc>
      </w:tr>
      <w:tr w:rsidR="006B002D" w:rsidRPr="001773ED" w14:paraId="60957870" w14:textId="77777777" w:rsidTr="006B002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25B4E48" w14:textId="77777777" w:rsidR="006B002D" w:rsidRPr="001773ED" w:rsidRDefault="006B002D" w:rsidP="00697D8F">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3D700F7" w14:textId="77777777" w:rsidR="006B002D" w:rsidRPr="001773ED" w:rsidRDefault="006B002D" w:rsidP="00697D8F">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A4CD148" w14:textId="77777777" w:rsidR="006B002D" w:rsidRPr="001773ED" w:rsidRDefault="006B002D" w:rsidP="00697D8F">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300590EC" w14:textId="77777777" w:rsidR="006B002D" w:rsidRPr="001773ED" w:rsidRDefault="006B002D" w:rsidP="00697D8F">
            <w:pPr>
              <w:adjustRightInd w:val="0"/>
              <w:spacing w:line="240" w:lineRule="atLeast"/>
              <w:ind w:left="108" w:right="108"/>
              <w:jc w:val="both"/>
              <w:rPr>
                <w:lang w:val="en-IN"/>
              </w:rPr>
            </w:pPr>
          </w:p>
        </w:tc>
      </w:tr>
    </w:tbl>
    <w:p w14:paraId="613A3E32" w14:textId="77777777" w:rsidR="00DD69D4" w:rsidRDefault="00DD69D4" w:rsidP="00DD69D4">
      <w:pPr>
        <w:adjustRightInd w:val="0"/>
        <w:spacing w:line="240" w:lineRule="atLeast"/>
        <w:jc w:val="both"/>
        <w:rPr>
          <w:lang w:val="en-IN"/>
        </w:rPr>
      </w:pPr>
    </w:p>
    <w:p w14:paraId="1270F862" w14:textId="77777777" w:rsidR="00DD69D4" w:rsidRPr="001773ED" w:rsidRDefault="00DD69D4" w:rsidP="00DD69D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DD69D4" w:rsidRPr="001773ED" w14:paraId="0C499C96" w14:textId="77777777" w:rsidTr="00DD69D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12F57084" w14:textId="77777777" w:rsidR="00DD69D4" w:rsidRPr="001773ED" w:rsidRDefault="00DD69D4" w:rsidP="00697D8F">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6CEA322C"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6F93A0FE"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D941667"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 xml:space="preserve">Amount (in </w:t>
            </w:r>
            <w:proofErr w:type="spellStart"/>
            <w:r w:rsidRPr="001773ED">
              <w:rPr>
                <w:b/>
                <w:bCs/>
                <w:lang w:val="en-IN"/>
              </w:rPr>
              <w:t>Rs</w:t>
            </w:r>
            <w:proofErr w:type="spellEnd"/>
            <w:r w:rsidRPr="001773ED">
              <w:rPr>
                <w:b/>
                <w:bCs/>
                <w:lang w:val="en-IN"/>
              </w:rPr>
              <w:t>.)</w:t>
            </w:r>
          </w:p>
        </w:tc>
        <w:tc>
          <w:tcPr>
            <w:tcW w:w="1905" w:type="dxa"/>
            <w:tcBorders>
              <w:top w:val="outset" w:sz="6" w:space="0" w:color="auto"/>
              <w:left w:val="outset" w:sz="6" w:space="0" w:color="auto"/>
              <w:bottom w:val="outset" w:sz="6" w:space="0" w:color="auto"/>
              <w:right w:val="outset" w:sz="6" w:space="0" w:color="auto"/>
            </w:tcBorders>
          </w:tcPr>
          <w:p w14:paraId="052C3714"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Interest Rate</w:t>
            </w:r>
          </w:p>
        </w:tc>
      </w:tr>
      <w:tr w:rsidR="00DD69D4" w:rsidRPr="001773ED" w14:paraId="4E557C6E" w14:textId="77777777" w:rsidTr="00DD69D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7F08E14F" w14:textId="77777777" w:rsidR="00DD69D4" w:rsidRPr="001773ED" w:rsidRDefault="00DD69D4" w:rsidP="00697D8F">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12B88418" w14:textId="77777777" w:rsidR="00DD69D4" w:rsidRPr="001773ED" w:rsidRDefault="00DD69D4" w:rsidP="00697D8F">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BB051E1" w14:textId="77777777" w:rsidR="00DD69D4" w:rsidRPr="001773ED" w:rsidRDefault="00DD69D4" w:rsidP="00697D8F">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641F151" w14:textId="77777777" w:rsidR="00DD69D4" w:rsidRPr="001773ED" w:rsidRDefault="00DD69D4" w:rsidP="00697D8F">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AD37C53" w14:textId="77777777" w:rsidR="00DD69D4" w:rsidRPr="001773ED" w:rsidRDefault="00DD69D4" w:rsidP="00697D8F">
            <w:pPr>
              <w:adjustRightInd w:val="0"/>
              <w:spacing w:line="240" w:lineRule="atLeast"/>
              <w:ind w:left="108" w:right="108"/>
              <w:jc w:val="both"/>
              <w:rPr>
                <w:b/>
                <w:bCs/>
                <w:lang w:val="en-IN"/>
              </w:rPr>
            </w:pPr>
          </w:p>
        </w:tc>
      </w:tr>
    </w:tbl>
    <w:p w14:paraId="4093609A" w14:textId="77777777" w:rsidR="00DD69D4" w:rsidRPr="001773ED" w:rsidRDefault="00DD69D4" w:rsidP="00DD69D4">
      <w:pPr>
        <w:adjustRightInd w:val="0"/>
        <w:rPr>
          <w:b/>
          <w:bCs/>
          <w:lang w:val="en-IN"/>
        </w:rPr>
      </w:pPr>
    </w:p>
    <w:p w14:paraId="70EDC936" w14:textId="77777777" w:rsidR="006B002D" w:rsidRPr="001773ED" w:rsidRDefault="006B002D" w:rsidP="006B002D">
      <w:pPr>
        <w:adjustRightInd w:val="0"/>
        <w:spacing w:line="240" w:lineRule="atLeast"/>
        <w:jc w:val="both"/>
        <w:rPr>
          <w:lang w:val="en-IN"/>
        </w:rPr>
      </w:pPr>
      <w:r w:rsidRPr="001773ED">
        <w:rPr>
          <w:lang w:val="en-IN"/>
        </w:rPr>
        <w:t>We hereby agree and confirm that</w:t>
      </w:r>
    </w:p>
    <w:p w14:paraId="6D4D119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There is no lock in period for encashment of the said FDR.</w:t>
      </w:r>
    </w:p>
    <w:p w14:paraId="40A8496F"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13160C1B"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4FDB270C"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2575DCE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will be renewed for such periods as may be instructed by you.</w:t>
      </w:r>
    </w:p>
    <w:p w14:paraId="35A7CF06"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01BDFBDD"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Old instrument will remain valid unless revoked.</w:t>
      </w:r>
    </w:p>
    <w:p w14:paraId="7074093A" w14:textId="77777777" w:rsidR="006B002D" w:rsidRPr="001773ED" w:rsidRDefault="006B002D" w:rsidP="006B002D">
      <w:pPr>
        <w:adjustRightInd w:val="0"/>
        <w:spacing w:line="240" w:lineRule="atLeast"/>
        <w:ind w:left="540"/>
        <w:rPr>
          <w:lang w:val="en-IN"/>
        </w:rPr>
      </w:pPr>
    </w:p>
    <w:p w14:paraId="2E92DBE7" w14:textId="77777777" w:rsidR="006B002D" w:rsidRPr="001773ED" w:rsidRDefault="006B002D" w:rsidP="006B002D">
      <w:pPr>
        <w:adjustRightInd w:val="0"/>
        <w:spacing w:line="240" w:lineRule="atLeast"/>
        <w:jc w:val="both"/>
        <w:rPr>
          <w:lang w:val="en-IN"/>
        </w:rPr>
      </w:pPr>
    </w:p>
    <w:p w14:paraId="530AF1A0" w14:textId="77777777" w:rsidR="006B002D" w:rsidRPr="001773ED" w:rsidRDefault="006B002D" w:rsidP="006B002D">
      <w:pPr>
        <w:adjustRightInd w:val="0"/>
        <w:spacing w:line="240" w:lineRule="atLeast"/>
        <w:jc w:val="both"/>
        <w:rPr>
          <w:lang w:val="en-IN"/>
        </w:rPr>
      </w:pPr>
      <w:r w:rsidRPr="001773ED">
        <w:rPr>
          <w:lang w:val="en-IN"/>
        </w:rPr>
        <w:t>Yours faithfully,</w:t>
      </w:r>
    </w:p>
    <w:p w14:paraId="65E4769E" w14:textId="77777777" w:rsidR="006B002D" w:rsidRPr="001773ED" w:rsidRDefault="006B002D" w:rsidP="006B002D">
      <w:pPr>
        <w:adjustRightInd w:val="0"/>
        <w:spacing w:line="240" w:lineRule="atLeast"/>
        <w:jc w:val="both"/>
        <w:rPr>
          <w:lang w:val="en-IN"/>
        </w:rPr>
      </w:pPr>
      <w:r w:rsidRPr="001773ED">
        <w:rPr>
          <w:lang w:val="en-IN"/>
        </w:rPr>
        <w:t xml:space="preserve">Authorised Signatory </w:t>
      </w:r>
    </w:p>
    <w:p w14:paraId="08A77008" w14:textId="77777777" w:rsidR="006B002D" w:rsidRPr="001773ED" w:rsidRDefault="006B002D" w:rsidP="006B002D">
      <w:pPr>
        <w:overflowPunct w:val="0"/>
        <w:adjustRightInd w:val="0"/>
        <w:rPr>
          <w:lang w:val="en-IN"/>
        </w:rPr>
      </w:pPr>
      <w:r w:rsidRPr="001773ED">
        <w:rPr>
          <w:lang w:val="en-IN"/>
        </w:rPr>
        <w:t>__________ Bank Ltd</w:t>
      </w:r>
    </w:p>
    <w:p w14:paraId="1A819436" w14:textId="77777777" w:rsidR="006B002D" w:rsidRPr="001773ED" w:rsidRDefault="006B002D" w:rsidP="006B002D">
      <w:pPr>
        <w:adjustRightInd w:val="0"/>
        <w:jc w:val="both"/>
        <w:rPr>
          <w:lang w:val="en-IN"/>
        </w:rPr>
      </w:pPr>
    </w:p>
    <w:p w14:paraId="781FA305" w14:textId="77777777" w:rsidR="004D7393" w:rsidRPr="001773ED" w:rsidRDefault="004D7393" w:rsidP="004D7393">
      <w:pPr>
        <w:overflowPunct w:val="0"/>
        <w:adjustRightInd w:val="0"/>
        <w:jc w:val="center"/>
        <w:rPr>
          <w:b/>
          <w:lang w:val="en-IN"/>
        </w:rPr>
      </w:pPr>
    </w:p>
    <w:p w14:paraId="70BDFAFD" w14:textId="77777777" w:rsidR="004D7393" w:rsidRPr="001773ED" w:rsidRDefault="004D7393" w:rsidP="00C23684">
      <w:pPr>
        <w:pStyle w:val="Heading1"/>
        <w:ind w:left="142"/>
      </w:pPr>
      <w:bookmarkStart w:id="37" w:name="_Toc55566535"/>
      <w:r w:rsidRPr="001773ED">
        <w:lastRenderedPageBreak/>
        <w:t>Format of letter to be provided by Bank for Auto renewal of FDR to the custodian  - when there is no change in FDR number</w:t>
      </w:r>
      <w:bookmarkEnd w:id="37"/>
    </w:p>
    <w:p w14:paraId="4352A5A2" w14:textId="77777777" w:rsidR="004D7393" w:rsidRPr="001773ED" w:rsidRDefault="004D7393" w:rsidP="004D7393">
      <w:pPr>
        <w:overflowPunct w:val="0"/>
        <w:adjustRightInd w:val="0"/>
        <w:jc w:val="center"/>
        <w:rPr>
          <w:b/>
          <w:u w:val="single"/>
          <w:lang w:val="en-IN"/>
        </w:rPr>
      </w:pPr>
    </w:p>
    <w:p w14:paraId="54A91D14" w14:textId="77777777" w:rsidR="004D7393" w:rsidRPr="001773ED" w:rsidRDefault="004D7393" w:rsidP="004D7393">
      <w:pPr>
        <w:adjustRightInd w:val="0"/>
        <w:jc w:val="center"/>
        <w:rPr>
          <w:b/>
        </w:rPr>
      </w:pPr>
      <w:r w:rsidRPr="001773ED">
        <w:t>(To be typed on Bank’s letter head)</w:t>
      </w:r>
    </w:p>
    <w:p w14:paraId="76CD7150" w14:textId="77777777" w:rsidR="004D7393" w:rsidRPr="001773ED" w:rsidRDefault="004D7393" w:rsidP="004D7393">
      <w:pPr>
        <w:overflowPunct w:val="0"/>
        <w:adjustRightInd w:val="0"/>
        <w:jc w:val="center"/>
        <w:rPr>
          <w:b/>
          <w:u w:val="single"/>
          <w:lang w:val="en-IN"/>
        </w:rPr>
      </w:pPr>
    </w:p>
    <w:p w14:paraId="4280FD3A" w14:textId="77777777" w:rsidR="004D7393" w:rsidRPr="001773ED" w:rsidRDefault="004D7393" w:rsidP="004D7393">
      <w:pPr>
        <w:overflowPunct w:val="0"/>
        <w:adjustRightInd w:val="0"/>
        <w:jc w:val="center"/>
        <w:rPr>
          <w:b/>
          <w:u w:val="single"/>
          <w:lang w:val="en-IN"/>
        </w:rPr>
      </w:pPr>
    </w:p>
    <w:p w14:paraId="697F7AF3" w14:textId="77777777" w:rsidR="004D7393" w:rsidRPr="001773ED" w:rsidRDefault="004D7393" w:rsidP="004D7393">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5A9CB729" w14:textId="77777777" w:rsidR="004D7393" w:rsidRPr="001773ED" w:rsidRDefault="004D7393" w:rsidP="004D7393">
      <w:pPr>
        <w:adjustRightInd w:val="0"/>
        <w:jc w:val="both"/>
        <w:rPr>
          <w:lang w:val="en-IN"/>
        </w:rPr>
      </w:pPr>
    </w:p>
    <w:p w14:paraId="492B758A" w14:textId="77777777" w:rsidR="004D7393" w:rsidRPr="001773ED" w:rsidRDefault="004D7393" w:rsidP="004D7393">
      <w:pPr>
        <w:adjustRightInd w:val="0"/>
        <w:jc w:val="both"/>
        <w:rPr>
          <w:lang w:val="en-IN"/>
        </w:rPr>
      </w:pPr>
      <w:r w:rsidRPr="001773ED">
        <w:rPr>
          <w:lang w:val="en-IN"/>
        </w:rPr>
        <w:t>Name &amp; Address of the Custodian</w:t>
      </w:r>
    </w:p>
    <w:p w14:paraId="2348FA37" w14:textId="77777777" w:rsidR="004D7393" w:rsidRPr="001773ED" w:rsidRDefault="004D7393" w:rsidP="004D7393">
      <w:pPr>
        <w:adjustRightInd w:val="0"/>
        <w:jc w:val="both"/>
        <w:rPr>
          <w:lang w:val="en-IN"/>
        </w:rPr>
      </w:pPr>
    </w:p>
    <w:p w14:paraId="41B3C39B" w14:textId="77777777" w:rsidR="004D7393" w:rsidRPr="001773ED" w:rsidRDefault="004D7393" w:rsidP="004D7393">
      <w:pPr>
        <w:overflowPunct w:val="0"/>
        <w:adjustRightInd w:val="0"/>
        <w:rPr>
          <w:lang w:val="en-IN"/>
        </w:rPr>
      </w:pPr>
      <w:r w:rsidRPr="001773ED">
        <w:rPr>
          <w:lang w:val="en-IN"/>
        </w:rPr>
        <w:t>Dear Sir,</w:t>
      </w:r>
    </w:p>
    <w:p w14:paraId="2863F0EB" w14:textId="77777777" w:rsidR="006A3054" w:rsidRPr="001773ED" w:rsidRDefault="006A3054" w:rsidP="004D7393">
      <w:pPr>
        <w:overflowPunct w:val="0"/>
        <w:adjustRightInd w:val="0"/>
        <w:rPr>
          <w:b/>
          <w:u w:val="single"/>
          <w:lang w:val="en-IN"/>
        </w:rPr>
      </w:pPr>
    </w:p>
    <w:p w14:paraId="1D1E3885" w14:textId="77777777" w:rsidR="006A3054" w:rsidRPr="001773ED" w:rsidRDefault="006A3054" w:rsidP="006A3054">
      <w:pPr>
        <w:adjustRightInd w:val="0"/>
        <w:spacing w:line="240" w:lineRule="atLeast"/>
        <w:jc w:val="both"/>
        <w:rPr>
          <w:lang w:val="en-IN"/>
        </w:rPr>
      </w:pPr>
      <w:r w:rsidRPr="001773ED">
        <w:rPr>
          <w:lang w:val="en-IN"/>
        </w:rPr>
        <w:t xml:space="preserve">We refer to the fixed deposit receipt (FDR) issued, in the name </w:t>
      </w:r>
      <w:proofErr w:type="gramStart"/>
      <w:r w:rsidRPr="001773ED">
        <w:rPr>
          <w:lang w:val="en-IN"/>
        </w:rPr>
        <w:t>of ”</w:t>
      </w:r>
      <w:proofErr w:type="gramEnd"/>
      <w:r w:rsidRPr="001773ED">
        <w:rPr>
          <w:i/>
          <w:lang w:val="en-IN"/>
        </w:rPr>
        <w:t>Name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A3054" w:rsidRPr="001773ED" w14:paraId="449FAADA" w14:textId="77777777" w:rsidTr="006A3054">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B6B154B" w14:textId="77777777" w:rsidR="006A3054" w:rsidRPr="001773ED" w:rsidRDefault="006A3054" w:rsidP="00C76649">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1CA2F5" w14:textId="77777777" w:rsidR="006A3054" w:rsidRPr="001773ED" w:rsidRDefault="006A3054" w:rsidP="00C76649">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53A45A22" w14:textId="77777777" w:rsidR="006A3054" w:rsidRPr="001773ED" w:rsidRDefault="006A3054" w:rsidP="00C76649">
            <w:pPr>
              <w:adjustRightInd w:val="0"/>
              <w:spacing w:line="240" w:lineRule="atLeast"/>
              <w:ind w:left="108" w:right="108"/>
              <w:jc w:val="both"/>
              <w:rPr>
                <w:b/>
                <w:lang w:val="en-IN"/>
              </w:rPr>
            </w:pPr>
            <w:r w:rsidRPr="001773ED">
              <w:rPr>
                <w:b/>
                <w:lang w:val="en-IN"/>
              </w:rPr>
              <w:t xml:space="preserve">Amount </w:t>
            </w:r>
            <w:r w:rsidRPr="001773ED">
              <w:rPr>
                <w:b/>
                <w:bCs/>
              </w:rPr>
              <w:t xml:space="preserve">(in </w:t>
            </w:r>
            <w:proofErr w:type="spellStart"/>
            <w:r w:rsidRPr="001773ED">
              <w:rPr>
                <w:b/>
                <w:bCs/>
              </w:rPr>
              <w:t>Rs</w:t>
            </w:r>
            <w:proofErr w:type="spellEnd"/>
            <w:r w:rsidRPr="001773ED">
              <w:rPr>
                <w:b/>
                <w:bCs/>
              </w:rPr>
              <w:t>.)</w:t>
            </w:r>
          </w:p>
        </w:tc>
        <w:tc>
          <w:tcPr>
            <w:tcW w:w="2273" w:type="dxa"/>
            <w:tcBorders>
              <w:top w:val="outset" w:sz="6" w:space="0" w:color="auto"/>
              <w:left w:val="outset" w:sz="6" w:space="0" w:color="auto"/>
              <w:bottom w:val="outset" w:sz="6" w:space="0" w:color="auto"/>
              <w:right w:val="outset" w:sz="6" w:space="0" w:color="auto"/>
            </w:tcBorders>
          </w:tcPr>
          <w:p w14:paraId="6322AEFA" w14:textId="77777777" w:rsidR="006A3054" w:rsidRPr="001773ED" w:rsidRDefault="006A3054" w:rsidP="00C76649">
            <w:pPr>
              <w:adjustRightInd w:val="0"/>
              <w:spacing w:line="240" w:lineRule="atLeast"/>
              <w:ind w:left="108" w:right="108"/>
              <w:jc w:val="both"/>
              <w:rPr>
                <w:b/>
                <w:lang w:val="en-IN"/>
              </w:rPr>
            </w:pPr>
            <w:r w:rsidRPr="001773ED">
              <w:rPr>
                <w:b/>
                <w:lang w:val="en-IN"/>
              </w:rPr>
              <w:t>Maturity Date</w:t>
            </w:r>
          </w:p>
        </w:tc>
      </w:tr>
      <w:tr w:rsidR="006A3054" w:rsidRPr="001773ED" w14:paraId="14BDF76D" w14:textId="77777777" w:rsidTr="006A3054">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C6A349A" w14:textId="77777777" w:rsidR="006A3054" w:rsidRPr="001773ED" w:rsidRDefault="006A3054" w:rsidP="00C76649">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170D5C1" w14:textId="77777777" w:rsidR="006A3054" w:rsidRPr="001773ED" w:rsidRDefault="006A3054" w:rsidP="00C76649">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0C536D6" w14:textId="77777777" w:rsidR="006A3054" w:rsidRPr="001773ED" w:rsidRDefault="006A3054" w:rsidP="00C76649">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58D594E5" w14:textId="77777777" w:rsidR="006A3054" w:rsidRPr="001773ED" w:rsidRDefault="006A3054" w:rsidP="00C76649">
            <w:pPr>
              <w:adjustRightInd w:val="0"/>
              <w:spacing w:line="240" w:lineRule="atLeast"/>
              <w:ind w:left="108" w:right="108"/>
              <w:jc w:val="both"/>
              <w:rPr>
                <w:lang w:val="en-IN"/>
              </w:rPr>
            </w:pPr>
          </w:p>
        </w:tc>
      </w:tr>
    </w:tbl>
    <w:p w14:paraId="56C9C918" w14:textId="77777777" w:rsidR="006A3054" w:rsidRPr="001773ED" w:rsidRDefault="006A3054" w:rsidP="006A305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6A3054" w:rsidRPr="001773ED" w14:paraId="6CD4D132" w14:textId="77777777" w:rsidTr="006A3054">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163475EA"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59C3D77"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5EEE58F"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 xml:space="preserve">Amount (in </w:t>
            </w:r>
            <w:proofErr w:type="spellStart"/>
            <w:r w:rsidRPr="001773ED">
              <w:rPr>
                <w:b/>
                <w:bCs/>
                <w:lang w:val="en-IN"/>
              </w:rPr>
              <w:t>Rs</w:t>
            </w:r>
            <w:proofErr w:type="spellEnd"/>
            <w:r w:rsidRPr="001773ED">
              <w:rPr>
                <w:b/>
                <w:bCs/>
                <w:lang w:val="en-IN"/>
              </w:rPr>
              <w:t>.)</w:t>
            </w:r>
          </w:p>
        </w:tc>
        <w:tc>
          <w:tcPr>
            <w:tcW w:w="1347" w:type="dxa"/>
            <w:tcBorders>
              <w:top w:val="outset" w:sz="6" w:space="0" w:color="auto"/>
              <w:left w:val="outset" w:sz="6" w:space="0" w:color="auto"/>
              <w:bottom w:val="outset" w:sz="6" w:space="0" w:color="auto"/>
              <w:right w:val="outset" w:sz="6" w:space="0" w:color="auto"/>
            </w:tcBorders>
          </w:tcPr>
          <w:p w14:paraId="38E96502"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Interest Rate</w:t>
            </w:r>
          </w:p>
        </w:tc>
      </w:tr>
      <w:tr w:rsidR="006A3054" w:rsidRPr="001773ED" w14:paraId="3B9C1B66" w14:textId="77777777" w:rsidTr="006A3054">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3B6A5257" w14:textId="77777777" w:rsidR="006A3054" w:rsidRPr="001773ED" w:rsidRDefault="006A3054" w:rsidP="00C76649">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8E5B216" w14:textId="77777777" w:rsidR="006A3054" w:rsidRPr="001773ED" w:rsidRDefault="006A3054" w:rsidP="00C76649">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1EEDF812" w14:textId="77777777" w:rsidR="006A3054" w:rsidRPr="001773ED" w:rsidRDefault="006A3054" w:rsidP="00C76649">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2A528A9B" w14:textId="77777777" w:rsidR="006A3054" w:rsidRPr="001773ED" w:rsidRDefault="006A3054" w:rsidP="00C76649">
            <w:pPr>
              <w:adjustRightInd w:val="0"/>
              <w:spacing w:line="240" w:lineRule="atLeast"/>
              <w:ind w:left="108" w:right="108"/>
              <w:jc w:val="both"/>
              <w:rPr>
                <w:b/>
                <w:bCs/>
                <w:lang w:val="en-IN"/>
              </w:rPr>
            </w:pPr>
          </w:p>
        </w:tc>
      </w:tr>
    </w:tbl>
    <w:p w14:paraId="6ED3EFA5" w14:textId="77777777" w:rsidR="006A3054" w:rsidRPr="001773ED" w:rsidRDefault="006A3054" w:rsidP="006A3054">
      <w:pPr>
        <w:adjustRightInd w:val="0"/>
        <w:rPr>
          <w:b/>
          <w:bCs/>
          <w:lang w:val="en-IN"/>
        </w:rPr>
      </w:pPr>
    </w:p>
    <w:p w14:paraId="539D73BE" w14:textId="77777777" w:rsidR="006A3054" w:rsidRPr="001773ED" w:rsidRDefault="006A3054" w:rsidP="006A3054">
      <w:pPr>
        <w:adjustRightInd w:val="0"/>
        <w:spacing w:line="240" w:lineRule="atLeast"/>
        <w:jc w:val="both"/>
        <w:rPr>
          <w:lang w:val="en-IN"/>
        </w:rPr>
      </w:pPr>
      <w:r w:rsidRPr="001773ED">
        <w:rPr>
          <w:lang w:val="en-IN"/>
        </w:rPr>
        <w:t>We hereby agree and confirm that</w:t>
      </w:r>
    </w:p>
    <w:p w14:paraId="5A6E21F4" w14:textId="77777777" w:rsidR="006A3054" w:rsidRPr="001773ED" w:rsidRDefault="006A3054" w:rsidP="00275382">
      <w:pPr>
        <w:numPr>
          <w:ilvl w:val="0"/>
          <w:numId w:val="32"/>
        </w:numPr>
        <w:adjustRightInd w:val="0"/>
        <w:spacing w:line="240" w:lineRule="atLeast"/>
        <w:rPr>
          <w:lang w:val="en-IN"/>
        </w:rPr>
      </w:pPr>
      <w:r w:rsidRPr="001773ED">
        <w:rPr>
          <w:lang w:val="en-IN"/>
        </w:rPr>
        <w:t>There is no lock in period for encashment of the said FDR.</w:t>
      </w:r>
    </w:p>
    <w:p w14:paraId="4E1976FD"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41F6B096"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13AD1"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6E9A32F9"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will be renewed for such periods as may be instructed by you.</w:t>
      </w:r>
    </w:p>
    <w:p w14:paraId="2CA26C80"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E292FA8"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Old instrument will remain valid unless revoked.</w:t>
      </w:r>
    </w:p>
    <w:p w14:paraId="3D1632F9" w14:textId="77777777" w:rsidR="006A3054" w:rsidRPr="001773ED" w:rsidRDefault="006A3054" w:rsidP="006A3054">
      <w:pPr>
        <w:adjustRightInd w:val="0"/>
        <w:spacing w:line="240" w:lineRule="atLeast"/>
        <w:ind w:left="540"/>
        <w:rPr>
          <w:lang w:val="en-IN"/>
        </w:rPr>
      </w:pPr>
    </w:p>
    <w:p w14:paraId="17AE4683" w14:textId="77777777" w:rsidR="006A3054" w:rsidRPr="001773ED" w:rsidRDefault="006A3054" w:rsidP="006A3054">
      <w:pPr>
        <w:adjustRightInd w:val="0"/>
        <w:spacing w:line="240" w:lineRule="atLeast"/>
        <w:jc w:val="both"/>
        <w:rPr>
          <w:lang w:val="en-IN"/>
        </w:rPr>
      </w:pPr>
    </w:p>
    <w:p w14:paraId="13D3D115" w14:textId="77777777" w:rsidR="006A3054" w:rsidRPr="001773ED" w:rsidRDefault="006A3054" w:rsidP="006A3054">
      <w:pPr>
        <w:adjustRightInd w:val="0"/>
        <w:spacing w:line="240" w:lineRule="atLeast"/>
        <w:jc w:val="both"/>
        <w:rPr>
          <w:lang w:val="en-IN"/>
        </w:rPr>
      </w:pPr>
      <w:r w:rsidRPr="001773ED">
        <w:rPr>
          <w:lang w:val="en-IN"/>
        </w:rPr>
        <w:t>Yours faithfully,</w:t>
      </w:r>
    </w:p>
    <w:p w14:paraId="4008BCAA" w14:textId="77777777" w:rsidR="006A3054" w:rsidRPr="001773ED" w:rsidRDefault="006A3054" w:rsidP="006A3054">
      <w:pPr>
        <w:adjustRightInd w:val="0"/>
        <w:spacing w:line="240" w:lineRule="atLeast"/>
        <w:jc w:val="both"/>
        <w:rPr>
          <w:lang w:val="en-IN"/>
        </w:rPr>
      </w:pPr>
      <w:r w:rsidRPr="001773ED">
        <w:rPr>
          <w:lang w:val="en-IN"/>
        </w:rPr>
        <w:t xml:space="preserve">Authorised Signatory </w:t>
      </w:r>
    </w:p>
    <w:p w14:paraId="2A3A9BC7" w14:textId="77777777" w:rsidR="00F54AA3" w:rsidRPr="001773ED" w:rsidRDefault="006A3054" w:rsidP="00D60534">
      <w:pPr>
        <w:overflowPunct w:val="0"/>
        <w:adjustRightInd w:val="0"/>
        <w:rPr>
          <w:lang w:val="en-IN"/>
        </w:rPr>
      </w:pPr>
      <w:r w:rsidRPr="001773ED">
        <w:rPr>
          <w:lang w:val="en-IN"/>
        </w:rPr>
        <w:t>__________ Bank Ltd</w:t>
      </w:r>
    </w:p>
    <w:p w14:paraId="2576E8DA" w14:textId="77777777" w:rsidR="005B0591" w:rsidRPr="001773ED" w:rsidRDefault="005B0591" w:rsidP="005B0591">
      <w:pPr>
        <w:adjustRightInd w:val="0"/>
        <w:jc w:val="both"/>
        <w:rPr>
          <w:lang w:val="en-IN"/>
        </w:rPr>
      </w:pPr>
    </w:p>
    <w:p w14:paraId="5DCFB894" w14:textId="77777777" w:rsidR="005B0591" w:rsidRPr="001773ED" w:rsidRDefault="005B0591" w:rsidP="00AF58DA">
      <w:pPr>
        <w:jc w:val="center"/>
        <w:rPr>
          <w:lang w:val="en-IN"/>
        </w:rPr>
      </w:pPr>
      <w:r w:rsidRPr="001773ED">
        <w:rPr>
          <w:b/>
          <w:u w:val="single"/>
          <w:lang w:val="en-IN"/>
        </w:rPr>
        <w:br w:type="page"/>
      </w:r>
    </w:p>
    <w:p w14:paraId="04E8E740" w14:textId="77777777" w:rsidR="0052631F" w:rsidRPr="001773ED" w:rsidRDefault="007B4ACB" w:rsidP="00C23684">
      <w:pPr>
        <w:pStyle w:val="Heading1"/>
        <w:ind w:left="426"/>
      </w:pPr>
      <w:bookmarkStart w:id="38" w:name="_Toc55566536"/>
      <w:r w:rsidRPr="001773ED">
        <w:lastRenderedPageBreak/>
        <w:t>Format of letter to be provided by Bank for Auto renewal of FDR to the Clearing Corporation - when there is change in FDR number</w:t>
      </w:r>
      <w:bookmarkEnd w:id="38"/>
    </w:p>
    <w:p w14:paraId="75FC41C9" w14:textId="77777777" w:rsidR="0052631F" w:rsidRPr="001773ED" w:rsidRDefault="00610260" w:rsidP="0052631F">
      <w:pPr>
        <w:adjustRightInd w:val="0"/>
        <w:jc w:val="center"/>
        <w:rPr>
          <w:b/>
        </w:rPr>
      </w:pPr>
      <w:r w:rsidRPr="001773ED">
        <w:t>(</w:t>
      </w:r>
      <w:r w:rsidR="0052631F" w:rsidRPr="001773ED">
        <w:t>To be typed on Bank’s letter head)</w:t>
      </w:r>
    </w:p>
    <w:p w14:paraId="6974BD6B" w14:textId="77777777" w:rsidR="0052631F" w:rsidRPr="001773ED" w:rsidRDefault="0052631F" w:rsidP="0052631F">
      <w:pPr>
        <w:adjustRightInd w:val="0"/>
        <w:spacing w:line="240" w:lineRule="atLeast"/>
        <w:jc w:val="both"/>
      </w:pPr>
    </w:p>
    <w:p w14:paraId="3E93A663" w14:textId="77777777" w:rsidR="0052631F" w:rsidRPr="001773ED" w:rsidRDefault="0052631F" w:rsidP="0052631F">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4162E8C0" w14:textId="77777777" w:rsidR="0052631F" w:rsidRPr="001773ED" w:rsidRDefault="0052631F" w:rsidP="0052631F">
      <w:pPr>
        <w:adjustRightInd w:val="0"/>
        <w:spacing w:line="240" w:lineRule="atLeast"/>
        <w:jc w:val="both"/>
        <w:rPr>
          <w:lang w:val="en-IN"/>
        </w:rPr>
      </w:pPr>
    </w:p>
    <w:p w14:paraId="0A87DDDA" w14:textId="77777777" w:rsidR="0052631F" w:rsidRPr="001773ED" w:rsidRDefault="0052631F" w:rsidP="0052631F">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1956AE58" w14:textId="77777777" w:rsidR="0052631F" w:rsidRPr="001773ED" w:rsidRDefault="0052631F" w:rsidP="0052631F">
      <w:pPr>
        <w:adjustRightInd w:val="0"/>
        <w:spacing w:line="240" w:lineRule="atLeast"/>
        <w:jc w:val="both"/>
        <w:rPr>
          <w:lang w:val="sv-SE"/>
        </w:rPr>
      </w:pPr>
      <w:r w:rsidRPr="001773ED">
        <w:rPr>
          <w:lang w:val="sv-SE"/>
        </w:rPr>
        <w:t>Exchange Plaza,C-1, Block G,</w:t>
      </w:r>
    </w:p>
    <w:p w14:paraId="2D6B17A6" w14:textId="77777777" w:rsidR="0052631F" w:rsidRPr="001773ED" w:rsidRDefault="0052631F" w:rsidP="0052631F">
      <w:pPr>
        <w:adjustRightInd w:val="0"/>
        <w:spacing w:line="240" w:lineRule="atLeast"/>
        <w:jc w:val="both"/>
        <w:rPr>
          <w:lang w:val="pt-BR"/>
        </w:rPr>
      </w:pPr>
      <w:r w:rsidRPr="001773ED">
        <w:rPr>
          <w:lang w:val="pt-BR"/>
        </w:rPr>
        <w:t>Bandra Kurla Complex,</w:t>
      </w:r>
    </w:p>
    <w:p w14:paraId="0076FF32" w14:textId="77777777" w:rsidR="0052631F" w:rsidRPr="001773ED" w:rsidRDefault="0052631F" w:rsidP="0052631F">
      <w:pPr>
        <w:adjustRightInd w:val="0"/>
        <w:spacing w:line="240" w:lineRule="atLeast"/>
        <w:jc w:val="both"/>
        <w:rPr>
          <w:lang w:val="pt-BR"/>
        </w:rPr>
      </w:pPr>
      <w:r w:rsidRPr="001773ED">
        <w:rPr>
          <w:lang w:val="pt-BR"/>
        </w:rPr>
        <w:t>Bandra (East)</w:t>
      </w:r>
    </w:p>
    <w:p w14:paraId="7028C401" w14:textId="77777777" w:rsidR="0052631F" w:rsidRPr="001773ED" w:rsidRDefault="0052631F" w:rsidP="0052631F">
      <w:pPr>
        <w:adjustRightInd w:val="0"/>
        <w:spacing w:line="240" w:lineRule="atLeast"/>
        <w:jc w:val="both"/>
        <w:rPr>
          <w:lang w:val="en-IN"/>
        </w:rPr>
      </w:pPr>
      <w:r w:rsidRPr="001773ED">
        <w:rPr>
          <w:lang w:val="en-IN"/>
        </w:rPr>
        <w:t>Mumbai 400 51</w:t>
      </w:r>
    </w:p>
    <w:p w14:paraId="66F445F6" w14:textId="77777777" w:rsidR="0052631F" w:rsidRPr="001773ED" w:rsidRDefault="0052631F" w:rsidP="0052631F">
      <w:pPr>
        <w:adjustRightInd w:val="0"/>
        <w:spacing w:line="240" w:lineRule="atLeast"/>
        <w:jc w:val="both"/>
        <w:rPr>
          <w:lang w:val="en-IN"/>
        </w:rPr>
      </w:pPr>
    </w:p>
    <w:p w14:paraId="442CCD74" w14:textId="77777777" w:rsidR="0052631F" w:rsidRPr="001773ED" w:rsidRDefault="0052631F" w:rsidP="0052631F">
      <w:pPr>
        <w:adjustRightInd w:val="0"/>
        <w:spacing w:line="240" w:lineRule="atLeast"/>
        <w:jc w:val="both"/>
        <w:rPr>
          <w:lang w:val="en-IN"/>
        </w:rPr>
      </w:pPr>
      <w:r w:rsidRPr="001773ED">
        <w:rPr>
          <w:lang w:val="en-IN"/>
        </w:rPr>
        <w:t>Dear Sir,</w:t>
      </w:r>
    </w:p>
    <w:p w14:paraId="05D2A1E0" w14:textId="77777777" w:rsidR="0052631F" w:rsidRPr="001773ED" w:rsidRDefault="0052631F" w:rsidP="0052631F">
      <w:pPr>
        <w:adjustRightInd w:val="0"/>
        <w:spacing w:line="240" w:lineRule="atLeast"/>
        <w:jc w:val="both"/>
        <w:rPr>
          <w:lang w:val="en-IN"/>
        </w:rPr>
      </w:pPr>
    </w:p>
    <w:p w14:paraId="7C98D3D5" w14:textId="77777777" w:rsidR="0052631F" w:rsidRPr="001773ED" w:rsidRDefault="0052631F" w:rsidP="0052631F">
      <w:pPr>
        <w:adjustRightInd w:val="0"/>
        <w:spacing w:line="240" w:lineRule="atLeast"/>
        <w:jc w:val="both"/>
        <w:rPr>
          <w:lang w:val="en-IN"/>
        </w:rPr>
      </w:pPr>
      <w:r w:rsidRPr="001773ED">
        <w:rPr>
          <w:lang w:val="en-IN"/>
        </w:rPr>
        <w:t>We refer to the fixed deposit receipt (FDR) issued, in the name of N</w:t>
      </w:r>
      <w:r w:rsidR="00DD69D4">
        <w:rPr>
          <w:lang w:val="en-IN"/>
        </w:rPr>
        <w:t>C</w:t>
      </w:r>
      <w:r w:rsidR="002A2275">
        <w:rPr>
          <w:lang w:val="en-IN"/>
        </w:rPr>
        <w:t>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52631F" w:rsidRPr="001773ED" w14:paraId="67C6DDC6" w14:textId="77777777" w:rsidTr="0052631F">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E037AD5" w14:textId="77777777" w:rsidR="0052631F" w:rsidRPr="001773ED" w:rsidRDefault="0052631F"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68BF8F3" w14:textId="77777777" w:rsidR="0052631F" w:rsidRPr="001773ED" w:rsidRDefault="0052631F"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2DA4544" w14:textId="77777777" w:rsidR="0052631F" w:rsidRPr="001773ED" w:rsidRDefault="0052631F" w:rsidP="002B17B7">
            <w:pPr>
              <w:adjustRightInd w:val="0"/>
              <w:spacing w:line="240" w:lineRule="atLeast"/>
              <w:ind w:left="108" w:right="108"/>
              <w:jc w:val="both"/>
              <w:rPr>
                <w:b/>
                <w:lang w:val="en-IN"/>
              </w:rPr>
            </w:pPr>
            <w:r w:rsidRPr="001773ED">
              <w:rPr>
                <w:b/>
                <w:lang w:val="en-IN"/>
              </w:rPr>
              <w:t xml:space="preserve">Amount </w:t>
            </w:r>
            <w:r w:rsidRPr="001773ED">
              <w:rPr>
                <w:b/>
                <w:bCs/>
              </w:rPr>
              <w:t xml:space="preserve">(in </w:t>
            </w:r>
            <w:proofErr w:type="spellStart"/>
            <w:r w:rsidRPr="001773ED">
              <w:rPr>
                <w:b/>
                <w:bCs/>
              </w:rPr>
              <w:t>Rs</w:t>
            </w:r>
            <w:proofErr w:type="spellEnd"/>
            <w:r w:rsidRPr="001773ED">
              <w:rPr>
                <w:b/>
                <w:bCs/>
              </w:rPr>
              <w:t>.)</w:t>
            </w:r>
          </w:p>
        </w:tc>
        <w:tc>
          <w:tcPr>
            <w:tcW w:w="2273" w:type="dxa"/>
            <w:tcBorders>
              <w:top w:val="outset" w:sz="6" w:space="0" w:color="auto"/>
              <w:left w:val="outset" w:sz="6" w:space="0" w:color="auto"/>
              <w:bottom w:val="outset" w:sz="6" w:space="0" w:color="auto"/>
              <w:right w:val="outset" w:sz="6" w:space="0" w:color="auto"/>
            </w:tcBorders>
          </w:tcPr>
          <w:p w14:paraId="7AA00403" w14:textId="77777777" w:rsidR="0052631F" w:rsidRPr="001773ED" w:rsidRDefault="0052631F" w:rsidP="002B17B7">
            <w:pPr>
              <w:adjustRightInd w:val="0"/>
              <w:spacing w:line="240" w:lineRule="atLeast"/>
              <w:ind w:left="108" w:right="108"/>
              <w:jc w:val="both"/>
              <w:rPr>
                <w:b/>
                <w:lang w:val="en-IN"/>
              </w:rPr>
            </w:pPr>
            <w:r w:rsidRPr="001773ED">
              <w:rPr>
                <w:b/>
                <w:lang w:val="en-IN"/>
              </w:rPr>
              <w:t>Maturity Date</w:t>
            </w:r>
          </w:p>
        </w:tc>
      </w:tr>
      <w:tr w:rsidR="0052631F" w:rsidRPr="001773ED" w14:paraId="579CD831" w14:textId="77777777" w:rsidTr="0052631F">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36EA57" w14:textId="77777777" w:rsidR="0052631F" w:rsidRPr="001773ED" w:rsidRDefault="0052631F"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CC8FDA5" w14:textId="77777777" w:rsidR="0052631F" w:rsidRPr="001773ED" w:rsidRDefault="0052631F"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5B78E50" w14:textId="77777777" w:rsidR="0052631F" w:rsidRPr="001773ED" w:rsidRDefault="0052631F"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DDB7824" w14:textId="77777777" w:rsidR="0052631F" w:rsidRPr="001773ED" w:rsidRDefault="0052631F" w:rsidP="002B17B7">
            <w:pPr>
              <w:adjustRightInd w:val="0"/>
              <w:spacing w:line="240" w:lineRule="atLeast"/>
              <w:ind w:left="108" w:right="108"/>
              <w:jc w:val="both"/>
              <w:rPr>
                <w:lang w:val="en-IN"/>
              </w:rPr>
            </w:pPr>
          </w:p>
        </w:tc>
      </w:tr>
    </w:tbl>
    <w:p w14:paraId="371EA4D8" w14:textId="77777777" w:rsidR="0052631F" w:rsidRPr="001773ED" w:rsidRDefault="0052631F" w:rsidP="0052631F">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52631F" w:rsidRPr="001773ED" w14:paraId="04AACF61" w14:textId="77777777" w:rsidTr="00C2368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2DA6D287" w14:textId="77777777" w:rsidR="0052631F" w:rsidRPr="001773ED" w:rsidRDefault="0052631F" w:rsidP="002B17B7">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73E759A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D669ED4"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34E7F1F9"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 xml:space="preserve">Amount (in </w:t>
            </w:r>
            <w:proofErr w:type="spellStart"/>
            <w:r w:rsidRPr="001773ED">
              <w:rPr>
                <w:b/>
                <w:bCs/>
                <w:lang w:val="en-IN"/>
              </w:rPr>
              <w:t>Rs</w:t>
            </w:r>
            <w:proofErr w:type="spellEnd"/>
            <w:r w:rsidRPr="001773ED">
              <w:rPr>
                <w:b/>
                <w:bCs/>
                <w:lang w:val="en-IN"/>
              </w:rPr>
              <w:t>.)</w:t>
            </w:r>
          </w:p>
        </w:tc>
        <w:tc>
          <w:tcPr>
            <w:tcW w:w="1905" w:type="dxa"/>
            <w:tcBorders>
              <w:top w:val="outset" w:sz="6" w:space="0" w:color="auto"/>
              <w:left w:val="outset" w:sz="6" w:space="0" w:color="auto"/>
              <w:bottom w:val="outset" w:sz="6" w:space="0" w:color="auto"/>
              <w:right w:val="outset" w:sz="6" w:space="0" w:color="auto"/>
            </w:tcBorders>
          </w:tcPr>
          <w:p w14:paraId="413AB7D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Interest Rate</w:t>
            </w:r>
          </w:p>
        </w:tc>
      </w:tr>
      <w:tr w:rsidR="0052631F" w:rsidRPr="001773ED" w14:paraId="31BF651A" w14:textId="77777777" w:rsidTr="00C2368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27E278C8" w14:textId="77777777" w:rsidR="0052631F" w:rsidRPr="001773ED" w:rsidRDefault="0052631F" w:rsidP="002B17B7">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36406181" w14:textId="77777777" w:rsidR="0052631F" w:rsidRPr="001773ED" w:rsidRDefault="0052631F" w:rsidP="002B17B7">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5EE96B53" w14:textId="77777777" w:rsidR="0052631F" w:rsidRPr="001773ED" w:rsidRDefault="0052631F" w:rsidP="002B17B7">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BC74AB6" w14:textId="77777777" w:rsidR="0052631F" w:rsidRPr="001773ED" w:rsidRDefault="0052631F" w:rsidP="002B17B7">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789EFBF" w14:textId="77777777" w:rsidR="0052631F" w:rsidRPr="001773ED" w:rsidRDefault="0052631F" w:rsidP="002B17B7">
            <w:pPr>
              <w:adjustRightInd w:val="0"/>
              <w:spacing w:line="240" w:lineRule="atLeast"/>
              <w:ind w:left="108" w:right="108"/>
              <w:jc w:val="both"/>
              <w:rPr>
                <w:b/>
                <w:bCs/>
                <w:lang w:val="en-IN"/>
              </w:rPr>
            </w:pPr>
          </w:p>
        </w:tc>
      </w:tr>
    </w:tbl>
    <w:p w14:paraId="169673CF" w14:textId="77777777" w:rsidR="0052631F" w:rsidRPr="001773ED" w:rsidRDefault="0052631F" w:rsidP="0052631F">
      <w:pPr>
        <w:adjustRightInd w:val="0"/>
        <w:rPr>
          <w:b/>
          <w:bCs/>
          <w:lang w:val="en-IN"/>
        </w:rPr>
      </w:pPr>
    </w:p>
    <w:p w14:paraId="24E58C1D" w14:textId="77777777" w:rsidR="0052631F" w:rsidRPr="001773ED" w:rsidRDefault="0052631F" w:rsidP="0052631F">
      <w:pPr>
        <w:adjustRightInd w:val="0"/>
        <w:spacing w:line="240" w:lineRule="atLeast"/>
        <w:jc w:val="both"/>
        <w:rPr>
          <w:lang w:val="en-IN"/>
        </w:rPr>
      </w:pPr>
      <w:r w:rsidRPr="001773ED">
        <w:rPr>
          <w:lang w:val="en-IN"/>
        </w:rPr>
        <w:t>We hereby agree and confirm that</w:t>
      </w:r>
    </w:p>
    <w:p w14:paraId="153D0C0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62042E8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557AE3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667BCD30"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367B96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3E4EA9C8"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AD42AD5"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Old instrument will remain valid unless revoked.</w:t>
      </w:r>
    </w:p>
    <w:p w14:paraId="687C0AAA" w14:textId="77777777" w:rsidR="0052631F" w:rsidRPr="001773ED" w:rsidRDefault="0052631F" w:rsidP="0052631F">
      <w:pPr>
        <w:adjustRightInd w:val="0"/>
        <w:spacing w:line="240" w:lineRule="atLeast"/>
        <w:ind w:left="540"/>
        <w:rPr>
          <w:lang w:val="en-IN"/>
        </w:rPr>
      </w:pPr>
    </w:p>
    <w:p w14:paraId="79B1FB23" w14:textId="77777777" w:rsidR="0052631F" w:rsidRPr="001773ED" w:rsidRDefault="0052631F" w:rsidP="0052631F">
      <w:pPr>
        <w:adjustRightInd w:val="0"/>
        <w:spacing w:line="240" w:lineRule="atLeast"/>
        <w:jc w:val="both"/>
        <w:rPr>
          <w:lang w:val="en-IN"/>
        </w:rPr>
      </w:pPr>
      <w:r w:rsidRPr="001773ED">
        <w:rPr>
          <w:lang w:val="en-IN"/>
        </w:rPr>
        <w:t>Yours faithfully,</w:t>
      </w:r>
    </w:p>
    <w:p w14:paraId="3BFC76AF" w14:textId="77777777" w:rsidR="0052631F" w:rsidRPr="001773ED" w:rsidRDefault="0052631F" w:rsidP="0052631F">
      <w:pPr>
        <w:adjustRightInd w:val="0"/>
        <w:spacing w:line="240" w:lineRule="atLeast"/>
        <w:jc w:val="both"/>
        <w:rPr>
          <w:lang w:val="en-IN"/>
        </w:rPr>
      </w:pPr>
      <w:r w:rsidRPr="001773ED">
        <w:rPr>
          <w:lang w:val="en-IN"/>
        </w:rPr>
        <w:t xml:space="preserve">Authorised Signatory </w:t>
      </w:r>
    </w:p>
    <w:p w14:paraId="5F61F2E9" w14:textId="77777777" w:rsidR="00610260" w:rsidRPr="001773ED" w:rsidRDefault="0052631F" w:rsidP="0052631F">
      <w:pPr>
        <w:widowControl w:val="0"/>
        <w:adjustRightInd w:val="0"/>
        <w:spacing w:line="240" w:lineRule="atLeast"/>
        <w:rPr>
          <w:lang w:val="en-IN"/>
        </w:rPr>
      </w:pPr>
      <w:r w:rsidRPr="001773ED">
        <w:rPr>
          <w:lang w:val="en-IN"/>
        </w:rPr>
        <w:t xml:space="preserve"> __________ Bank Ltd</w:t>
      </w:r>
    </w:p>
    <w:p w14:paraId="4BB0BE98" w14:textId="77777777" w:rsidR="00610260" w:rsidRPr="001773ED" w:rsidRDefault="00610260" w:rsidP="00610260">
      <w:pPr>
        <w:jc w:val="center"/>
        <w:rPr>
          <w:lang w:val="en-IN"/>
        </w:rPr>
      </w:pPr>
    </w:p>
    <w:p w14:paraId="568CA0EA" w14:textId="77777777" w:rsidR="00610260" w:rsidRPr="001773ED" w:rsidRDefault="00610260" w:rsidP="00C23684">
      <w:pPr>
        <w:pStyle w:val="Heading1"/>
        <w:ind w:left="426"/>
      </w:pPr>
      <w:bookmarkStart w:id="39" w:name="_Toc55566537"/>
      <w:r w:rsidRPr="001773ED">
        <w:lastRenderedPageBreak/>
        <w:t>Format of letter to be provided by Bank for Auto renewal of FDR to the Clearing Corporation - when there is no change in FDR number</w:t>
      </w:r>
      <w:bookmarkEnd w:id="39"/>
    </w:p>
    <w:p w14:paraId="6C0606B9" w14:textId="77777777" w:rsidR="002B17B7" w:rsidRPr="001773ED" w:rsidRDefault="00610260" w:rsidP="00610260">
      <w:pPr>
        <w:widowControl w:val="0"/>
        <w:adjustRightInd w:val="0"/>
        <w:spacing w:line="240" w:lineRule="atLeast"/>
        <w:jc w:val="center"/>
      </w:pPr>
      <w:r w:rsidRPr="001773ED">
        <w:t>(To be typed on Bank’s letter head)</w:t>
      </w:r>
    </w:p>
    <w:p w14:paraId="3E3CDF9E" w14:textId="77777777" w:rsidR="002B17B7" w:rsidRPr="001773ED" w:rsidRDefault="002B17B7" w:rsidP="00610260">
      <w:pPr>
        <w:widowControl w:val="0"/>
        <w:adjustRightInd w:val="0"/>
        <w:spacing w:line="240" w:lineRule="atLeast"/>
        <w:jc w:val="center"/>
      </w:pPr>
    </w:p>
    <w:p w14:paraId="405B8657" w14:textId="77777777" w:rsidR="002B17B7" w:rsidRPr="001773ED" w:rsidRDefault="002B17B7" w:rsidP="002B17B7">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23D9E8F" w14:textId="77777777" w:rsidR="002B17B7" w:rsidRPr="001773ED" w:rsidRDefault="002B17B7" w:rsidP="002B17B7">
      <w:pPr>
        <w:adjustRightInd w:val="0"/>
        <w:spacing w:line="240" w:lineRule="atLeast"/>
        <w:jc w:val="both"/>
        <w:rPr>
          <w:lang w:val="en-IN"/>
        </w:rPr>
      </w:pPr>
    </w:p>
    <w:p w14:paraId="60F89D74" w14:textId="77777777" w:rsidR="002B17B7" w:rsidRPr="001773ED" w:rsidRDefault="002B17B7" w:rsidP="002B17B7">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3CBD4C40" w14:textId="77777777" w:rsidR="002B17B7" w:rsidRPr="001773ED" w:rsidRDefault="002B17B7" w:rsidP="002B17B7">
      <w:pPr>
        <w:adjustRightInd w:val="0"/>
        <w:spacing w:line="240" w:lineRule="atLeast"/>
        <w:jc w:val="both"/>
        <w:rPr>
          <w:lang w:val="sv-SE"/>
        </w:rPr>
      </w:pPr>
      <w:r w:rsidRPr="001773ED">
        <w:rPr>
          <w:lang w:val="sv-SE"/>
        </w:rPr>
        <w:t>Exchange Plaza,C-1, Block G,</w:t>
      </w:r>
    </w:p>
    <w:p w14:paraId="4522F650" w14:textId="77777777" w:rsidR="002B17B7" w:rsidRPr="001773ED" w:rsidRDefault="002B17B7" w:rsidP="002B17B7">
      <w:pPr>
        <w:adjustRightInd w:val="0"/>
        <w:spacing w:line="240" w:lineRule="atLeast"/>
        <w:jc w:val="both"/>
        <w:rPr>
          <w:lang w:val="pt-BR"/>
        </w:rPr>
      </w:pPr>
      <w:r w:rsidRPr="001773ED">
        <w:rPr>
          <w:lang w:val="pt-BR"/>
        </w:rPr>
        <w:t>Bandra Kurla Complex,</w:t>
      </w:r>
    </w:p>
    <w:p w14:paraId="69502457" w14:textId="77777777" w:rsidR="002B17B7" w:rsidRPr="001773ED" w:rsidRDefault="002B17B7" w:rsidP="002B17B7">
      <w:pPr>
        <w:adjustRightInd w:val="0"/>
        <w:spacing w:line="240" w:lineRule="atLeast"/>
        <w:jc w:val="both"/>
        <w:rPr>
          <w:lang w:val="pt-BR"/>
        </w:rPr>
      </w:pPr>
      <w:r w:rsidRPr="001773ED">
        <w:rPr>
          <w:lang w:val="pt-BR"/>
        </w:rPr>
        <w:t>Bandra (East)</w:t>
      </w:r>
    </w:p>
    <w:p w14:paraId="428F102C" w14:textId="77777777" w:rsidR="002B17B7" w:rsidRPr="001773ED" w:rsidRDefault="002B17B7" w:rsidP="002B17B7">
      <w:pPr>
        <w:adjustRightInd w:val="0"/>
        <w:spacing w:line="240" w:lineRule="atLeast"/>
        <w:jc w:val="both"/>
        <w:rPr>
          <w:lang w:val="en-IN"/>
        </w:rPr>
      </w:pPr>
      <w:r w:rsidRPr="001773ED">
        <w:rPr>
          <w:lang w:val="en-IN"/>
        </w:rPr>
        <w:t>Mumbai 400 51</w:t>
      </w:r>
    </w:p>
    <w:p w14:paraId="056C376A" w14:textId="77777777" w:rsidR="002B17B7" w:rsidRPr="001773ED" w:rsidRDefault="002B17B7" w:rsidP="002B17B7">
      <w:pPr>
        <w:adjustRightInd w:val="0"/>
        <w:spacing w:line="240" w:lineRule="atLeast"/>
        <w:jc w:val="both"/>
        <w:rPr>
          <w:lang w:val="en-IN"/>
        </w:rPr>
      </w:pPr>
    </w:p>
    <w:p w14:paraId="23967F4D" w14:textId="77777777" w:rsidR="002B17B7" w:rsidRPr="001773ED" w:rsidRDefault="002B17B7" w:rsidP="002B17B7">
      <w:pPr>
        <w:adjustRightInd w:val="0"/>
        <w:spacing w:line="240" w:lineRule="atLeast"/>
        <w:jc w:val="both"/>
        <w:rPr>
          <w:lang w:val="en-IN"/>
        </w:rPr>
      </w:pPr>
      <w:r w:rsidRPr="001773ED">
        <w:rPr>
          <w:lang w:val="en-IN"/>
        </w:rPr>
        <w:t>Dear Sir,</w:t>
      </w:r>
    </w:p>
    <w:p w14:paraId="5F9E83BD" w14:textId="77777777" w:rsidR="002B17B7" w:rsidRPr="001773ED" w:rsidRDefault="002B17B7" w:rsidP="002B17B7">
      <w:pPr>
        <w:adjustRightInd w:val="0"/>
        <w:spacing w:line="240" w:lineRule="atLeast"/>
        <w:jc w:val="both"/>
        <w:rPr>
          <w:lang w:val="en-IN"/>
        </w:rPr>
      </w:pPr>
    </w:p>
    <w:p w14:paraId="5F30D089" w14:textId="77777777" w:rsidR="002B17B7" w:rsidRPr="001773ED" w:rsidRDefault="002B17B7" w:rsidP="002B17B7">
      <w:pPr>
        <w:adjustRightInd w:val="0"/>
        <w:spacing w:line="240" w:lineRule="atLeast"/>
        <w:jc w:val="both"/>
        <w:rPr>
          <w:lang w:val="en-IN"/>
        </w:rPr>
      </w:pPr>
      <w:r w:rsidRPr="001773ED">
        <w:rPr>
          <w:lang w:val="en-IN"/>
        </w:rPr>
        <w:t>We refer to the fixed deposit receipt (FDR) issued, in the name of N</w:t>
      </w:r>
      <w:r w:rsidR="002A2275">
        <w:rPr>
          <w:lang w:val="en-IN"/>
        </w:rPr>
        <w:t>CL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2B17B7" w:rsidRPr="001773ED" w14:paraId="51DAD61D" w14:textId="77777777" w:rsidTr="002B17B7">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6EBD00AB" w14:textId="77777777" w:rsidR="002B17B7" w:rsidRPr="001773ED" w:rsidRDefault="002B17B7"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3CF8559" w14:textId="77777777" w:rsidR="002B17B7" w:rsidRPr="001773ED" w:rsidRDefault="002B17B7"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2B3B9075" w14:textId="77777777" w:rsidR="002B17B7" w:rsidRPr="001773ED" w:rsidRDefault="002B17B7" w:rsidP="002B17B7">
            <w:pPr>
              <w:adjustRightInd w:val="0"/>
              <w:spacing w:line="240" w:lineRule="atLeast"/>
              <w:ind w:left="108" w:right="108"/>
              <w:jc w:val="both"/>
              <w:rPr>
                <w:b/>
                <w:lang w:val="en-IN"/>
              </w:rPr>
            </w:pPr>
            <w:r w:rsidRPr="001773ED">
              <w:rPr>
                <w:b/>
                <w:lang w:val="en-IN"/>
              </w:rPr>
              <w:t xml:space="preserve">Amount </w:t>
            </w:r>
            <w:r w:rsidRPr="001773ED">
              <w:rPr>
                <w:b/>
                <w:bCs/>
              </w:rPr>
              <w:t xml:space="preserve">(in </w:t>
            </w:r>
            <w:proofErr w:type="spellStart"/>
            <w:r w:rsidRPr="001773ED">
              <w:rPr>
                <w:b/>
                <w:bCs/>
              </w:rPr>
              <w:t>Rs</w:t>
            </w:r>
            <w:proofErr w:type="spellEnd"/>
            <w:r w:rsidRPr="001773ED">
              <w:rPr>
                <w:b/>
                <w:bCs/>
              </w:rPr>
              <w:t>.)</w:t>
            </w:r>
          </w:p>
        </w:tc>
        <w:tc>
          <w:tcPr>
            <w:tcW w:w="2273" w:type="dxa"/>
            <w:tcBorders>
              <w:top w:val="outset" w:sz="6" w:space="0" w:color="auto"/>
              <w:left w:val="outset" w:sz="6" w:space="0" w:color="auto"/>
              <w:bottom w:val="outset" w:sz="6" w:space="0" w:color="auto"/>
              <w:right w:val="outset" w:sz="6" w:space="0" w:color="auto"/>
            </w:tcBorders>
          </w:tcPr>
          <w:p w14:paraId="2721AC47" w14:textId="77777777" w:rsidR="002B17B7" w:rsidRPr="001773ED" w:rsidRDefault="002B17B7" w:rsidP="002B17B7">
            <w:pPr>
              <w:adjustRightInd w:val="0"/>
              <w:spacing w:line="240" w:lineRule="atLeast"/>
              <w:ind w:left="108" w:right="108"/>
              <w:jc w:val="both"/>
              <w:rPr>
                <w:b/>
                <w:lang w:val="en-IN"/>
              </w:rPr>
            </w:pPr>
            <w:r w:rsidRPr="001773ED">
              <w:rPr>
                <w:b/>
                <w:lang w:val="en-IN"/>
              </w:rPr>
              <w:t>Maturity Date</w:t>
            </w:r>
          </w:p>
        </w:tc>
      </w:tr>
      <w:tr w:rsidR="002B17B7" w:rsidRPr="001773ED" w14:paraId="352C31CB" w14:textId="77777777" w:rsidTr="002B17B7">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550AD3" w14:textId="77777777" w:rsidR="002B17B7" w:rsidRPr="001773ED" w:rsidRDefault="002B17B7"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008D16E6" w14:textId="77777777" w:rsidR="002B17B7" w:rsidRPr="001773ED" w:rsidRDefault="002B17B7"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FB42BA7" w14:textId="77777777" w:rsidR="002B17B7" w:rsidRPr="001773ED" w:rsidRDefault="002B17B7"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DFB850D" w14:textId="77777777" w:rsidR="002B17B7" w:rsidRPr="001773ED" w:rsidRDefault="002B17B7" w:rsidP="002B17B7">
            <w:pPr>
              <w:adjustRightInd w:val="0"/>
              <w:spacing w:line="240" w:lineRule="atLeast"/>
              <w:ind w:left="108" w:right="108"/>
              <w:jc w:val="both"/>
              <w:rPr>
                <w:lang w:val="en-IN"/>
              </w:rPr>
            </w:pPr>
          </w:p>
        </w:tc>
      </w:tr>
    </w:tbl>
    <w:p w14:paraId="7B7F0C23" w14:textId="77777777" w:rsidR="002B17B7" w:rsidRPr="001773ED" w:rsidRDefault="002B17B7" w:rsidP="002B17B7">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006"/>
        <w:gridCol w:w="2552"/>
        <w:gridCol w:w="2268"/>
        <w:gridCol w:w="2693"/>
      </w:tblGrid>
      <w:tr w:rsidR="002B17B7" w:rsidRPr="001773ED" w14:paraId="693FD7EA" w14:textId="77777777" w:rsidTr="00C23684">
        <w:trPr>
          <w:trHeight w:val="396"/>
          <w:tblCellSpacing w:w="20" w:type="dxa"/>
        </w:trPr>
        <w:tc>
          <w:tcPr>
            <w:tcW w:w="1946" w:type="dxa"/>
            <w:tcBorders>
              <w:top w:val="outset" w:sz="6" w:space="0" w:color="auto"/>
              <w:left w:val="outset" w:sz="6" w:space="0" w:color="auto"/>
              <w:bottom w:val="outset" w:sz="6" w:space="0" w:color="auto"/>
              <w:right w:val="outset" w:sz="6" w:space="0" w:color="auto"/>
            </w:tcBorders>
          </w:tcPr>
          <w:p w14:paraId="5401A149"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Renewal Date</w:t>
            </w:r>
          </w:p>
        </w:tc>
        <w:tc>
          <w:tcPr>
            <w:tcW w:w="2512" w:type="dxa"/>
            <w:tcBorders>
              <w:top w:val="outset" w:sz="6" w:space="0" w:color="auto"/>
              <w:left w:val="outset" w:sz="6" w:space="0" w:color="auto"/>
              <w:bottom w:val="outset" w:sz="6" w:space="0" w:color="auto"/>
              <w:right w:val="outset" w:sz="6" w:space="0" w:color="auto"/>
            </w:tcBorders>
          </w:tcPr>
          <w:p w14:paraId="5D95500C"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Maturity Date</w:t>
            </w:r>
          </w:p>
        </w:tc>
        <w:tc>
          <w:tcPr>
            <w:tcW w:w="2228" w:type="dxa"/>
            <w:tcBorders>
              <w:top w:val="outset" w:sz="6" w:space="0" w:color="auto"/>
              <w:left w:val="outset" w:sz="6" w:space="0" w:color="auto"/>
              <w:bottom w:val="outset" w:sz="6" w:space="0" w:color="auto"/>
              <w:right w:val="outset" w:sz="6" w:space="0" w:color="auto"/>
            </w:tcBorders>
          </w:tcPr>
          <w:p w14:paraId="442CD718"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 xml:space="preserve">Amount (in </w:t>
            </w:r>
            <w:proofErr w:type="spellStart"/>
            <w:r w:rsidRPr="001773ED">
              <w:rPr>
                <w:b/>
                <w:bCs/>
                <w:lang w:val="en-IN"/>
              </w:rPr>
              <w:t>Rs</w:t>
            </w:r>
            <w:proofErr w:type="spellEnd"/>
            <w:r w:rsidRPr="001773ED">
              <w:rPr>
                <w:b/>
                <w:bCs/>
                <w:lang w:val="en-IN"/>
              </w:rPr>
              <w:t>.)</w:t>
            </w:r>
          </w:p>
        </w:tc>
        <w:tc>
          <w:tcPr>
            <w:tcW w:w="2633" w:type="dxa"/>
            <w:tcBorders>
              <w:top w:val="outset" w:sz="6" w:space="0" w:color="auto"/>
              <w:left w:val="outset" w:sz="6" w:space="0" w:color="auto"/>
              <w:bottom w:val="outset" w:sz="6" w:space="0" w:color="auto"/>
              <w:right w:val="outset" w:sz="6" w:space="0" w:color="auto"/>
            </w:tcBorders>
          </w:tcPr>
          <w:p w14:paraId="07447B6E"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Interest Rate</w:t>
            </w:r>
          </w:p>
        </w:tc>
      </w:tr>
      <w:tr w:rsidR="002B17B7" w:rsidRPr="001773ED" w14:paraId="3A3665D5" w14:textId="77777777" w:rsidTr="00C23684">
        <w:trPr>
          <w:trHeight w:val="186"/>
          <w:tblCellSpacing w:w="20" w:type="dxa"/>
        </w:trPr>
        <w:tc>
          <w:tcPr>
            <w:tcW w:w="1946" w:type="dxa"/>
            <w:tcBorders>
              <w:top w:val="outset" w:sz="6" w:space="0" w:color="auto"/>
              <w:left w:val="outset" w:sz="6" w:space="0" w:color="auto"/>
              <w:bottom w:val="outset" w:sz="6" w:space="0" w:color="auto"/>
              <w:right w:val="outset" w:sz="6" w:space="0" w:color="auto"/>
            </w:tcBorders>
          </w:tcPr>
          <w:p w14:paraId="514B2B9C" w14:textId="77777777" w:rsidR="002B17B7" w:rsidRPr="001773ED" w:rsidRDefault="002B17B7" w:rsidP="002B17B7">
            <w:pPr>
              <w:adjustRightInd w:val="0"/>
              <w:spacing w:line="240" w:lineRule="atLeast"/>
              <w:ind w:left="108" w:right="108"/>
              <w:jc w:val="both"/>
              <w:rPr>
                <w:b/>
                <w:bCs/>
                <w:lang w:val="en-IN"/>
              </w:rPr>
            </w:pPr>
          </w:p>
        </w:tc>
        <w:tc>
          <w:tcPr>
            <w:tcW w:w="2512" w:type="dxa"/>
            <w:tcBorders>
              <w:top w:val="outset" w:sz="6" w:space="0" w:color="auto"/>
              <w:left w:val="outset" w:sz="6" w:space="0" w:color="auto"/>
              <w:bottom w:val="outset" w:sz="6" w:space="0" w:color="auto"/>
              <w:right w:val="outset" w:sz="6" w:space="0" w:color="auto"/>
            </w:tcBorders>
          </w:tcPr>
          <w:p w14:paraId="4BD4E653" w14:textId="77777777" w:rsidR="002B17B7" w:rsidRPr="001773ED" w:rsidRDefault="002B17B7" w:rsidP="002B17B7">
            <w:pPr>
              <w:adjustRightInd w:val="0"/>
              <w:spacing w:line="240" w:lineRule="atLeast"/>
              <w:ind w:left="108" w:right="108"/>
              <w:jc w:val="both"/>
              <w:rPr>
                <w:b/>
                <w:bCs/>
                <w:lang w:val="en-IN"/>
              </w:rPr>
            </w:pPr>
          </w:p>
        </w:tc>
        <w:tc>
          <w:tcPr>
            <w:tcW w:w="2228" w:type="dxa"/>
            <w:tcBorders>
              <w:top w:val="outset" w:sz="6" w:space="0" w:color="auto"/>
              <w:left w:val="outset" w:sz="6" w:space="0" w:color="auto"/>
              <w:bottom w:val="outset" w:sz="6" w:space="0" w:color="auto"/>
              <w:right w:val="outset" w:sz="6" w:space="0" w:color="auto"/>
            </w:tcBorders>
          </w:tcPr>
          <w:p w14:paraId="4194D226" w14:textId="77777777" w:rsidR="002B17B7" w:rsidRPr="001773ED" w:rsidRDefault="002B17B7" w:rsidP="002B17B7">
            <w:pPr>
              <w:adjustRightInd w:val="0"/>
              <w:spacing w:line="240" w:lineRule="atLeast"/>
              <w:ind w:left="108" w:right="108"/>
              <w:jc w:val="both"/>
              <w:rPr>
                <w:b/>
                <w:bCs/>
                <w:lang w:val="en-IN"/>
              </w:rPr>
            </w:pPr>
          </w:p>
        </w:tc>
        <w:tc>
          <w:tcPr>
            <w:tcW w:w="2633" w:type="dxa"/>
            <w:tcBorders>
              <w:top w:val="outset" w:sz="6" w:space="0" w:color="auto"/>
              <w:left w:val="outset" w:sz="6" w:space="0" w:color="auto"/>
              <w:bottom w:val="outset" w:sz="6" w:space="0" w:color="auto"/>
              <w:right w:val="outset" w:sz="6" w:space="0" w:color="auto"/>
            </w:tcBorders>
          </w:tcPr>
          <w:p w14:paraId="054EC709" w14:textId="77777777" w:rsidR="002B17B7" w:rsidRPr="001773ED" w:rsidRDefault="002B17B7" w:rsidP="002B17B7">
            <w:pPr>
              <w:adjustRightInd w:val="0"/>
              <w:spacing w:line="240" w:lineRule="atLeast"/>
              <w:ind w:left="108" w:right="108"/>
              <w:jc w:val="both"/>
              <w:rPr>
                <w:b/>
                <w:bCs/>
                <w:lang w:val="en-IN"/>
              </w:rPr>
            </w:pPr>
          </w:p>
        </w:tc>
      </w:tr>
    </w:tbl>
    <w:p w14:paraId="53ED73BF" w14:textId="77777777" w:rsidR="002B17B7" w:rsidRPr="001773ED" w:rsidRDefault="002B17B7" w:rsidP="002B17B7">
      <w:pPr>
        <w:adjustRightInd w:val="0"/>
        <w:rPr>
          <w:b/>
          <w:bCs/>
          <w:lang w:val="en-IN"/>
        </w:rPr>
      </w:pPr>
    </w:p>
    <w:p w14:paraId="577E3848" w14:textId="77777777" w:rsidR="002B17B7" w:rsidRPr="001773ED" w:rsidRDefault="002B17B7" w:rsidP="002B17B7">
      <w:pPr>
        <w:adjustRightInd w:val="0"/>
        <w:spacing w:line="240" w:lineRule="atLeast"/>
        <w:jc w:val="both"/>
        <w:rPr>
          <w:lang w:val="en-IN"/>
        </w:rPr>
      </w:pPr>
      <w:r w:rsidRPr="001773ED">
        <w:rPr>
          <w:lang w:val="en-IN"/>
        </w:rPr>
        <w:t>We hereby agree and confirm that</w:t>
      </w:r>
    </w:p>
    <w:p w14:paraId="20421074"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217DF401"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7806973D"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4E6F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7B7C4EB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6AE3BD68"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3DE62835"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Old instrument will remain valid unless revoked.</w:t>
      </w:r>
    </w:p>
    <w:p w14:paraId="41A1429C" w14:textId="77777777" w:rsidR="002B17B7" w:rsidRDefault="002B17B7" w:rsidP="002B17B7">
      <w:pPr>
        <w:adjustRightInd w:val="0"/>
        <w:spacing w:line="240" w:lineRule="atLeast"/>
        <w:jc w:val="both"/>
        <w:rPr>
          <w:lang w:val="en-IN"/>
        </w:rPr>
      </w:pPr>
    </w:p>
    <w:p w14:paraId="62852DD7" w14:textId="77777777" w:rsidR="002B17B7" w:rsidRPr="001773ED" w:rsidRDefault="002B17B7" w:rsidP="002B17B7">
      <w:pPr>
        <w:adjustRightInd w:val="0"/>
        <w:spacing w:line="240" w:lineRule="atLeast"/>
        <w:jc w:val="both"/>
        <w:rPr>
          <w:lang w:val="en-IN"/>
        </w:rPr>
      </w:pPr>
      <w:r w:rsidRPr="001773ED">
        <w:rPr>
          <w:lang w:val="en-IN"/>
        </w:rPr>
        <w:t>Yours faithfully,</w:t>
      </w:r>
    </w:p>
    <w:p w14:paraId="2A3C82C6" w14:textId="77777777" w:rsidR="002B17B7" w:rsidRPr="001773ED" w:rsidRDefault="002B17B7" w:rsidP="002B17B7">
      <w:pPr>
        <w:adjustRightInd w:val="0"/>
        <w:spacing w:line="240" w:lineRule="atLeast"/>
        <w:jc w:val="both"/>
        <w:rPr>
          <w:lang w:val="en-IN"/>
        </w:rPr>
      </w:pPr>
      <w:r w:rsidRPr="001773ED">
        <w:rPr>
          <w:lang w:val="en-IN"/>
        </w:rPr>
        <w:t xml:space="preserve">Authorised Signatory </w:t>
      </w:r>
    </w:p>
    <w:p w14:paraId="6E71AE75" w14:textId="77777777" w:rsidR="005B0591" w:rsidRPr="001773ED" w:rsidRDefault="002B17B7" w:rsidP="00251D73">
      <w:pPr>
        <w:widowControl w:val="0"/>
        <w:adjustRightInd w:val="0"/>
        <w:spacing w:line="240" w:lineRule="atLeast"/>
        <w:rPr>
          <w:b/>
          <w:u w:val="single"/>
          <w:lang w:val="en-IN"/>
        </w:rPr>
      </w:pPr>
      <w:r w:rsidRPr="001773ED">
        <w:rPr>
          <w:lang w:val="en-IN"/>
        </w:rPr>
        <w:t xml:space="preserve"> __________ Bank Ltd</w:t>
      </w:r>
      <w:r w:rsidR="005B0591" w:rsidRPr="001773ED">
        <w:rPr>
          <w:b/>
          <w:u w:val="single"/>
          <w:lang w:val="en-IN"/>
        </w:rPr>
        <w:br w:type="page"/>
      </w:r>
    </w:p>
    <w:p w14:paraId="1A3EB81D" w14:textId="77777777" w:rsidR="00566961" w:rsidRPr="001773ED" w:rsidRDefault="00566961" w:rsidP="00E239D0">
      <w:pPr>
        <w:pStyle w:val="Heading1"/>
      </w:pPr>
      <w:bookmarkStart w:id="40" w:name="_Toc55566538"/>
      <w:r w:rsidRPr="001773ED">
        <w:lastRenderedPageBreak/>
        <w:t>Format of Bank Guarantee for Margin Deposit and Security Deposit (Fungible)</w:t>
      </w:r>
      <w:bookmarkEnd w:id="40"/>
    </w:p>
    <w:p w14:paraId="732A02E1"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559E3555"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Date</w:t>
      </w:r>
      <w:r w:rsidRPr="001773ED">
        <w:rPr>
          <w:i/>
          <w:iCs/>
          <w:lang w:val="en-IN"/>
        </w:rPr>
        <w:tab/>
        <w:t xml:space="preserve">: </w:t>
      </w:r>
      <w:r w:rsidRPr="001773ED">
        <w:rPr>
          <w:b/>
          <w:bCs/>
          <w:i/>
          <w:iCs/>
          <w:u w:val="single"/>
          <w:lang w:val="en-IN"/>
        </w:rPr>
        <w:t>__________________</w:t>
      </w:r>
    </w:p>
    <w:p w14:paraId="3170DAF1" w14:textId="77777777" w:rsidR="00384517" w:rsidRPr="001773ED" w:rsidRDefault="00384517" w:rsidP="005B0591">
      <w:pPr>
        <w:overflowPunct w:val="0"/>
        <w:adjustRightInd w:val="0"/>
        <w:jc w:val="center"/>
        <w:rPr>
          <w:b/>
          <w:lang w:val="en-IN"/>
        </w:rPr>
      </w:pPr>
    </w:p>
    <w:p w14:paraId="518C19F4" w14:textId="0869B84E" w:rsidR="00767CB5" w:rsidRPr="00835E9F" w:rsidRDefault="00941907" w:rsidP="00767CB5">
      <w:pPr>
        <w:overflowPunct w:val="0"/>
        <w:autoSpaceDE w:val="0"/>
        <w:adjustRightInd w:val="0"/>
        <w:spacing w:before="240" w:after="60"/>
        <w:outlineLvl w:val="5"/>
        <w:rPr>
          <w:bCs/>
          <w:lang w:val="en-IN"/>
        </w:rPr>
      </w:pPr>
      <w:r>
        <w:rPr>
          <w:noProof/>
          <w:lang w:val="en-IN" w:eastAsia="en-IN"/>
        </w:rPr>
        <mc:AlternateContent>
          <mc:Choice Requires="wps">
            <w:drawing>
              <wp:anchor distT="0" distB="0" distL="114300" distR="114300" simplePos="0" relativeHeight="251656704" behindDoc="0" locked="0" layoutInCell="1" allowOverlap="1" wp14:anchorId="52FB02E4" wp14:editId="27371D3F">
                <wp:simplePos x="0" y="0"/>
                <wp:positionH relativeFrom="column">
                  <wp:posOffset>-62230</wp:posOffset>
                </wp:positionH>
                <wp:positionV relativeFrom="paragraph">
                  <wp:posOffset>233680</wp:posOffset>
                </wp:positionV>
                <wp:extent cx="5713730" cy="1600200"/>
                <wp:effectExtent l="0" t="0" r="0" b="0"/>
                <wp:wrapNone/>
                <wp:docPr id="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3A0BECC"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" stroked="f"/>
            </w:pict>
          </mc:Fallback>
        </mc:AlternateContent>
      </w:r>
      <w:r w:rsidR="00767CB5" w:rsidRPr="00835E9F">
        <w:rPr>
          <w:bCs/>
          <w:lang w:val="en-IN"/>
        </w:rPr>
        <w:t>To:</w:t>
      </w:r>
    </w:p>
    <w:p w14:paraId="06CC8DA5" w14:textId="77777777" w:rsidR="00767CB5" w:rsidRPr="00835E9F" w:rsidRDefault="00767CB5" w:rsidP="00767CB5">
      <w:pPr>
        <w:overflowPunct w:val="0"/>
        <w:adjustRightInd w:val="0"/>
        <w:ind w:right="29"/>
        <w:jc w:val="both"/>
        <w:rPr>
          <w:lang w:val="en-IN"/>
        </w:rPr>
      </w:pPr>
      <w:r>
        <w:rPr>
          <w:lang w:val="en-IN"/>
        </w:rPr>
        <w:t>NSE Clearing Limited</w:t>
      </w:r>
    </w:p>
    <w:p w14:paraId="7062AAE9" w14:textId="77777777" w:rsidR="00767CB5" w:rsidRPr="00835E9F" w:rsidRDefault="00767CB5" w:rsidP="00767CB5">
      <w:pPr>
        <w:overflowPunct w:val="0"/>
        <w:adjustRightInd w:val="0"/>
        <w:ind w:right="29"/>
        <w:jc w:val="both"/>
        <w:rPr>
          <w:lang w:val="sv-SE"/>
        </w:rPr>
      </w:pPr>
      <w:r w:rsidRPr="00835E9F">
        <w:rPr>
          <w:lang w:val="sv-SE"/>
        </w:rPr>
        <w:t xml:space="preserve">Exchange Plaza, Plot C-1, G Block, </w:t>
      </w:r>
    </w:p>
    <w:p w14:paraId="1443A0C9" w14:textId="77777777" w:rsidR="00767CB5" w:rsidRPr="00835E9F" w:rsidRDefault="00767CB5" w:rsidP="00767CB5">
      <w:pPr>
        <w:overflowPunct w:val="0"/>
        <w:adjustRightInd w:val="0"/>
        <w:ind w:right="29"/>
        <w:jc w:val="both"/>
        <w:rPr>
          <w:lang w:val="pt-BR"/>
        </w:rPr>
      </w:pPr>
      <w:r w:rsidRPr="00835E9F">
        <w:rPr>
          <w:lang w:val="pt-BR"/>
        </w:rPr>
        <w:t xml:space="preserve">Bandra Kurla Complex, </w:t>
      </w:r>
    </w:p>
    <w:p w14:paraId="017C077B" w14:textId="77777777" w:rsidR="00767CB5" w:rsidRPr="00835E9F" w:rsidRDefault="00767CB5" w:rsidP="00767CB5">
      <w:pPr>
        <w:overflowPunct w:val="0"/>
        <w:adjustRightInd w:val="0"/>
        <w:ind w:right="29"/>
        <w:jc w:val="both"/>
        <w:rPr>
          <w:lang w:val="pt-BR"/>
        </w:rPr>
      </w:pPr>
      <w:r w:rsidRPr="00835E9F">
        <w:rPr>
          <w:lang w:val="pt-BR"/>
        </w:rPr>
        <w:t xml:space="preserve">Bandra (East), </w:t>
      </w:r>
    </w:p>
    <w:p w14:paraId="0E379F9A" w14:textId="77777777" w:rsidR="00767CB5" w:rsidRPr="00835E9F" w:rsidRDefault="00767CB5" w:rsidP="00767CB5">
      <w:pPr>
        <w:overflowPunct w:val="0"/>
        <w:adjustRightInd w:val="0"/>
        <w:ind w:right="29"/>
        <w:jc w:val="both"/>
        <w:rPr>
          <w:lang w:val="en-IN"/>
        </w:rPr>
      </w:pPr>
      <w:r w:rsidRPr="00835E9F">
        <w:rPr>
          <w:lang w:val="en-IN"/>
        </w:rPr>
        <w:t>Mumbai – 400 051.</w:t>
      </w:r>
    </w:p>
    <w:p w14:paraId="06F286FB" w14:textId="77777777" w:rsidR="00767CB5" w:rsidRPr="00835E9F" w:rsidRDefault="00767CB5" w:rsidP="00767CB5">
      <w:pPr>
        <w:jc w:val="both"/>
        <w:rPr>
          <w:lang w:val="en-IN"/>
        </w:rPr>
      </w:pPr>
    </w:p>
    <w:p w14:paraId="2130F45C" w14:textId="77777777" w:rsidR="00767CB5" w:rsidRPr="00835E9F" w:rsidRDefault="00767CB5" w:rsidP="00767CB5">
      <w:pPr>
        <w:jc w:val="both"/>
        <w:rPr>
          <w:lang w:val="en-IN"/>
        </w:rPr>
      </w:pPr>
      <w:r w:rsidRPr="00835E9F">
        <w:rPr>
          <w:lang w:val="en-IN"/>
        </w:rPr>
        <w:t>Dear Sirs:</w:t>
      </w:r>
    </w:p>
    <w:p w14:paraId="6E1B2CD9" w14:textId="77777777" w:rsidR="00767CB5" w:rsidRPr="00835E9F" w:rsidRDefault="00767CB5" w:rsidP="00767CB5">
      <w:pPr>
        <w:jc w:val="both"/>
        <w:rPr>
          <w:lang w:val="en-IN"/>
        </w:rPr>
      </w:pPr>
    </w:p>
    <w:p w14:paraId="2394649A" w14:textId="77777777" w:rsidR="00767CB5" w:rsidRPr="00835E9F" w:rsidRDefault="00767CB5" w:rsidP="00767CB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1C3764">
        <w:rPr>
          <w:lang w:val="en-IN"/>
        </w:rPr>
        <w:t>National Securities Clearing Corporation Limited</w:t>
      </w:r>
      <w:r>
        <w:rPr>
          <w:lang w:val="en-IN"/>
        </w:rPr>
        <w:t>)</w:t>
      </w:r>
      <w:r w:rsidRPr="001C3764">
        <w:rPr>
          <w:lang w:val="en-IN"/>
        </w:rPr>
        <w:t>,</w:t>
      </w:r>
      <w:r w:rsidRPr="00835E9F">
        <w:rPr>
          <w:lang w:val="en-IN"/>
        </w:rPr>
        <w:t xml:space="preserve"> a company incorporated under the Companies Act, 1956 and having its registered office at Exchange Plaza, Plot C-1, G Block, </w:t>
      </w:r>
      <w:proofErr w:type="spellStart"/>
      <w:r w:rsidRPr="00835E9F">
        <w:rPr>
          <w:lang w:val="en-IN"/>
        </w:rPr>
        <w:t>Bandra</w:t>
      </w:r>
      <w:proofErr w:type="spellEnd"/>
      <w:r w:rsidRPr="00835E9F">
        <w:rPr>
          <w:lang w:val="en-IN"/>
        </w:rPr>
        <w:t xml:space="preserve"> </w:t>
      </w:r>
      <w:proofErr w:type="spellStart"/>
      <w:r w:rsidRPr="00835E9F">
        <w:rPr>
          <w:lang w:val="en-IN"/>
        </w:rPr>
        <w:t>Kurla</w:t>
      </w:r>
      <w:proofErr w:type="spellEnd"/>
      <w:r w:rsidRPr="00835E9F">
        <w:rPr>
          <w:lang w:val="en-IN"/>
        </w:rPr>
        <w:t xml:space="preserve"> Complex, </w:t>
      </w:r>
      <w:proofErr w:type="spellStart"/>
      <w:r w:rsidRPr="00835E9F">
        <w:rPr>
          <w:lang w:val="en-IN"/>
        </w:rPr>
        <w:t>Bandra</w:t>
      </w:r>
      <w:proofErr w:type="spellEnd"/>
      <w:r w:rsidRPr="00835E9F">
        <w:rPr>
          <w:lang w:val="en-IN"/>
        </w:rPr>
        <w:t xml:space="preserve"> (East), Mumbai – 400 051  (hereinafter referred to as “</w:t>
      </w:r>
      <w:r>
        <w:rPr>
          <w:lang w:val="en-IN"/>
        </w:rPr>
        <w:t>NCL</w:t>
      </w:r>
      <w:r w:rsidRPr="00835E9F">
        <w:rPr>
          <w:lang w:val="en-IN"/>
        </w:rPr>
        <w:t>” which expression shall include its successors and assigns).</w:t>
      </w:r>
    </w:p>
    <w:p w14:paraId="0EE42910" w14:textId="77777777" w:rsidR="00767CB5" w:rsidRPr="00835E9F" w:rsidRDefault="00767CB5" w:rsidP="00767CB5">
      <w:pPr>
        <w:overflowPunct w:val="0"/>
        <w:adjustRightInd w:val="0"/>
        <w:ind w:right="29"/>
        <w:jc w:val="both"/>
        <w:rPr>
          <w:lang w:val="en-IN"/>
        </w:rPr>
      </w:pPr>
    </w:p>
    <w:p w14:paraId="6207F85E" w14:textId="77777777" w:rsidR="00767CB5" w:rsidRPr="00835E9F" w:rsidRDefault="00767CB5" w:rsidP="00767CB5">
      <w:pPr>
        <w:overflowPunct w:val="0"/>
        <w:adjustRightInd w:val="0"/>
        <w:ind w:right="29"/>
        <w:jc w:val="both"/>
        <w:rPr>
          <w:lang w:val="en-IN"/>
        </w:rPr>
      </w:pPr>
      <w:r w:rsidRPr="00835E9F">
        <w:rPr>
          <w:lang w:val="en-IN"/>
        </w:rPr>
        <w:t>Whereas</w:t>
      </w:r>
    </w:p>
    <w:p w14:paraId="66D018C5" w14:textId="77777777" w:rsidR="00767CB5" w:rsidRPr="00835E9F" w:rsidRDefault="00767CB5" w:rsidP="00767CB5">
      <w:pPr>
        <w:overflowPunct w:val="0"/>
        <w:adjustRightInd w:val="0"/>
        <w:ind w:right="29"/>
        <w:jc w:val="both"/>
        <w:rPr>
          <w:lang w:val="en-IN"/>
        </w:rPr>
      </w:pPr>
    </w:p>
    <w:p w14:paraId="5853299D" w14:textId="77777777" w:rsidR="00767CB5" w:rsidRPr="00835E9F" w:rsidRDefault="00767CB5" w:rsidP="00767CB5">
      <w:pPr>
        <w:overflowPunct w:val="0"/>
        <w:adjustRightInd w:val="0"/>
        <w:ind w:left="720" w:right="29" w:hanging="720"/>
        <w:jc w:val="both"/>
        <w:rPr>
          <w:lang w:val="en-IN"/>
        </w:rPr>
      </w:pPr>
      <w:r w:rsidRPr="00835E9F">
        <w:rPr>
          <w:lang w:val="en-IN"/>
        </w:rPr>
        <w:t>a.</w:t>
      </w:r>
      <w:r w:rsidRPr="00835E9F">
        <w:rPr>
          <w:lang w:val="en-IN"/>
        </w:rPr>
        <w:tab/>
      </w:r>
      <w:proofErr w:type="spellStart"/>
      <w:r w:rsidRPr="00835E9F">
        <w:rPr>
          <w:lang w:val="en-IN"/>
        </w:rPr>
        <w:t>Mr.</w:t>
      </w:r>
      <w:proofErr w:type="spellEnd"/>
      <w:r w:rsidRPr="00835E9F">
        <w:rPr>
          <w:lang w:val="en-IN"/>
        </w:rPr>
        <w:t>/</w:t>
      </w:r>
      <w:proofErr w:type="spellStart"/>
      <w:r w:rsidRPr="00835E9F">
        <w:rPr>
          <w:lang w:val="en-IN"/>
        </w:rPr>
        <w:t>Ms.</w:t>
      </w:r>
      <w:proofErr w:type="spellEnd"/>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proofErr w:type="gramStart"/>
      <w:r w:rsidRPr="00835E9F">
        <w:rPr>
          <w:lang w:val="en-IN"/>
        </w:rPr>
        <w:t>,residing</w:t>
      </w:r>
      <w:proofErr w:type="gramEnd"/>
      <w:r w:rsidRPr="00835E9F">
        <w:rPr>
          <w:lang w:val="en-IN"/>
        </w:rPr>
        <w:t xml:space="preserve">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09704308" w14:textId="77777777" w:rsidR="00767CB5" w:rsidRPr="00835E9F" w:rsidRDefault="00767CB5" w:rsidP="00767CB5">
      <w:pPr>
        <w:overflowPunct w:val="0"/>
        <w:adjustRightInd w:val="0"/>
        <w:ind w:right="29" w:firstLine="720"/>
        <w:jc w:val="both"/>
        <w:rPr>
          <w:lang w:val="en-IN"/>
        </w:rPr>
      </w:pPr>
    </w:p>
    <w:p w14:paraId="32C838F6" w14:textId="77777777" w:rsidR="00767CB5" w:rsidRPr="00835E9F" w:rsidRDefault="00767CB5" w:rsidP="00767CB5">
      <w:pPr>
        <w:overflowPunct w:val="0"/>
        <w:adjustRightInd w:val="0"/>
        <w:ind w:right="29" w:firstLine="720"/>
        <w:jc w:val="both"/>
        <w:rPr>
          <w:lang w:val="en-IN"/>
        </w:rPr>
      </w:pPr>
      <w:r w:rsidRPr="00835E9F">
        <w:rPr>
          <w:lang w:val="en-IN"/>
        </w:rPr>
        <w:t xml:space="preserve"> OR</w:t>
      </w:r>
    </w:p>
    <w:p w14:paraId="463E11E7" w14:textId="77777777" w:rsidR="00767CB5" w:rsidRPr="00835E9F" w:rsidRDefault="00767CB5" w:rsidP="00767CB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5641B145" w14:textId="77777777" w:rsidR="00767CB5" w:rsidRPr="00835E9F" w:rsidRDefault="00767CB5" w:rsidP="00767CB5">
      <w:pPr>
        <w:overflowPunct w:val="0"/>
        <w:adjustRightInd w:val="0"/>
        <w:ind w:right="29" w:firstLine="720"/>
        <w:jc w:val="both"/>
        <w:rPr>
          <w:lang w:val="en-IN"/>
        </w:rPr>
      </w:pPr>
    </w:p>
    <w:p w14:paraId="313A828D" w14:textId="77777777" w:rsidR="00767CB5" w:rsidRPr="00835E9F" w:rsidRDefault="00767CB5" w:rsidP="00767CB5">
      <w:pPr>
        <w:overflowPunct w:val="0"/>
        <w:adjustRightInd w:val="0"/>
        <w:ind w:right="29" w:firstLine="720"/>
        <w:jc w:val="both"/>
        <w:rPr>
          <w:lang w:val="en-IN"/>
        </w:rPr>
      </w:pPr>
      <w:r w:rsidRPr="00835E9F">
        <w:rPr>
          <w:lang w:val="en-IN"/>
        </w:rPr>
        <w:t>OR</w:t>
      </w:r>
    </w:p>
    <w:p w14:paraId="2CAF36F0" w14:textId="77777777" w:rsidR="00767CB5" w:rsidRPr="00835E9F" w:rsidRDefault="00767CB5" w:rsidP="00767CB5">
      <w:pPr>
        <w:overflowPunct w:val="0"/>
        <w:adjustRightInd w:val="0"/>
        <w:ind w:right="29"/>
        <w:jc w:val="both"/>
        <w:rPr>
          <w:u w:val="single"/>
          <w:lang w:val="en-IN"/>
        </w:rPr>
      </w:pPr>
    </w:p>
    <w:p w14:paraId="58DB5540" w14:textId="77777777" w:rsidR="00767CB5" w:rsidRPr="00835E9F" w:rsidRDefault="00767CB5" w:rsidP="00311226">
      <w:pPr>
        <w:tabs>
          <w:tab w:val="center" w:pos="4320"/>
          <w:tab w:val="right" w:pos="8640"/>
        </w:tabs>
        <w:overflowPunct w:val="0"/>
        <w:autoSpaceDE w:val="0"/>
        <w:adjustRightInd w:val="0"/>
        <w:ind w:left="5040"/>
        <w:jc w:val="center"/>
        <w:rPr>
          <w:i/>
          <w:iCs/>
          <w:lang w:val="en-IN"/>
        </w:rPr>
      </w:pPr>
      <w:r w:rsidRPr="00835E9F">
        <w:rPr>
          <w:i/>
          <w:iCs/>
          <w:lang w:val="en-IN"/>
        </w:rPr>
        <w:lastRenderedPageBreak/>
        <w:t xml:space="preserve">BG NO: </w:t>
      </w:r>
      <w:r w:rsidRPr="00835E9F">
        <w:rPr>
          <w:b/>
          <w:bCs/>
          <w:i/>
          <w:iCs/>
          <w:u w:val="single"/>
          <w:lang w:val="en-IN"/>
        </w:rPr>
        <w:t>__________________</w:t>
      </w:r>
    </w:p>
    <w:p w14:paraId="71625DB3"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65B199FB"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p>
    <w:p w14:paraId="696D190F" w14:textId="77777777" w:rsidR="00767CB5" w:rsidRPr="00835E9F" w:rsidRDefault="00767CB5" w:rsidP="00767CB5">
      <w:pPr>
        <w:tabs>
          <w:tab w:val="center" w:pos="4320"/>
          <w:tab w:val="right" w:pos="8640"/>
        </w:tabs>
        <w:overflowPunct w:val="0"/>
        <w:autoSpaceDE w:val="0"/>
        <w:adjustRightInd w:val="0"/>
        <w:ind w:left="5040"/>
        <w:jc w:val="both"/>
        <w:rPr>
          <w:i/>
          <w:iCs/>
          <w:lang w:val="en-IN"/>
        </w:rPr>
      </w:pPr>
    </w:p>
    <w:p w14:paraId="19673D5A" w14:textId="77777777" w:rsidR="00767CB5" w:rsidRPr="00835E9F" w:rsidRDefault="00767CB5" w:rsidP="00767CB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w:t>
      </w:r>
      <w:proofErr w:type="gramStart"/>
      <w:r w:rsidRPr="00835E9F">
        <w:rPr>
          <w:bCs/>
          <w:u w:val="single"/>
          <w:lang w:val="en-IN"/>
        </w:rPr>
        <w:t>_</w:t>
      </w:r>
      <w:r w:rsidRPr="00835E9F">
        <w:rPr>
          <w:lang w:val="en-IN"/>
        </w:rPr>
        <w:t>(</w:t>
      </w:r>
      <w:proofErr w:type="gramEnd"/>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28A96490" w14:textId="77777777" w:rsidR="00767CB5" w:rsidRPr="00835E9F" w:rsidRDefault="00767CB5" w:rsidP="00767CB5">
      <w:pPr>
        <w:overflowPunct w:val="0"/>
        <w:adjustRightInd w:val="0"/>
        <w:ind w:left="720" w:right="29"/>
        <w:jc w:val="both"/>
        <w:rPr>
          <w:lang w:val="en-IN"/>
        </w:rPr>
      </w:pPr>
    </w:p>
    <w:p w14:paraId="0583AB01" w14:textId="77777777" w:rsidR="00767CB5" w:rsidRPr="00835E9F" w:rsidRDefault="00767CB5" w:rsidP="00767CB5">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 xml:space="preserve">*security deposit/ margin deposit of a value of </w:t>
      </w:r>
      <w:proofErr w:type="spellStart"/>
      <w:r w:rsidRPr="00835E9F">
        <w:rPr>
          <w:lang w:val="en-IN"/>
        </w:rPr>
        <w:t>Rs</w:t>
      </w:r>
      <w:proofErr w:type="spellEnd"/>
      <w:r w:rsidRPr="00835E9F">
        <w:rPr>
          <w:lang w:val="en-IN"/>
        </w:rPr>
        <w:t>. _______, inter alia, in the form of a bank guarantee issued by a bank approved by</w:t>
      </w:r>
      <w:r>
        <w:rPr>
          <w:lang w:val="en-IN"/>
        </w:rPr>
        <w:t xml:space="preserve"> NCL</w:t>
      </w:r>
      <w:r w:rsidRPr="00835E9F">
        <w:rPr>
          <w:lang w:val="en-IN"/>
        </w:rPr>
        <w:t>, for the relevant clearing segment.</w:t>
      </w:r>
    </w:p>
    <w:p w14:paraId="2743EBCE" w14:textId="77777777" w:rsidR="00767CB5" w:rsidRPr="00835E9F" w:rsidRDefault="00767CB5" w:rsidP="00767CB5">
      <w:pPr>
        <w:overflowPunct w:val="0"/>
        <w:adjustRightInd w:val="0"/>
        <w:ind w:right="29"/>
        <w:jc w:val="both"/>
        <w:rPr>
          <w:lang w:val="en-IN"/>
        </w:rPr>
      </w:pPr>
    </w:p>
    <w:p w14:paraId="73B9F847" w14:textId="77777777" w:rsidR="00767CB5" w:rsidRPr="00835E9F" w:rsidRDefault="00767CB5" w:rsidP="00767CB5">
      <w:pPr>
        <w:overflowPunct w:val="0"/>
        <w:adjustRightInd w:val="0"/>
        <w:ind w:right="29"/>
        <w:jc w:val="both"/>
        <w:rPr>
          <w:lang w:val="en-IN"/>
        </w:rPr>
      </w:pPr>
      <w:r w:rsidRPr="00835E9F">
        <w:rPr>
          <w:lang w:val="en-IN"/>
        </w:rPr>
        <w:t> </w:t>
      </w:r>
    </w:p>
    <w:p w14:paraId="4076AFB5" w14:textId="77777777" w:rsidR="00767CB5" w:rsidRPr="00835E9F" w:rsidRDefault="00767CB5" w:rsidP="00767CB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proofErr w:type="spellStart"/>
      <w:r w:rsidRPr="00835E9F">
        <w:rPr>
          <w:bCs/>
          <w:u w:val="single"/>
          <w:lang w:val="en-IN"/>
        </w:rPr>
        <w:t>Rs</w:t>
      </w:r>
      <w:proofErr w:type="spellEnd"/>
      <w:r w:rsidRPr="00835E9F">
        <w:rPr>
          <w:bCs/>
          <w:u w:val="single"/>
          <w:lang w:val="en-IN"/>
        </w:rPr>
        <w:t>._________________ ____________________________</w:t>
      </w:r>
      <w:r w:rsidRPr="00835E9F">
        <w:rPr>
          <w:lang w:val="en-IN"/>
        </w:rPr>
        <w:t>.</w:t>
      </w:r>
    </w:p>
    <w:p w14:paraId="243F8C98" w14:textId="77777777" w:rsidR="00767CB5" w:rsidRPr="00835E9F" w:rsidRDefault="00767CB5" w:rsidP="00767CB5">
      <w:pPr>
        <w:overflowPunct w:val="0"/>
        <w:adjustRightInd w:val="0"/>
        <w:ind w:right="29"/>
        <w:jc w:val="both"/>
        <w:rPr>
          <w:lang w:val="en-IN"/>
        </w:rPr>
      </w:pPr>
    </w:p>
    <w:p w14:paraId="350174E4" w14:textId="77777777" w:rsidR="00767CB5" w:rsidRPr="00835E9F" w:rsidRDefault="00767CB5" w:rsidP="00767CB5">
      <w:pPr>
        <w:jc w:val="both"/>
        <w:rPr>
          <w:lang w:val="en-IN"/>
        </w:rPr>
      </w:pPr>
      <w:r w:rsidRPr="00835E9F">
        <w:rPr>
          <w:lang w:val="en-IN"/>
        </w:rPr>
        <w:t xml:space="preserve"> Therefore these presents:</w:t>
      </w:r>
    </w:p>
    <w:p w14:paraId="13EE2838" w14:textId="77777777" w:rsidR="00767CB5" w:rsidRPr="00835E9F" w:rsidRDefault="00767CB5" w:rsidP="00767CB5">
      <w:pPr>
        <w:jc w:val="both"/>
        <w:rPr>
          <w:lang w:val="en-IN"/>
        </w:rPr>
      </w:pPr>
    </w:p>
    <w:p w14:paraId="3289BA92"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68C73ECA" w14:textId="77777777" w:rsidR="00767CB5" w:rsidRPr="00835E9F" w:rsidRDefault="00767CB5" w:rsidP="00767CB5">
      <w:pPr>
        <w:jc w:val="both"/>
        <w:rPr>
          <w:lang w:val="en-IN"/>
        </w:rPr>
      </w:pPr>
    </w:p>
    <w:p w14:paraId="3EC0BDB9" w14:textId="77777777" w:rsidR="00767CB5" w:rsidRPr="00835E9F" w:rsidRDefault="00767CB5" w:rsidP="00767CB5">
      <w:pPr>
        <w:numPr>
          <w:ilvl w:val="0"/>
          <w:numId w:val="4"/>
        </w:numPr>
        <w:ind w:hanging="720"/>
        <w:jc w:val="both"/>
        <w:rPr>
          <w:lang w:val="en-IN"/>
        </w:rPr>
      </w:pPr>
      <w:r w:rsidRPr="00835E9F">
        <w:rPr>
          <w:lang w:val="en-IN"/>
        </w:rPr>
        <w:t xml:space="preserve">The liability of the Bank under this guarantee shall not exceed </w:t>
      </w:r>
      <w:proofErr w:type="spellStart"/>
      <w:r w:rsidRPr="00835E9F">
        <w:rPr>
          <w:lang w:val="en-IN"/>
        </w:rPr>
        <w:t>Rs</w:t>
      </w:r>
      <w:proofErr w:type="spellEnd"/>
      <w:r w:rsidRPr="00835E9F">
        <w:rPr>
          <w:lang w:val="en-IN"/>
        </w:rPr>
        <w:t>._______________.</w:t>
      </w:r>
    </w:p>
    <w:p w14:paraId="033B4318" w14:textId="77777777" w:rsidR="00767CB5" w:rsidRPr="00835E9F" w:rsidRDefault="00767CB5" w:rsidP="00767CB5">
      <w:pPr>
        <w:pStyle w:val="ListParagraph"/>
      </w:pPr>
    </w:p>
    <w:p w14:paraId="13899DE1" w14:textId="77777777" w:rsidR="00767CB5" w:rsidRPr="00835E9F" w:rsidRDefault="00767CB5" w:rsidP="00767CB5">
      <w:pPr>
        <w:numPr>
          <w:ilvl w:val="0"/>
          <w:numId w:val="4"/>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t xml:space="preserve">NCL </w:t>
      </w:r>
      <w:r w:rsidRPr="00835E9F">
        <w:t xml:space="preserve">from time to time without demur/protest or reference to the Clearing Member. The Bank agrees that the Clearing Member is admitted to the membership of various clearing segments of </w:t>
      </w:r>
      <w:r>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217A7006" w14:textId="77777777" w:rsidR="00767CB5" w:rsidRPr="00835E9F" w:rsidRDefault="00767CB5" w:rsidP="00767CB5">
      <w:pPr>
        <w:ind w:left="720"/>
        <w:jc w:val="both"/>
        <w:rPr>
          <w:lang w:val="en-IN"/>
        </w:rPr>
      </w:pPr>
    </w:p>
    <w:p w14:paraId="712851E5"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32DAB57A" w14:textId="77777777" w:rsidR="00767CB5" w:rsidRPr="00835E9F" w:rsidRDefault="00767CB5" w:rsidP="00767CB5">
      <w:pPr>
        <w:jc w:val="both"/>
        <w:rPr>
          <w:lang w:val="en-IN"/>
        </w:rPr>
      </w:pPr>
    </w:p>
    <w:p w14:paraId="0B70E9C2" w14:textId="77777777" w:rsidR="00767CB5" w:rsidRPr="00835E9F" w:rsidRDefault="00767CB5" w:rsidP="00767CB5">
      <w:pPr>
        <w:jc w:val="both"/>
        <w:rPr>
          <w:lang w:val="en-IN"/>
        </w:rPr>
      </w:pPr>
      <w:r w:rsidRPr="00835E9F">
        <w:rPr>
          <w:lang w:val="en-IN"/>
        </w:rPr>
        <w:t>Executed this ____ day of ______________ at __________</w:t>
      </w:r>
    </w:p>
    <w:p w14:paraId="05C46231" w14:textId="77777777" w:rsidR="00767CB5" w:rsidRPr="00835E9F" w:rsidRDefault="00767CB5" w:rsidP="00767CB5">
      <w:pPr>
        <w:jc w:val="both"/>
        <w:rPr>
          <w:lang w:val="en-IN"/>
        </w:rPr>
      </w:pPr>
    </w:p>
    <w:p w14:paraId="59F79371" w14:textId="77777777" w:rsidR="00767CB5" w:rsidRPr="00835E9F" w:rsidRDefault="00767CB5" w:rsidP="00767CB5">
      <w:pPr>
        <w:jc w:val="both"/>
        <w:rPr>
          <w:lang w:val="en-IN"/>
        </w:rPr>
      </w:pPr>
      <w:r w:rsidRPr="00835E9F">
        <w:rPr>
          <w:lang w:val="en-IN"/>
        </w:rPr>
        <w:t>For _______</w:t>
      </w:r>
      <w:proofErr w:type="gramStart"/>
      <w:r w:rsidRPr="00835E9F">
        <w:rPr>
          <w:lang w:val="en-IN"/>
        </w:rPr>
        <w:t>_(</w:t>
      </w:r>
      <w:proofErr w:type="gramEnd"/>
      <w:r w:rsidRPr="00835E9F">
        <w:rPr>
          <w:lang w:val="en-IN"/>
        </w:rPr>
        <w:t>Bank)</w:t>
      </w:r>
    </w:p>
    <w:p w14:paraId="09E0453F" w14:textId="77777777" w:rsidR="00767CB5" w:rsidRPr="00835E9F" w:rsidRDefault="00767CB5" w:rsidP="00767CB5">
      <w:pPr>
        <w:jc w:val="both"/>
        <w:rPr>
          <w:lang w:val="en-IN"/>
        </w:rPr>
      </w:pPr>
    </w:p>
    <w:p w14:paraId="7BCD4AA4" w14:textId="77777777" w:rsidR="00767CB5" w:rsidRPr="00835E9F" w:rsidRDefault="00767CB5" w:rsidP="00767CB5">
      <w:pPr>
        <w:jc w:val="both"/>
        <w:rPr>
          <w:lang w:val="en-IN"/>
        </w:rPr>
      </w:pPr>
    </w:p>
    <w:p w14:paraId="0DB55DBB" w14:textId="77777777" w:rsidR="00767CB5" w:rsidRPr="00835E9F" w:rsidRDefault="00767CB5" w:rsidP="00767CB5">
      <w:pPr>
        <w:jc w:val="both"/>
        <w:rPr>
          <w:lang w:val="en-IN"/>
        </w:rPr>
      </w:pPr>
      <w:r w:rsidRPr="00835E9F">
        <w:rPr>
          <w:lang w:val="en-IN"/>
        </w:rPr>
        <w:t>Authorized Signatories</w:t>
      </w:r>
    </w:p>
    <w:p w14:paraId="01D994FF" w14:textId="77777777" w:rsidR="00767CB5" w:rsidRPr="00835E9F" w:rsidRDefault="00767CB5" w:rsidP="00767CB5">
      <w:pPr>
        <w:jc w:val="both"/>
        <w:rPr>
          <w:lang w:val="en-IN"/>
        </w:rPr>
      </w:pPr>
      <w:r w:rsidRPr="00835E9F">
        <w:rPr>
          <w:lang w:val="en-IN"/>
        </w:rPr>
        <w:t>Seal of the Bank</w:t>
      </w:r>
    </w:p>
    <w:p w14:paraId="1335A7BF" w14:textId="77777777" w:rsidR="00767CB5" w:rsidRPr="00835E9F" w:rsidRDefault="00767CB5" w:rsidP="00767CB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0C710B35" w14:textId="77777777" w:rsidR="00767CB5" w:rsidRPr="00835E9F" w:rsidRDefault="00767CB5" w:rsidP="00767CB5">
      <w:pPr>
        <w:tabs>
          <w:tab w:val="num" w:pos="720"/>
        </w:tabs>
        <w:autoSpaceDE w:val="0"/>
        <w:ind w:left="720" w:right="-270" w:hanging="720"/>
        <w:jc w:val="both"/>
        <w:rPr>
          <w:lang w:val="en-IN"/>
        </w:rPr>
      </w:pPr>
      <w:r w:rsidRPr="00835E9F">
        <w:rPr>
          <w:lang w:val="en-IN"/>
        </w:rPr>
        <w:t>** Type whichever is applicable</w:t>
      </w:r>
    </w:p>
    <w:p w14:paraId="67C798F0" w14:textId="77777777" w:rsidR="00767CB5" w:rsidRPr="00835E9F" w:rsidRDefault="00767CB5" w:rsidP="00767CB5">
      <w:pPr>
        <w:tabs>
          <w:tab w:val="num" w:pos="720"/>
        </w:tabs>
        <w:autoSpaceDE w:val="0"/>
        <w:ind w:left="720" w:right="-270" w:hanging="720"/>
        <w:jc w:val="both"/>
        <w:rPr>
          <w:lang w:val="en-IN"/>
        </w:rPr>
      </w:pPr>
    </w:p>
    <w:p w14:paraId="6F43213A" w14:textId="77777777" w:rsidR="00767CB5" w:rsidRPr="005609EF" w:rsidRDefault="00767CB5" w:rsidP="00767CB5">
      <w:pPr>
        <w:autoSpaceDE w:val="0"/>
        <w:ind w:right="-270"/>
        <w:jc w:val="both"/>
        <w:rPr>
          <w:i/>
          <w:lang w:val="en-IN"/>
        </w:rPr>
      </w:pPr>
      <w:r w:rsidRPr="005609EF">
        <w:rPr>
          <w:i/>
          <w:lang w:val="en-IN"/>
        </w:rPr>
        <w:t>Instructions:</w:t>
      </w:r>
    </w:p>
    <w:p w14:paraId="7D5E9970"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31316921"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14:paraId="4F9AF22D"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649845D" w14:textId="77777777" w:rsidR="00EB3FD6" w:rsidRPr="001773ED" w:rsidRDefault="00767CB5" w:rsidP="000A4662">
      <w:pPr>
        <w:numPr>
          <w:ilvl w:val="0"/>
          <w:numId w:val="5"/>
        </w:numPr>
        <w:tabs>
          <w:tab w:val="left" w:pos="8640"/>
        </w:tabs>
        <w:spacing w:after="120" w:line="240" w:lineRule="atLeast"/>
        <w:jc w:val="both"/>
        <w:rPr>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4D67995C" w14:textId="77777777" w:rsidR="00EB3FD6" w:rsidRPr="001773ED" w:rsidRDefault="00EB3FD6" w:rsidP="00EB3FD6">
      <w:pPr>
        <w:tabs>
          <w:tab w:val="left" w:pos="8640"/>
        </w:tabs>
        <w:spacing w:after="120" w:line="240" w:lineRule="atLeast"/>
        <w:jc w:val="both"/>
        <w:rPr>
          <w:lang w:val="en-IN"/>
        </w:rPr>
      </w:pPr>
    </w:p>
    <w:p w14:paraId="1A733365" w14:textId="77777777" w:rsidR="00644845" w:rsidRPr="001773ED" w:rsidRDefault="00621092" w:rsidP="00644845">
      <w:pPr>
        <w:pStyle w:val="Heading1"/>
        <w:ind w:left="426"/>
      </w:pPr>
      <w:r w:rsidRPr="001773ED">
        <w:rPr>
          <w:b w:val="0"/>
          <w:lang w:val="en-IN"/>
        </w:rPr>
        <w:br w:type="page"/>
      </w:r>
      <w:bookmarkStart w:id="41" w:name="_Toc55566539"/>
      <w:r w:rsidR="00644845" w:rsidRPr="001773ED">
        <w:lastRenderedPageBreak/>
        <w:t>Format of Bank Guarantee for Margin Deposit and Security Deposit (Non Fungible)</w:t>
      </w:r>
      <w:bookmarkEnd w:id="41"/>
    </w:p>
    <w:p w14:paraId="50875C6B"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0B3A4FBC"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roofErr w:type="gramStart"/>
      <w:r>
        <w:rPr>
          <w:i/>
          <w:iCs/>
          <w:lang w:val="en-IN"/>
        </w:rPr>
        <w:t xml:space="preserve">Date </w:t>
      </w:r>
      <w:r w:rsidRPr="001773ED">
        <w:rPr>
          <w:i/>
          <w:iCs/>
          <w:lang w:val="en-IN"/>
        </w:rPr>
        <w:t>:</w:t>
      </w:r>
      <w:proofErr w:type="gramEnd"/>
      <w:r w:rsidRPr="001773ED">
        <w:rPr>
          <w:i/>
          <w:iCs/>
          <w:lang w:val="en-IN"/>
        </w:rPr>
        <w:t xml:space="preserve"> </w:t>
      </w:r>
      <w:r w:rsidRPr="001773ED">
        <w:rPr>
          <w:b/>
          <w:bCs/>
          <w:i/>
          <w:iCs/>
          <w:u w:val="single"/>
          <w:lang w:val="en-IN"/>
        </w:rPr>
        <w:t>__________________</w:t>
      </w:r>
    </w:p>
    <w:p w14:paraId="5711837C" w14:textId="558C2898" w:rsidR="00644845" w:rsidRPr="00835E9F" w:rsidRDefault="00941907" w:rsidP="00644845">
      <w:pPr>
        <w:overflowPunct w:val="0"/>
        <w:autoSpaceDE w:val="0"/>
        <w:adjustRightInd w:val="0"/>
        <w:spacing w:before="240" w:after="60"/>
        <w:outlineLvl w:val="5"/>
        <w:rPr>
          <w:bCs/>
          <w:lang w:val="en-IN"/>
        </w:rPr>
      </w:pPr>
      <w:r w:rsidRPr="001773ED">
        <w:rPr>
          <w:noProof/>
          <w:lang w:val="en-IN" w:eastAsia="en-IN"/>
        </w:rPr>
        <mc:AlternateContent>
          <mc:Choice Requires="wps">
            <w:drawing>
              <wp:anchor distT="0" distB="0" distL="114300" distR="114300" simplePos="0" relativeHeight="251657728" behindDoc="0" locked="0" layoutInCell="1" allowOverlap="1" wp14:anchorId="02AABCDF" wp14:editId="2D5CA0A8">
                <wp:simplePos x="0" y="0"/>
                <wp:positionH relativeFrom="column">
                  <wp:posOffset>-62230</wp:posOffset>
                </wp:positionH>
                <wp:positionV relativeFrom="paragraph">
                  <wp:posOffset>289560</wp:posOffset>
                </wp:positionV>
                <wp:extent cx="5713730" cy="1600200"/>
                <wp:effectExtent l="4445" t="0" r="0" b="127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99D5A0E" id="Line 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" stroked="f"/>
            </w:pict>
          </mc:Fallback>
        </mc:AlternateContent>
      </w:r>
      <w:r>
        <w:rPr>
          <w:noProof/>
          <w:lang w:val="en-IN" w:eastAsia="en-IN"/>
        </w:rPr>
        <mc:AlternateContent>
          <mc:Choice Requires="wps">
            <w:drawing>
              <wp:anchor distT="0" distB="0" distL="114300" distR="114300" simplePos="0" relativeHeight="251658752" behindDoc="0" locked="0" layoutInCell="1" allowOverlap="1" wp14:anchorId="6B1C7AE5" wp14:editId="4CBAC2C3">
                <wp:simplePos x="0" y="0"/>
                <wp:positionH relativeFrom="column">
                  <wp:posOffset>-62230</wp:posOffset>
                </wp:positionH>
                <wp:positionV relativeFrom="paragraph">
                  <wp:posOffset>289560</wp:posOffset>
                </wp:positionV>
                <wp:extent cx="5713730" cy="160020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D9AD084"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" stroked="f"/>
            </w:pict>
          </mc:Fallback>
        </mc:AlternateContent>
      </w:r>
      <w:r w:rsidR="00644845" w:rsidRPr="00835E9F">
        <w:rPr>
          <w:bCs/>
          <w:lang w:val="en-IN"/>
        </w:rPr>
        <w:t>To:</w:t>
      </w:r>
    </w:p>
    <w:p w14:paraId="55EE21FC" w14:textId="77777777" w:rsidR="00644845" w:rsidRPr="00835E9F" w:rsidRDefault="00644845" w:rsidP="00644845">
      <w:pPr>
        <w:overflowPunct w:val="0"/>
        <w:adjustRightInd w:val="0"/>
        <w:ind w:right="29"/>
        <w:jc w:val="both"/>
        <w:rPr>
          <w:lang w:val="en-IN"/>
        </w:rPr>
      </w:pPr>
      <w:r>
        <w:rPr>
          <w:lang w:val="en-IN"/>
        </w:rPr>
        <w:t>NSE Clearing Limited</w:t>
      </w:r>
    </w:p>
    <w:p w14:paraId="2B9A96A4" w14:textId="77777777" w:rsidR="00644845" w:rsidRPr="00835E9F" w:rsidRDefault="00644845" w:rsidP="00644845">
      <w:pPr>
        <w:overflowPunct w:val="0"/>
        <w:adjustRightInd w:val="0"/>
        <w:ind w:right="29"/>
        <w:jc w:val="both"/>
        <w:rPr>
          <w:lang w:val="sv-SE"/>
        </w:rPr>
      </w:pPr>
      <w:r w:rsidRPr="00835E9F">
        <w:rPr>
          <w:lang w:val="sv-SE"/>
        </w:rPr>
        <w:t xml:space="preserve">Exchange Plaza, Plot C-1, G Block, </w:t>
      </w:r>
    </w:p>
    <w:p w14:paraId="6491E01A" w14:textId="77777777" w:rsidR="00644845" w:rsidRPr="00835E9F" w:rsidRDefault="00644845" w:rsidP="00644845">
      <w:pPr>
        <w:overflowPunct w:val="0"/>
        <w:adjustRightInd w:val="0"/>
        <w:ind w:right="29"/>
        <w:jc w:val="both"/>
        <w:rPr>
          <w:lang w:val="pt-BR"/>
        </w:rPr>
      </w:pPr>
      <w:r w:rsidRPr="00835E9F">
        <w:rPr>
          <w:lang w:val="pt-BR"/>
        </w:rPr>
        <w:t xml:space="preserve">Bandra Kurla Complex, </w:t>
      </w:r>
    </w:p>
    <w:p w14:paraId="4B4F2D12" w14:textId="77777777" w:rsidR="00644845" w:rsidRPr="00835E9F" w:rsidRDefault="00644845" w:rsidP="00644845">
      <w:pPr>
        <w:overflowPunct w:val="0"/>
        <w:adjustRightInd w:val="0"/>
        <w:ind w:right="29"/>
        <w:jc w:val="both"/>
        <w:rPr>
          <w:lang w:val="pt-BR"/>
        </w:rPr>
      </w:pPr>
      <w:r w:rsidRPr="00835E9F">
        <w:rPr>
          <w:lang w:val="pt-BR"/>
        </w:rPr>
        <w:t xml:space="preserve">Bandra (East), </w:t>
      </w:r>
    </w:p>
    <w:p w14:paraId="3780ED65" w14:textId="77777777" w:rsidR="00644845" w:rsidRPr="00835E9F" w:rsidRDefault="00644845" w:rsidP="00644845">
      <w:pPr>
        <w:overflowPunct w:val="0"/>
        <w:adjustRightInd w:val="0"/>
        <w:ind w:right="29"/>
        <w:jc w:val="both"/>
        <w:rPr>
          <w:lang w:val="en-IN"/>
        </w:rPr>
      </w:pPr>
      <w:r w:rsidRPr="00835E9F">
        <w:rPr>
          <w:lang w:val="en-IN"/>
        </w:rPr>
        <w:t>Mumbai – 400 051.</w:t>
      </w:r>
    </w:p>
    <w:p w14:paraId="68201E12" w14:textId="77777777" w:rsidR="00644845" w:rsidRPr="00835E9F" w:rsidRDefault="00644845" w:rsidP="00644845">
      <w:pPr>
        <w:jc w:val="both"/>
        <w:rPr>
          <w:lang w:val="en-IN"/>
        </w:rPr>
      </w:pPr>
    </w:p>
    <w:p w14:paraId="332E8556" w14:textId="77777777" w:rsidR="00644845" w:rsidRPr="00835E9F" w:rsidRDefault="00644845" w:rsidP="00644845">
      <w:pPr>
        <w:jc w:val="both"/>
        <w:rPr>
          <w:lang w:val="en-IN"/>
        </w:rPr>
      </w:pPr>
      <w:r w:rsidRPr="00835E9F">
        <w:rPr>
          <w:lang w:val="en-IN"/>
        </w:rPr>
        <w:t>Dear Sirs:</w:t>
      </w:r>
    </w:p>
    <w:p w14:paraId="1ABE0431" w14:textId="77777777" w:rsidR="00644845" w:rsidRPr="00835E9F" w:rsidRDefault="00644845" w:rsidP="00644845">
      <w:pPr>
        <w:jc w:val="both"/>
        <w:rPr>
          <w:lang w:val="en-IN"/>
        </w:rPr>
      </w:pPr>
    </w:p>
    <w:p w14:paraId="06B39E60" w14:textId="77777777" w:rsidR="00644845" w:rsidRPr="00835E9F" w:rsidRDefault="00644845" w:rsidP="0064484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674B7E">
        <w:rPr>
          <w:lang w:val="en-IN"/>
        </w:rPr>
        <w:t>National Securities Clearing Corporation Limited</w:t>
      </w:r>
      <w:r>
        <w:rPr>
          <w:lang w:val="en-IN"/>
        </w:rPr>
        <w:t>)</w:t>
      </w:r>
      <w:r w:rsidRPr="00674B7E">
        <w:rPr>
          <w:lang w:val="en-IN"/>
        </w:rPr>
        <w:t>,</w:t>
      </w:r>
      <w:r w:rsidRPr="00835E9F">
        <w:rPr>
          <w:lang w:val="en-IN"/>
        </w:rPr>
        <w:t xml:space="preserve"> a company incorporated under the Companies Act, 1956 and having its registered office at Exchange Plaza, Plot C-1, G Block, </w:t>
      </w:r>
      <w:proofErr w:type="spellStart"/>
      <w:r w:rsidRPr="00835E9F">
        <w:rPr>
          <w:lang w:val="en-IN"/>
        </w:rPr>
        <w:t>Bandra</w:t>
      </w:r>
      <w:proofErr w:type="spellEnd"/>
      <w:r w:rsidRPr="00835E9F">
        <w:rPr>
          <w:lang w:val="en-IN"/>
        </w:rPr>
        <w:t xml:space="preserve"> </w:t>
      </w:r>
      <w:proofErr w:type="spellStart"/>
      <w:r w:rsidRPr="00835E9F">
        <w:rPr>
          <w:lang w:val="en-IN"/>
        </w:rPr>
        <w:t>Kurla</w:t>
      </w:r>
      <w:proofErr w:type="spellEnd"/>
      <w:r w:rsidRPr="00835E9F">
        <w:rPr>
          <w:lang w:val="en-IN"/>
        </w:rPr>
        <w:t xml:space="preserve"> Complex, </w:t>
      </w:r>
      <w:proofErr w:type="spellStart"/>
      <w:r w:rsidRPr="00835E9F">
        <w:rPr>
          <w:lang w:val="en-IN"/>
        </w:rPr>
        <w:t>Bandra</w:t>
      </w:r>
      <w:proofErr w:type="spellEnd"/>
      <w:r w:rsidRPr="00835E9F">
        <w:rPr>
          <w:lang w:val="en-IN"/>
        </w:rPr>
        <w:t xml:space="preserve"> (East), Mumbai – 400 051  (hereinafter referred to as “</w:t>
      </w:r>
      <w:r>
        <w:rPr>
          <w:lang w:val="en-IN"/>
        </w:rPr>
        <w:t>NCL</w:t>
      </w:r>
      <w:r w:rsidRPr="00835E9F">
        <w:rPr>
          <w:lang w:val="en-IN"/>
        </w:rPr>
        <w:t>” which expression shall include its successors and assigns).</w:t>
      </w:r>
    </w:p>
    <w:p w14:paraId="33CF82CC" w14:textId="77777777" w:rsidR="00644845" w:rsidRPr="00835E9F" w:rsidRDefault="00644845" w:rsidP="00644845">
      <w:pPr>
        <w:overflowPunct w:val="0"/>
        <w:adjustRightInd w:val="0"/>
        <w:ind w:right="29"/>
        <w:jc w:val="both"/>
        <w:rPr>
          <w:lang w:val="en-IN"/>
        </w:rPr>
      </w:pPr>
    </w:p>
    <w:p w14:paraId="3AD98F3F" w14:textId="77777777" w:rsidR="00644845" w:rsidRPr="00835E9F" w:rsidRDefault="00644845" w:rsidP="00644845">
      <w:pPr>
        <w:overflowPunct w:val="0"/>
        <w:adjustRightInd w:val="0"/>
        <w:ind w:right="29"/>
        <w:jc w:val="both"/>
        <w:rPr>
          <w:lang w:val="en-IN"/>
        </w:rPr>
      </w:pPr>
      <w:r w:rsidRPr="00835E9F">
        <w:rPr>
          <w:lang w:val="en-IN"/>
        </w:rPr>
        <w:t>Whereas</w:t>
      </w:r>
    </w:p>
    <w:p w14:paraId="47593423" w14:textId="77777777" w:rsidR="00644845" w:rsidRPr="00835E9F" w:rsidRDefault="00644845" w:rsidP="00644845">
      <w:pPr>
        <w:overflowPunct w:val="0"/>
        <w:adjustRightInd w:val="0"/>
        <w:ind w:right="29"/>
        <w:jc w:val="both"/>
        <w:rPr>
          <w:lang w:val="en-IN"/>
        </w:rPr>
      </w:pPr>
    </w:p>
    <w:p w14:paraId="4431EACC" w14:textId="77777777" w:rsidR="00644845" w:rsidRPr="00835E9F" w:rsidRDefault="00644845" w:rsidP="00644845">
      <w:pPr>
        <w:overflowPunct w:val="0"/>
        <w:adjustRightInd w:val="0"/>
        <w:ind w:left="720" w:right="29" w:hanging="720"/>
        <w:jc w:val="both"/>
        <w:rPr>
          <w:lang w:val="en-IN"/>
        </w:rPr>
      </w:pPr>
      <w:r w:rsidRPr="00835E9F">
        <w:rPr>
          <w:lang w:val="en-IN"/>
        </w:rPr>
        <w:t>a.</w:t>
      </w:r>
      <w:r w:rsidRPr="00835E9F">
        <w:rPr>
          <w:lang w:val="en-IN"/>
        </w:rPr>
        <w:tab/>
      </w:r>
      <w:proofErr w:type="spellStart"/>
      <w:r w:rsidRPr="00835E9F">
        <w:rPr>
          <w:lang w:val="en-IN"/>
        </w:rPr>
        <w:t>Mr.</w:t>
      </w:r>
      <w:proofErr w:type="spellEnd"/>
      <w:r w:rsidRPr="00835E9F">
        <w:rPr>
          <w:lang w:val="en-IN"/>
        </w:rPr>
        <w:t>/</w:t>
      </w:r>
      <w:proofErr w:type="spellStart"/>
      <w:r w:rsidRPr="00835E9F">
        <w:rPr>
          <w:lang w:val="en-IN"/>
        </w:rPr>
        <w:t>Ms.</w:t>
      </w:r>
      <w:proofErr w:type="spellEnd"/>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proofErr w:type="gramStart"/>
      <w:r w:rsidRPr="00835E9F">
        <w:rPr>
          <w:lang w:val="en-IN"/>
        </w:rPr>
        <w:t>,residing</w:t>
      </w:r>
      <w:proofErr w:type="gramEnd"/>
      <w:r w:rsidRPr="00835E9F">
        <w:rPr>
          <w:lang w:val="en-IN"/>
        </w:rPr>
        <w:t xml:space="preserve">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4A0963E8" w14:textId="77777777" w:rsidR="00644845" w:rsidRPr="00835E9F" w:rsidRDefault="00644845" w:rsidP="00644845">
      <w:pPr>
        <w:overflowPunct w:val="0"/>
        <w:adjustRightInd w:val="0"/>
        <w:ind w:right="29" w:firstLine="720"/>
        <w:jc w:val="both"/>
        <w:rPr>
          <w:lang w:val="en-IN"/>
        </w:rPr>
      </w:pPr>
    </w:p>
    <w:p w14:paraId="654AA647" w14:textId="77777777" w:rsidR="00644845" w:rsidRPr="00835E9F" w:rsidRDefault="00644845" w:rsidP="00644845">
      <w:pPr>
        <w:overflowPunct w:val="0"/>
        <w:adjustRightInd w:val="0"/>
        <w:ind w:right="29" w:firstLine="720"/>
        <w:jc w:val="both"/>
        <w:rPr>
          <w:lang w:val="en-IN"/>
        </w:rPr>
      </w:pPr>
      <w:r w:rsidRPr="00835E9F">
        <w:rPr>
          <w:lang w:val="en-IN"/>
        </w:rPr>
        <w:t xml:space="preserve"> OR</w:t>
      </w:r>
    </w:p>
    <w:p w14:paraId="7BD9DA51" w14:textId="77777777" w:rsidR="00644845" w:rsidRPr="00835E9F" w:rsidRDefault="00644845" w:rsidP="0064484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6F993E2C" w14:textId="77777777" w:rsidR="00644845" w:rsidRPr="00835E9F" w:rsidRDefault="00644845" w:rsidP="00644845">
      <w:pPr>
        <w:overflowPunct w:val="0"/>
        <w:adjustRightInd w:val="0"/>
        <w:ind w:right="29" w:firstLine="720"/>
        <w:jc w:val="both"/>
        <w:rPr>
          <w:lang w:val="en-IN"/>
        </w:rPr>
      </w:pPr>
    </w:p>
    <w:p w14:paraId="64F31BC9" w14:textId="77777777" w:rsidR="00644845" w:rsidRPr="00835E9F" w:rsidRDefault="00644845" w:rsidP="00644845">
      <w:pPr>
        <w:overflowPunct w:val="0"/>
        <w:adjustRightInd w:val="0"/>
        <w:ind w:right="29" w:firstLine="720"/>
        <w:jc w:val="both"/>
        <w:rPr>
          <w:lang w:val="en-IN"/>
        </w:rPr>
      </w:pPr>
      <w:r w:rsidRPr="00835E9F">
        <w:rPr>
          <w:lang w:val="en-IN"/>
        </w:rPr>
        <w:t>OR</w:t>
      </w:r>
    </w:p>
    <w:p w14:paraId="5D7DED52" w14:textId="77777777" w:rsidR="00644845" w:rsidRPr="00835E9F" w:rsidRDefault="00644845" w:rsidP="00644845">
      <w:pPr>
        <w:overflowPunct w:val="0"/>
        <w:adjustRightInd w:val="0"/>
        <w:ind w:right="29"/>
        <w:jc w:val="both"/>
        <w:rPr>
          <w:u w:val="single"/>
          <w:lang w:val="en-IN"/>
        </w:rPr>
      </w:pPr>
    </w:p>
    <w:p w14:paraId="430653EE" w14:textId="77777777" w:rsidR="00644845" w:rsidRPr="00835E9F" w:rsidRDefault="00644845" w:rsidP="00644845">
      <w:pPr>
        <w:overflowPunct w:val="0"/>
        <w:adjustRightInd w:val="0"/>
        <w:ind w:right="29"/>
        <w:jc w:val="both"/>
        <w:rPr>
          <w:u w:val="single"/>
          <w:lang w:val="en-IN"/>
        </w:rPr>
      </w:pPr>
    </w:p>
    <w:p w14:paraId="64CEB5F0" w14:textId="77777777" w:rsidR="00644845" w:rsidRPr="00835E9F" w:rsidRDefault="00644845" w:rsidP="00644845">
      <w:pPr>
        <w:tabs>
          <w:tab w:val="center" w:pos="4320"/>
          <w:tab w:val="right" w:pos="8640"/>
        </w:tabs>
        <w:overflowPunct w:val="0"/>
        <w:autoSpaceDE w:val="0"/>
        <w:adjustRightInd w:val="0"/>
        <w:ind w:left="5040"/>
        <w:jc w:val="right"/>
        <w:rPr>
          <w:i/>
          <w:iCs/>
          <w:lang w:val="en-IN"/>
        </w:rPr>
      </w:pPr>
      <w:r w:rsidRPr="00835E9F">
        <w:rPr>
          <w:i/>
          <w:iCs/>
          <w:lang w:val="en-IN"/>
        </w:rPr>
        <w:lastRenderedPageBreak/>
        <w:t xml:space="preserve">BG NO: </w:t>
      </w:r>
      <w:r w:rsidRPr="00835E9F">
        <w:rPr>
          <w:b/>
          <w:bCs/>
          <w:i/>
          <w:iCs/>
          <w:u w:val="single"/>
          <w:lang w:val="en-IN"/>
        </w:rPr>
        <w:t>__________________</w:t>
      </w:r>
    </w:p>
    <w:p w14:paraId="6926A847"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0B12A1CF"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p>
    <w:p w14:paraId="64D638E5" w14:textId="77777777" w:rsidR="00644845" w:rsidRPr="00835E9F" w:rsidRDefault="00644845" w:rsidP="00644845">
      <w:pPr>
        <w:tabs>
          <w:tab w:val="center" w:pos="4320"/>
          <w:tab w:val="right" w:pos="8640"/>
        </w:tabs>
        <w:overflowPunct w:val="0"/>
        <w:autoSpaceDE w:val="0"/>
        <w:adjustRightInd w:val="0"/>
        <w:ind w:left="5040"/>
        <w:jc w:val="both"/>
        <w:rPr>
          <w:i/>
          <w:iCs/>
          <w:lang w:val="en-IN"/>
        </w:rPr>
      </w:pPr>
    </w:p>
    <w:p w14:paraId="095199F6" w14:textId="77777777" w:rsidR="00644845" w:rsidRPr="00835E9F" w:rsidRDefault="00644845" w:rsidP="0064484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w:t>
      </w:r>
      <w:proofErr w:type="gramStart"/>
      <w:r w:rsidRPr="00835E9F">
        <w:rPr>
          <w:bCs/>
          <w:u w:val="single"/>
          <w:lang w:val="en-IN"/>
        </w:rPr>
        <w:t>_</w:t>
      </w:r>
      <w:r w:rsidRPr="00835E9F">
        <w:rPr>
          <w:lang w:val="en-IN"/>
        </w:rPr>
        <w:t>(</w:t>
      </w:r>
      <w:proofErr w:type="gramEnd"/>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1A8C3402" w14:textId="77777777" w:rsidR="00644845" w:rsidRPr="00835E9F" w:rsidRDefault="00644845" w:rsidP="00644845">
      <w:pPr>
        <w:overflowPunct w:val="0"/>
        <w:adjustRightInd w:val="0"/>
        <w:ind w:left="720" w:right="29"/>
        <w:jc w:val="both"/>
        <w:rPr>
          <w:lang w:val="en-IN"/>
        </w:rPr>
      </w:pPr>
    </w:p>
    <w:p w14:paraId="0FB3E8B4" w14:textId="77777777" w:rsidR="00644845" w:rsidRPr="00835E9F" w:rsidRDefault="00644845" w:rsidP="00644845">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 xml:space="preserve">*security deposit/ margin deposit of a value of </w:t>
      </w:r>
      <w:proofErr w:type="spellStart"/>
      <w:r w:rsidRPr="00835E9F">
        <w:rPr>
          <w:lang w:val="en-IN"/>
        </w:rPr>
        <w:t>Rs</w:t>
      </w:r>
      <w:proofErr w:type="spellEnd"/>
      <w:r w:rsidRPr="00835E9F">
        <w:rPr>
          <w:lang w:val="en-IN"/>
        </w:rPr>
        <w:t>. _______ ,inter alia, in the form of a bank guarantee issued by a bank approved by</w:t>
      </w:r>
      <w:r>
        <w:rPr>
          <w:lang w:val="en-IN"/>
        </w:rPr>
        <w:t xml:space="preserve"> NCL</w:t>
      </w:r>
      <w:r w:rsidRPr="00835E9F">
        <w:rPr>
          <w:lang w:val="en-IN"/>
        </w:rPr>
        <w:t xml:space="preserve">, for </w:t>
      </w:r>
      <w:r w:rsidRPr="00835E9F">
        <w:rPr>
          <w:b/>
          <w:iCs/>
          <w:lang w:val="en-IN"/>
        </w:rPr>
        <w:t xml:space="preserve">Capital Market </w:t>
      </w:r>
      <w:r w:rsidRPr="00835E9F">
        <w:rPr>
          <w:iCs/>
          <w:lang w:val="en-IN"/>
        </w:rPr>
        <w:t>Segment.</w:t>
      </w:r>
    </w:p>
    <w:p w14:paraId="03F2E8CF" w14:textId="77777777" w:rsidR="00644845" w:rsidRPr="00835E9F" w:rsidRDefault="00644845" w:rsidP="00644845">
      <w:pPr>
        <w:overflowPunct w:val="0"/>
        <w:adjustRightInd w:val="0"/>
        <w:ind w:right="29"/>
        <w:jc w:val="both"/>
        <w:rPr>
          <w:lang w:val="en-IN"/>
        </w:rPr>
      </w:pPr>
    </w:p>
    <w:p w14:paraId="18D9EF25" w14:textId="77777777" w:rsidR="00644845" w:rsidRPr="00835E9F" w:rsidRDefault="00644845" w:rsidP="00644845">
      <w:pPr>
        <w:overflowPunct w:val="0"/>
        <w:adjustRightInd w:val="0"/>
        <w:ind w:right="29"/>
        <w:jc w:val="both"/>
        <w:rPr>
          <w:lang w:val="en-IN"/>
        </w:rPr>
      </w:pPr>
    </w:p>
    <w:p w14:paraId="7BB81CC7" w14:textId="77777777" w:rsidR="00644845" w:rsidRPr="00835E9F" w:rsidRDefault="00644845" w:rsidP="0064484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proofErr w:type="spellStart"/>
      <w:r w:rsidRPr="00835E9F">
        <w:rPr>
          <w:bCs/>
          <w:u w:val="single"/>
          <w:lang w:val="en-IN"/>
        </w:rPr>
        <w:t>Rs</w:t>
      </w:r>
      <w:proofErr w:type="spellEnd"/>
      <w:r w:rsidRPr="00835E9F">
        <w:rPr>
          <w:bCs/>
          <w:u w:val="single"/>
          <w:lang w:val="en-IN"/>
        </w:rPr>
        <w:t>._________________ ____________________________</w:t>
      </w:r>
      <w:r w:rsidRPr="00835E9F">
        <w:rPr>
          <w:lang w:val="en-IN"/>
        </w:rPr>
        <w:t>.</w:t>
      </w:r>
    </w:p>
    <w:p w14:paraId="6135034A" w14:textId="77777777" w:rsidR="00644845" w:rsidRPr="00835E9F" w:rsidRDefault="00644845" w:rsidP="00644845">
      <w:pPr>
        <w:overflowPunct w:val="0"/>
        <w:adjustRightInd w:val="0"/>
        <w:ind w:right="29"/>
        <w:jc w:val="both"/>
        <w:rPr>
          <w:lang w:val="en-IN"/>
        </w:rPr>
      </w:pPr>
    </w:p>
    <w:p w14:paraId="49CC179B" w14:textId="77777777" w:rsidR="00644845" w:rsidRPr="00835E9F" w:rsidRDefault="00644845" w:rsidP="00644845">
      <w:pPr>
        <w:jc w:val="both"/>
        <w:rPr>
          <w:lang w:val="en-IN"/>
        </w:rPr>
      </w:pPr>
      <w:r w:rsidRPr="00835E9F">
        <w:rPr>
          <w:lang w:val="en-IN"/>
        </w:rPr>
        <w:t xml:space="preserve"> Therefore these presents:</w:t>
      </w:r>
    </w:p>
    <w:p w14:paraId="35B27A76" w14:textId="77777777" w:rsidR="00644845" w:rsidRPr="00835E9F" w:rsidRDefault="00644845" w:rsidP="00644845">
      <w:pPr>
        <w:jc w:val="both"/>
        <w:rPr>
          <w:lang w:val="en-IN"/>
        </w:rPr>
      </w:pPr>
    </w:p>
    <w:p w14:paraId="1B10E2F3" w14:textId="77777777" w:rsidR="00644845" w:rsidRPr="00835E9F" w:rsidRDefault="00644845" w:rsidP="00275382">
      <w:pPr>
        <w:numPr>
          <w:ilvl w:val="0"/>
          <w:numId w:val="22"/>
        </w:numPr>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71DF5532" w14:textId="77777777" w:rsidR="00644845" w:rsidRPr="00835E9F" w:rsidRDefault="00644845" w:rsidP="00644845">
      <w:pPr>
        <w:ind w:left="720"/>
        <w:jc w:val="both"/>
        <w:rPr>
          <w:lang w:val="en-IN"/>
        </w:rPr>
      </w:pPr>
    </w:p>
    <w:p w14:paraId="1FD465F6" w14:textId="77777777" w:rsidR="00644845" w:rsidRPr="00835E9F" w:rsidRDefault="00644845" w:rsidP="00275382">
      <w:pPr>
        <w:numPr>
          <w:ilvl w:val="0"/>
          <w:numId w:val="22"/>
        </w:numPr>
        <w:jc w:val="both"/>
        <w:rPr>
          <w:lang w:val="en-IN"/>
        </w:rPr>
      </w:pPr>
      <w:r w:rsidRPr="00835E9F">
        <w:rPr>
          <w:lang w:val="en-IN"/>
        </w:rPr>
        <w:t xml:space="preserve">The liability of the Bank under this guarantee shall not exceed </w:t>
      </w:r>
      <w:proofErr w:type="spellStart"/>
      <w:r w:rsidRPr="00835E9F">
        <w:rPr>
          <w:lang w:val="en-IN"/>
        </w:rPr>
        <w:t>Rs</w:t>
      </w:r>
      <w:proofErr w:type="spellEnd"/>
      <w:r w:rsidRPr="00835E9F">
        <w:rPr>
          <w:lang w:val="en-IN"/>
        </w:rPr>
        <w:t>._______________.</w:t>
      </w:r>
    </w:p>
    <w:p w14:paraId="32585F84" w14:textId="77777777" w:rsidR="00644845" w:rsidRPr="00835E9F" w:rsidRDefault="00644845" w:rsidP="00644845">
      <w:pPr>
        <w:pStyle w:val="ListParagraph"/>
      </w:pPr>
    </w:p>
    <w:p w14:paraId="035519EE" w14:textId="77777777" w:rsidR="00644845" w:rsidRPr="00835E9F" w:rsidRDefault="00644845" w:rsidP="00275382">
      <w:pPr>
        <w:numPr>
          <w:ilvl w:val="0"/>
          <w:numId w:val="22"/>
        </w:numPr>
        <w:jc w:val="both"/>
        <w:rPr>
          <w:lang w:val="en-IN"/>
        </w:rPr>
      </w:pPr>
      <w:r w:rsidRPr="00835E9F">
        <w:t xml:space="preserve">This Bank Guarantee is given at the request of the Clearing Member towards fulfilling its obligations/liabilities as a Clearing Member of </w:t>
      </w:r>
      <w:r>
        <w:t xml:space="preserve">NCL </w:t>
      </w:r>
      <w:r w:rsidRPr="00835E9F">
        <w:t xml:space="preserve">of </w:t>
      </w:r>
      <w:r w:rsidRPr="00835E9F">
        <w:rPr>
          <w:b/>
          <w:iCs/>
          <w:lang w:val="en-IN"/>
        </w:rPr>
        <w:t xml:space="preserve">Capital Market </w:t>
      </w:r>
      <w:r w:rsidRPr="00835E9F">
        <w:rPr>
          <w:iCs/>
          <w:lang w:val="en-IN"/>
        </w:rPr>
        <w:t>Se</w:t>
      </w:r>
      <w:proofErr w:type="spellStart"/>
      <w:r w:rsidRPr="00835E9F">
        <w:t>gment</w:t>
      </w:r>
      <w:proofErr w:type="spellEnd"/>
      <w:r w:rsidRPr="00835E9F">
        <w:t xml:space="preserve"> of</w:t>
      </w:r>
      <w:r>
        <w:t xml:space="preserve"> NCL</w:t>
      </w:r>
      <w:r w:rsidRPr="00835E9F">
        <w:t>.</w:t>
      </w:r>
    </w:p>
    <w:p w14:paraId="72D0842B" w14:textId="77777777" w:rsidR="00644845" w:rsidRPr="00835E9F" w:rsidRDefault="00644845" w:rsidP="00644845">
      <w:pPr>
        <w:pStyle w:val="ListParagraph"/>
        <w:rPr>
          <w:lang w:val="en-IN"/>
        </w:rPr>
      </w:pPr>
    </w:p>
    <w:p w14:paraId="446B551E" w14:textId="77777777" w:rsidR="00644845" w:rsidRPr="00835E9F" w:rsidRDefault="00644845" w:rsidP="00275382">
      <w:pPr>
        <w:numPr>
          <w:ilvl w:val="0"/>
          <w:numId w:val="22"/>
        </w:numPr>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64AD353D" w14:textId="77777777" w:rsidR="00644845" w:rsidRPr="00835E9F" w:rsidRDefault="00644845" w:rsidP="00644845">
      <w:pPr>
        <w:jc w:val="both"/>
        <w:rPr>
          <w:lang w:val="en-IN"/>
        </w:rPr>
      </w:pPr>
    </w:p>
    <w:p w14:paraId="63E06117" w14:textId="77777777" w:rsidR="00644845" w:rsidRPr="00835E9F" w:rsidRDefault="00644845" w:rsidP="00644845">
      <w:pPr>
        <w:jc w:val="both"/>
        <w:rPr>
          <w:lang w:val="en-IN"/>
        </w:rPr>
      </w:pPr>
      <w:r w:rsidRPr="00835E9F">
        <w:rPr>
          <w:lang w:val="en-IN"/>
        </w:rPr>
        <w:t>Executed this ____ day of ______________ at __________</w:t>
      </w:r>
    </w:p>
    <w:p w14:paraId="31F999D4" w14:textId="77777777" w:rsidR="00644845" w:rsidRPr="00835E9F" w:rsidRDefault="00644845" w:rsidP="00644845">
      <w:pPr>
        <w:jc w:val="both"/>
        <w:rPr>
          <w:lang w:val="en-IN"/>
        </w:rPr>
      </w:pPr>
    </w:p>
    <w:p w14:paraId="4F8F3820" w14:textId="77777777" w:rsidR="00644845" w:rsidRPr="00835E9F" w:rsidRDefault="00644845" w:rsidP="00644845">
      <w:pPr>
        <w:jc w:val="both"/>
        <w:rPr>
          <w:lang w:val="en-IN"/>
        </w:rPr>
      </w:pPr>
      <w:r w:rsidRPr="00835E9F">
        <w:rPr>
          <w:lang w:val="en-IN"/>
        </w:rPr>
        <w:t>For _______</w:t>
      </w:r>
      <w:proofErr w:type="gramStart"/>
      <w:r w:rsidRPr="00835E9F">
        <w:rPr>
          <w:lang w:val="en-IN"/>
        </w:rPr>
        <w:t>_(</w:t>
      </w:r>
      <w:proofErr w:type="gramEnd"/>
      <w:r w:rsidRPr="00835E9F">
        <w:rPr>
          <w:lang w:val="en-IN"/>
        </w:rPr>
        <w:t>Bank)</w:t>
      </w:r>
    </w:p>
    <w:p w14:paraId="446902DC" w14:textId="77777777" w:rsidR="00644845" w:rsidRPr="00835E9F" w:rsidRDefault="00644845" w:rsidP="00644845">
      <w:pPr>
        <w:jc w:val="both"/>
        <w:rPr>
          <w:lang w:val="en-IN"/>
        </w:rPr>
      </w:pPr>
    </w:p>
    <w:p w14:paraId="0B9F8698" w14:textId="77777777" w:rsidR="00644845" w:rsidRPr="00835E9F" w:rsidRDefault="00644845" w:rsidP="00644845">
      <w:pPr>
        <w:jc w:val="both"/>
        <w:rPr>
          <w:lang w:val="en-IN"/>
        </w:rPr>
      </w:pPr>
    </w:p>
    <w:p w14:paraId="01FB3270" w14:textId="77777777" w:rsidR="00644845" w:rsidRPr="00835E9F" w:rsidRDefault="00644845" w:rsidP="00644845">
      <w:pPr>
        <w:jc w:val="both"/>
        <w:rPr>
          <w:lang w:val="en-IN"/>
        </w:rPr>
      </w:pPr>
      <w:r w:rsidRPr="00835E9F">
        <w:rPr>
          <w:lang w:val="en-IN"/>
        </w:rPr>
        <w:t>Authorized Signatories</w:t>
      </w:r>
    </w:p>
    <w:p w14:paraId="1CCAB587" w14:textId="77777777" w:rsidR="00644845" w:rsidRPr="00835E9F" w:rsidRDefault="00644845" w:rsidP="00644845">
      <w:pPr>
        <w:jc w:val="both"/>
        <w:rPr>
          <w:lang w:val="en-IN"/>
        </w:rPr>
      </w:pPr>
      <w:r w:rsidRPr="00835E9F">
        <w:rPr>
          <w:lang w:val="en-IN"/>
        </w:rPr>
        <w:lastRenderedPageBreak/>
        <w:t>Seal of the Bank</w:t>
      </w:r>
    </w:p>
    <w:p w14:paraId="27A2B06C" w14:textId="77777777" w:rsidR="00644845" w:rsidRPr="00835E9F" w:rsidRDefault="00644845" w:rsidP="0064484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2756E871" w14:textId="77777777" w:rsidR="00644845" w:rsidRPr="00835E9F" w:rsidRDefault="00644845" w:rsidP="00644845">
      <w:pPr>
        <w:tabs>
          <w:tab w:val="num" w:pos="720"/>
        </w:tabs>
        <w:autoSpaceDE w:val="0"/>
        <w:ind w:left="720" w:right="-270" w:hanging="720"/>
        <w:jc w:val="both"/>
        <w:rPr>
          <w:lang w:val="en-IN"/>
        </w:rPr>
      </w:pPr>
      <w:r w:rsidRPr="00835E9F">
        <w:rPr>
          <w:lang w:val="en-IN"/>
        </w:rPr>
        <w:t>** Type whichever is applicable</w:t>
      </w:r>
    </w:p>
    <w:p w14:paraId="4C1FFC49" w14:textId="77777777" w:rsidR="00644845" w:rsidRPr="00835E9F" w:rsidRDefault="00644845" w:rsidP="00644845">
      <w:pPr>
        <w:tabs>
          <w:tab w:val="num" w:pos="720"/>
        </w:tabs>
        <w:autoSpaceDE w:val="0"/>
        <w:ind w:left="720" w:right="-270" w:hanging="720"/>
        <w:jc w:val="both"/>
        <w:rPr>
          <w:lang w:val="en-IN"/>
        </w:rPr>
      </w:pPr>
    </w:p>
    <w:p w14:paraId="021E5012" w14:textId="77777777" w:rsidR="00644845" w:rsidRPr="005609EF" w:rsidRDefault="00644845" w:rsidP="00644845">
      <w:pPr>
        <w:autoSpaceDE w:val="0"/>
        <w:ind w:right="-270"/>
        <w:jc w:val="both"/>
        <w:rPr>
          <w:i/>
          <w:lang w:val="en-IN"/>
        </w:rPr>
      </w:pPr>
      <w:r w:rsidRPr="005609EF">
        <w:rPr>
          <w:i/>
          <w:lang w:val="en-IN"/>
        </w:rPr>
        <w:t>Instructions:</w:t>
      </w:r>
    </w:p>
    <w:p w14:paraId="5FF263F5"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70F1884B"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14:paraId="7D06915D"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003A130"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64B606B" w14:textId="77777777" w:rsidR="00644845" w:rsidRPr="001773ED" w:rsidRDefault="00644845" w:rsidP="00311226">
      <w:pPr>
        <w:tabs>
          <w:tab w:val="left" w:pos="8640"/>
        </w:tabs>
        <w:spacing w:after="120" w:line="240" w:lineRule="atLeast"/>
        <w:ind w:left="810"/>
        <w:jc w:val="both"/>
        <w:rPr>
          <w:lang w:val="en-IN"/>
        </w:rPr>
      </w:pPr>
    </w:p>
    <w:p w14:paraId="34BEA245" w14:textId="77777777" w:rsidR="00621092" w:rsidRPr="001773ED" w:rsidRDefault="00644845" w:rsidP="00EB3FD6">
      <w:pPr>
        <w:tabs>
          <w:tab w:val="left" w:pos="8640"/>
        </w:tabs>
        <w:spacing w:after="120" w:line="240" w:lineRule="atLeast"/>
        <w:ind w:left="720"/>
        <w:jc w:val="center"/>
        <w:rPr>
          <w:b/>
          <w:lang w:val="en-IN"/>
        </w:rPr>
      </w:pPr>
      <w:r>
        <w:rPr>
          <w:b/>
          <w:lang w:val="en-IN"/>
        </w:rPr>
        <w:br w:type="page"/>
      </w:r>
    </w:p>
    <w:p w14:paraId="1063F79D" w14:textId="77777777" w:rsidR="00621092" w:rsidRPr="001773ED" w:rsidRDefault="00621092" w:rsidP="00E239D0">
      <w:pPr>
        <w:pStyle w:val="Heading1"/>
      </w:pPr>
      <w:bookmarkStart w:id="42" w:name="_Toc55566540"/>
      <w:r w:rsidRPr="001773ED">
        <w:lastRenderedPageBreak/>
        <w:t xml:space="preserve">Format of Member Letter for submission of Fungible Bank Guarantee to </w:t>
      </w:r>
      <w:r w:rsidR="001A7192">
        <w:rPr>
          <w:lang w:val="en-US"/>
        </w:rPr>
        <w:t>Clearing Corporation</w:t>
      </w:r>
      <w:bookmarkEnd w:id="42"/>
      <w:r w:rsidR="00644845" w:rsidRPr="001773ED">
        <w:t xml:space="preserve"> </w:t>
      </w:r>
    </w:p>
    <w:p w14:paraId="661F0941" w14:textId="77777777" w:rsidR="00621092" w:rsidRPr="001773ED" w:rsidRDefault="00621092" w:rsidP="00621092">
      <w:pPr>
        <w:autoSpaceDE w:val="0"/>
        <w:adjustRightInd w:val="0"/>
        <w:jc w:val="center"/>
        <w:rPr>
          <w:b/>
          <w:bCs/>
          <w:u w:val="single"/>
        </w:rPr>
      </w:pPr>
    </w:p>
    <w:p w14:paraId="4FB2E22F" w14:textId="77777777" w:rsidR="00621092" w:rsidRPr="001773ED" w:rsidRDefault="00621092" w:rsidP="00621092">
      <w:pPr>
        <w:tabs>
          <w:tab w:val="left" w:pos="7920"/>
        </w:tabs>
        <w:autoSpaceDE w:val="0"/>
        <w:adjustRightInd w:val="0"/>
        <w:jc w:val="center"/>
      </w:pPr>
      <w:r w:rsidRPr="001773ED">
        <w:t>(To be typed on Member’s letter head)</w:t>
      </w:r>
    </w:p>
    <w:p w14:paraId="1C9C05E2" w14:textId="77777777" w:rsidR="00621092" w:rsidRPr="001773ED" w:rsidRDefault="00621092" w:rsidP="00621092">
      <w:pPr>
        <w:autoSpaceDE w:val="0"/>
        <w:adjustRightInd w:val="0"/>
        <w:ind w:left="7200"/>
        <w:jc w:val="both"/>
      </w:pPr>
    </w:p>
    <w:p w14:paraId="289A7CA7" w14:textId="77777777" w:rsidR="00621092" w:rsidRPr="001773ED" w:rsidRDefault="00621092" w:rsidP="00621092">
      <w:pPr>
        <w:autoSpaceDE w:val="0"/>
        <w:adjustRightInd w:val="0"/>
        <w:ind w:left="7200"/>
        <w:jc w:val="both"/>
      </w:pPr>
      <w:r w:rsidRPr="001773ED">
        <w:t>Date:</w:t>
      </w:r>
    </w:p>
    <w:p w14:paraId="49ACEC6F" w14:textId="77777777" w:rsidR="00644845" w:rsidRPr="00835E9F" w:rsidRDefault="00644845" w:rsidP="00644845">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09F72908" w14:textId="77777777" w:rsidR="00644845" w:rsidRPr="00835E9F" w:rsidRDefault="00644845" w:rsidP="00644845">
      <w:pPr>
        <w:autoSpaceDE w:val="0"/>
        <w:adjustRightInd w:val="0"/>
        <w:jc w:val="both"/>
      </w:pPr>
      <w:r>
        <w:t>NSE Clearing Limited</w:t>
      </w:r>
      <w:r w:rsidRPr="00835E9F">
        <w:t xml:space="preserve"> </w:t>
      </w:r>
    </w:p>
    <w:p w14:paraId="69EDCF0D" w14:textId="77777777" w:rsidR="00644845" w:rsidRPr="00835E9F" w:rsidRDefault="00644845" w:rsidP="00644845">
      <w:pPr>
        <w:autoSpaceDE w:val="0"/>
        <w:adjustRightInd w:val="0"/>
        <w:jc w:val="both"/>
      </w:pPr>
      <w:r w:rsidRPr="00835E9F">
        <w:t>Exchange Plaza</w:t>
      </w:r>
    </w:p>
    <w:p w14:paraId="632D19EF" w14:textId="77777777" w:rsidR="00644845" w:rsidRPr="00835E9F" w:rsidRDefault="00644845" w:rsidP="00644845">
      <w:pPr>
        <w:autoSpaceDE w:val="0"/>
        <w:adjustRightInd w:val="0"/>
        <w:jc w:val="both"/>
      </w:pPr>
      <w:proofErr w:type="spellStart"/>
      <w:r w:rsidRPr="00835E9F">
        <w:t>Bandra</w:t>
      </w:r>
      <w:proofErr w:type="spellEnd"/>
      <w:r w:rsidRPr="00835E9F">
        <w:t xml:space="preserve"> </w:t>
      </w:r>
      <w:proofErr w:type="spellStart"/>
      <w:r w:rsidRPr="00835E9F">
        <w:t>Kurla</w:t>
      </w:r>
      <w:proofErr w:type="spellEnd"/>
      <w:r w:rsidRPr="00835E9F">
        <w:t xml:space="preserve"> Complex </w:t>
      </w:r>
    </w:p>
    <w:p w14:paraId="5448DB76" w14:textId="77777777" w:rsidR="00644845" w:rsidRPr="00835E9F" w:rsidRDefault="00644845" w:rsidP="00644845">
      <w:pPr>
        <w:autoSpaceDE w:val="0"/>
        <w:adjustRightInd w:val="0"/>
        <w:jc w:val="both"/>
      </w:pPr>
      <w:proofErr w:type="spellStart"/>
      <w:r w:rsidRPr="00835E9F">
        <w:t>Bandra</w:t>
      </w:r>
      <w:proofErr w:type="spellEnd"/>
      <w:r w:rsidRPr="00835E9F">
        <w:t xml:space="preserve"> (E)</w:t>
      </w:r>
    </w:p>
    <w:p w14:paraId="0A181E74" w14:textId="77777777" w:rsidR="00644845" w:rsidRPr="00835E9F" w:rsidRDefault="00644845" w:rsidP="00644845">
      <w:pPr>
        <w:autoSpaceDE w:val="0"/>
        <w:adjustRightInd w:val="0"/>
        <w:jc w:val="both"/>
      </w:pPr>
      <w:r w:rsidRPr="00835E9F">
        <w:t>Mumbai-400 051</w:t>
      </w:r>
    </w:p>
    <w:p w14:paraId="5A5500C9" w14:textId="77777777" w:rsidR="00644845" w:rsidRPr="00835E9F" w:rsidRDefault="00644845" w:rsidP="00644845">
      <w:pPr>
        <w:autoSpaceDE w:val="0"/>
        <w:adjustRightInd w:val="0"/>
        <w:jc w:val="both"/>
      </w:pPr>
    </w:p>
    <w:p w14:paraId="0A0C0527" w14:textId="77777777" w:rsidR="00644845" w:rsidRPr="00835E9F" w:rsidRDefault="00644845" w:rsidP="00644845">
      <w:pPr>
        <w:autoSpaceDE w:val="0"/>
        <w:adjustRightInd w:val="0"/>
        <w:jc w:val="both"/>
      </w:pPr>
      <w:r w:rsidRPr="00835E9F">
        <w:t>Dear Sir,</w:t>
      </w:r>
    </w:p>
    <w:p w14:paraId="0A2E4C63" w14:textId="77777777" w:rsidR="00644845" w:rsidRPr="00835E9F" w:rsidRDefault="00644845" w:rsidP="00644845">
      <w:pPr>
        <w:autoSpaceDE w:val="0"/>
        <w:adjustRightInd w:val="0"/>
        <w:jc w:val="both"/>
      </w:pPr>
    </w:p>
    <w:p w14:paraId="2D3533AE" w14:textId="77777777" w:rsidR="00644845" w:rsidRPr="00835E9F" w:rsidRDefault="00644845" w:rsidP="00644845">
      <w:pPr>
        <w:autoSpaceDE w:val="0"/>
        <w:adjustRightInd w:val="0"/>
        <w:jc w:val="both"/>
        <w:rPr>
          <w:b/>
        </w:rPr>
      </w:pPr>
      <w:r w:rsidRPr="00835E9F">
        <w:t xml:space="preserve">As per requirements of </w:t>
      </w:r>
      <w:r>
        <w:t xml:space="preserve">NSE Clearing Limited (Formerly Known as </w:t>
      </w:r>
      <w:r w:rsidRPr="001C3764">
        <w:t>National Securities Clearing Corporation Limited) (NCL)</w:t>
      </w:r>
      <w:r w:rsidRPr="00835E9F">
        <w:t xml:space="preserve"> and in compliance of prescribed norms of </w:t>
      </w:r>
      <w:r>
        <w:t xml:space="preserve">NCL </w:t>
      </w:r>
      <w:r w:rsidRPr="00835E9F">
        <w:t xml:space="preserve">we have to furnish you security/margin  deposit and accordingly furnishing you the same in the form of Bank Guarantee (BG No.____) issued by ____________________________ Bank (Bank) for </w:t>
      </w:r>
      <w:proofErr w:type="spellStart"/>
      <w:r w:rsidRPr="00835E9F">
        <w:t>Rs</w:t>
      </w:r>
      <w:proofErr w:type="spellEnd"/>
      <w:r w:rsidRPr="00835E9F">
        <w:t>. ________ towards _____ segment.</w:t>
      </w:r>
    </w:p>
    <w:p w14:paraId="6D0C5926" w14:textId="77777777" w:rsidR="00644845" w:rsidRPr="00835E9F" w:rsidRDefault="00644845" w:rsidP="00644845">
      <w:pPr>
        <w:autoSpaceDE w:val="0"/>
        <w:adjustRightInd w:val="0"/>
        <w:jc w:val="both"/>
        <w:rPr>
          <w:b/>
        </w:rPr>
      </w:pPr>
    </w:p>
    <w:p w14:paraId="0DC4F6D3" w14:textId="77777777" w:rsidR="00644845" w:rsidRPr="00835E9F" w:rsidRDefault="00644845" w:rsidP="00644845">
      <w:pPr>
        <w:autoSpaceDE w:val="0"/>
        <w:adjustRightInd w:val="0"/>
        <w:jc w:val="both"/>
      </w:pPr>
      <w:r w:rsidRPr="00835E9F">
        <w:t xml:space="preserve">This bank guarantee is given by the Bank at the request of me/us towards fulfilling the above conditions towards such clearing segment as may be intimated by me/us to </w:t>
      </w:r>
      <w:r>
        <w:t xml:space="preserve">NCL </w:t>
      </w:r>
      <w:r w:rsidRPr="00835E9F">
        <w:t xml:space="preserve">from time to time through such mode as specified by </w:t>
      </w:r>
      <w:r>
        <w:t xml:space="preserve">NCL </w:t>
      </w:r>
      <w:r w:rsidRPr="00835E9F">
        <w:t xml:space="preserve">from time to time. </w:t>
      </w:r>
    </w:p>
    <w:p w14:paraId="583DC568" w14:textId="77777777" w:rsidR="00644845" w:rsidRPr="00835E9F" w:rsidRDefault="00644845" w:rsidP="00644845">
      <w:pPr>
        <w:tabs>
          <w:tab w:val="left" w:pos="1050"/>
        </w:tabs>
        <w:autoSpaceDE w:val="0"/>
        <w:adjustRightInd w:val="0"/>
        <w:jc w:val="both"/>
      </w:pPr>
      <w:r w:rsidRPr="00835E9F">
        <w:tab/>
      </w:r>
    </w:p>
    <w:p w14:paraId="54CB0EEE" w14:textId="77777777" w:rsidR="00644845" w:rsidRPr="00835E9F" w:rsidRDefault="00644845" w:rsidP="00644845">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t xml:space="preserve">NCL </w:t>
      </w:r>
      <w:r w:rsidRPr="00835E9F">
        <w:t>dues and I/we have no objections whatsoever for the same.</w:t>
      </w:r>
    </w:p>
    <w:p w14:paraId="0D08ACBC" w14:textId="77777777" w:rsidR="00644845" w:rsidRPr="00835E9F" w:rsidRDefault="00644845" w:rsidP="00644845">
      <w:pPr>
        <w:tabs>
          <w:tab w:val="left" w:pos="5070"/>
        </w:tabs>
        <w:autoSpaceDE w:val="0"/>
        <w:adjustRightInd w:val="0"/>
        <w:jc w:val="both"/>
      </w:pPr>
      <w:r w:rsidRPr="00835E9F">
        <w:tab/>
      </w:r>
    </w:p>
    <w:p w14:paraId="20D76DD5" w14:textId="77777777" w:rsidR="00644845" w:rsidRPr="00835E9F" w:rsidRDefault="00644845" w:rsidP="00644845">
      <w:pPr>
        <w:autoSpaceDE w:val="0"/>
        <w:adjustRightInd w:val="0"/>
        <w:jc w:val="both"/>
      </w:pPr>
    </w:p>
    <w:p w14:paraId="039D4D70" w14:textId="77777777" w:rsidR="00644845" w:rsidRPr="00835E9F" w:rsidRDefault="00644845" w:rsidP="00644845">
      <w:pPr>
        <w:autoSpaceDE w:val="0"/>
        <w:adjustRightInd w:val="0"/>
        <w:jc w:val="both"/>
      </w:pPr>
      <w:r w:rsidRPr="00835E9F">
        <w:t>Yours faithfully,</w:t>
      </w:r>
    </w:p>
    <w:p w14:paraId="44B078FC" w14:textId="77777777" w:rsidR="00644845" w:rsidRPr="00835E9F" w:rsidRDefault="00644845" w:rsidP="00644845">
      <w:pPr>
        <w:autoSpaceDE w:val="0"/>
        <w:adjustRightInd w:val="0"/>
        <w:jc w:val="both"/>
      </w:pPr>
    </w:p>
    <w:p w14:paraId="411E3756" w14:textId="77777777" w:rsidR="00644845" w:rsidRPr="00835E9F" w:rsidRDefault="00644845" w:rsidP="00644845">
      <w:pPr>
        <w:autoSpaceDE w:val="0"/>
        <w:adjustRightInd w:val="0"/>
        <w:jc w:val="both"/>
      </w:pPr>
    </w:p>
    <w:p w14:paraId="3F3DA546" w14:textId="77777777" w:rsidR="00644845" w:rsidRPr="00835E9F" w:rsidRDefault="00644845" w:rsidP="00644845">
      <w:pPr>
        <w:autoSpaceDE w:val="0"/>
        <w:adjustRightInd w:val="0"/>
        <w:jc w:val="both"/>
      </w:pPr>
      <w:proofErr w:type="spellStart"/>
      <w:r w:rsidRPr="00835E9F">
        <w:t>Authorised</w:t>
      </w:r>
      <w:proofErr w:type="spellEnd"/>
      <w:r w:rsidRPr="00835E9F">
        <w:t xml:space="preserve"> Signatory</w:t>
      </w:r>
    </w:p>
    <w:p w14:paraId="3AFA4FC3" w14:textId="77777777" w:rsidR="00644845" w:rsidRPr="00835E9F" w:rsidRDefault="00644845" w:rsidP="00644845">
      <w:pPr>
        <w:autoSpaceDE w:val="0"/>
        <w:adjustRightInd w:val="0"/>
        <w:jc w:val="both"/>
      </w:pPr>
    </w:p>
    <w:p w14:paraId="2FD2C3CF" w14:textId="77777777" w:rsidR="00621092" w:rsidRPr="001773ED" w:rsidRDefault="00644845" w:rsidP="00644845">
      <w:pPr>
        <w:tabs>
          <w:tab w:val="left" w:pos="8640"/>
        </w:tabs>
        <w:spacing w:after="120" w:line="240" w:lineRule="atLeast"/>
        <w:ind w:left="720"/>
      </w:pPr>
      <w:r w:rsidRPr="00835E9F">
        <w:t>________ Member Code</w:t>
      </w:r>
    </w:p>
    <w:p w14:paraId="43AE991E" w14:textId="77777777" w:rsidR="00613BF2" w:rsidRPr="001773ED" w:rsidRDefault="00613BF2" w:rsidP="005B0591">
      <w:pPr>
        <w:jc w:val="both"/>
        <w:rPr>
          <w:lang w:val="en-IN"/>
        </w:rPr>
      </w:pPr>
    </w:p>
    <w:p w14:paraId="1C34E13A" w14:textId="77777777" w:rsidR="00613BF2" w:rsidRPr="001773ED" w:rsidRDefault="00613BF2" w:rsidP="00613BF2">
      <w:pPr>
        <w:tabs>
          <w:tab w:val="left" w:pos="8640"/>
        </w:tabs>
        <w:spacing w:after="120" w:line="240" w:lineRule="atLeast"/>
        <w:jc w:val="both"/>
        <w:rPr>
          <w:lang w:val="en-IN"/>
        </w:rPr>
      </w:pPr>
    </w:p>
    <w:p w14:paraId="33B132EE" w14:textId="77777777" w:rsidR="005B0591" w:rsidRPr="001773ED" w:rsidRDefault="005B0591" w:rsidP="00FC154D">
      <w:pPr>
        <w:widowControl w:val="0"/>
        <w:adjustRightInd w:val="0"/>
        <w:spacing w:line="240" w:lineRule="atLeast"/>
        <w:rPr>
          <w:b/>
          <w:lang w:val="en-IN"/>
        </w:rPr>
      </w:pPr>
    </w:p>
    <w:p w14:paraId="2FFBAB87" w14:textId="77777777" w:rsidR="00FC154D" w:rsidRPr="001773ED" w:rsidRDefault="008355D5" w:rsidP="00E239D0">
      <w:pPr>
        <w:pStyle w:val="Heading1"/>
      </w:pPr>
      <w:r w:rsidRPr="001773ED">
        <w:br w:type="page"/>
      </w:r>
      <w:bookmarkStart w:id="43" w:name="_Toc55566541"/>
      <w:r w:rsidR="002E61E0" w:rsidRPr="001773ED">
        <w:lastRenderedPageBreak/>
        <w:t>Format of renewal of bank guarantee towards margin deposit and security deposit</w:t>
      </w:r>
      <w:bookmarkEnd w:id="43"/>
    </w:p>
    <w:p w14:paraId="64F0366D" w14:textId="77777777" w:rsidR="0056265C" w:rsidRPr="001773ED" w:rsidRDefault="0056265C" w:rsidP="00FC154D">
      <w:pPr>
        <w:overflowPunct w:val="0"/>
        <w:adjustRightInd w:val="0"/>
        <w:jc w:val="center"/>
        <w:rPr>
          <w:b/>
        </w:rPr>
      </w:pPr>
    </w:p>
    <w:p w14:paraId="6E64F260" w14:textId="77777777" w:rsidR="0056265C" w:rsidRPr="001773ED" w:rsidRDefault="0056265C" w:rsidP="0056265C">
      <w:pPr>
        <w:overflowPunct w:val="0"/>
        <w:spacing w:line="240" w:lineRule="atLeast"/>
        <w:ind w:right="29"/>
        <w:jc w:val="right"/>
      </w:pPr>
      <w:r w:rsidRPr="001773ED">
        <w:rPr>
          <w:b/>
        </w:rPr>
        <w:br/>
      </w:r>
      <w:proofErr w:type="gramStart"/>
      <w:r w:rsidRPr="001773ED">
        <w:t>Date :</w:t>
      </w:r>
      <w:proofErr w:type="gramEnd"/>
      <w:r w:rsidRPr="001773ED">
        <w:t xml:space="preserve"> ___________</w:t>
      </w:r>
    </w:p>
    <w:p w14:paraId="31B3339A" w14:textId="77777777" w:rsidR="008728E9" w:rsidRPr="00835E9F" w:rsidRDefault="008728E9" w:rsidP="008728E9">
      <w:pPr>
        <w:overflowPunct w:val="0"/>
        <w:spacing w:line="240" w:lineRule="atLeast"/>
        <w:ind w:right="29"/>
      </w:pPr>
      <w:r w:rsidRPr="00835E9F">
        <w:t>To,</w:t>
      </w:r>
    </w:p>
    <w:p w14:paraId="42CF75FC" w14:textId="77777777" w:rsidR="008728E9" w:rsidRDefault="008728E9" w:rsidP="008728E9">
      <w:pPr>
        <w:overflowPunct w:val="0"/>
        <w:spacing w:line="240" w:lineRule="atLeast"/>
        <w:ind w:right="29"/>
      </w:pPr>
      <w:r>
        <w:t>NSE Clearing Limited (NCL)</w:t>
      </w:r>
    </w:p>
    <w:p w14:paraId="2BEE12A0" w14:textId="77777777" w:rsidR="008728E9" w:rsidRPr="00835E9F" w:rsidRDefault="008728E9" w:rsidP="008728E9">
      <w:pPr>
        <w:overflowPunct w:val="0"/>
        <w:spacing w:line="240" w:lineRule="atLeast"/>
        <w:ind w:right="29"/>
        <w:rPr>
          <w:lang w:val="sv-SE"/>
        </w:rPr>
      </w:pPr>
      <w:r w:rsidRPr="00835E9F">
        <w:rPr>
          <w:lang w:val="sv-SE"/>
        </w:rPr>
        <w:t xml:space="preserve">Exchange Plaza, Plot C-1, G Block, </w:t>
      </w:r>
    </w:p>
    <w:p w14:paraId="674D41F0" w14:textId="77777777" w:rsidR="008728E9" w:rsidRPr="00835E9F" w:rsidRDefault="008728E9" w:rsidP="008728E9">
      <w:pPr>
        <w:overflowPunct w:val="0"/>
        <w:spacing w:line="240" w:lineRule="atLeast"/>
        <w:ind w:right="29"/>
        <w:rPr>
          <w:lang w:val="sv-SE"/>
        </w:rPr>
      </w:pPr>
      <w:r w:rsidRPr="00835E9F">
        <w:rPr>
          <w:lang w:val="sv-SE"/>
        </w:rPr>
        <w:t xml:space="preserve">Bandra Kurla Complex, </w:t>
      </w:r>
    </w:p>
    <w:p w14:paraId="19E78EC6" w14:textId="77777777" w:rsidR="008728E9" w:rsidRPr="00835E9F" w:rsidRDefault="008728E9" w:rsidP="008728E9">
      <w:pPr>
        <w:overflowPunct w:val="0"/>
        <w:spacing w:line="240" w:lineRule="atLeast"/>
        <w:ind w:right="29"/>
        <w:rPr>
          <w:lang w:val="fr-FR"/>
        </w:rPr>
      </w:pPr>
      <w:proofErr w:type="spellStart"/>
      <w:r w:rsidRPr="00835E9F">
        <w:rPr>
          <w:lang w:val="fr-FR"/>
        </w:rPr>
        <w:t>Bandra</w:t>
      </w:r>
      <w:proofErr w:type="spellEnd"/>
      <w:r w:rsidRPr="00835E9F">
        <w:rPr>
          <w:lang w:val="fr-FR"/>
        </w:rPr>
        <w:t xml:space="preserve"> (East), </w:t>
      </w:r>
    </w:p>
    <w:p w14:paraId="635CFBB3" w14:textId="77777777" w:rsidR="008728E9" w:rsidRPr="00835E9F" w:rsidRDefault="008728E9" w:rsidP="008728E9">
      <w:pPr>
        <w:overflowPunct w:val="0"/>
        <w:spacing w:line="240" w:lineRule="atLeast"/>
        <w:ind w:right="29"/>
      </w:pPr>
      <w:r w:rsidRPr="00835E9F">
        <w:t>Mumbai – 400 051.</w:t>
      </w:r>
    </w:p>
    <w:p w14:paraId="0130DD98" w14:textId="77777777" w:rsidR="008728E9" w:rsidRPr="00835E9F" w:rsidRDefault="008728E9" w:rsidP="008728E9">
      <w:pPr>
        <w:overflowPunct w:val="0"/>
        <w:spacing w:line="240" w:lineRule="atLeast"/>
        <w:ind w:right="29"/>
      </w:pPr>
    </w:p>
    <w:p w14:paraId="4AB1C258" w14:textId="77777777" w:rsidR="008728E9" w:rsidRPr="00835E9F" w:rsidRDefault="008728E9" w:rsidP="008728E9">
      <w:pPr>
        <w:overflowPunct w:val="0"/>
        <w:spacing w:line="240" w:lineRule="atLeast"/>
        <w:ind w:right="29"/>
        <w:jc w:val="both"/>
      </w:pPr>
      <w:r w:rsidRPr="00835E9F">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w:t>
      </w:r>
      <w:proofErr w:type="spellStart"/>
      <w:r w:rsidRPr="00835E9F">
        <w:t>Rs</w:t>
      </w:r>
      <w:proofErr w:type="spellEnd"/>
      <w:r w:rsidRPr="00835E9F">
        <w:t xml:space="preserve"> ______________ (Rupees _________________________________________only) in your </w:t>
      </w:r>
      <w:proofErr w:type="spellStart"/>
      <w:r w:rsidRPr="00835E9F">
        <w:t>favour</w:t>
      </w:r>
      <w:proofErr w:type="spellEnd"/>
      <w:r w:rsidRPr="00835E9F">
        <w:t>.</w:t>
      </w:r>
    </w:p>
    <w:p w14:paraId="207997AB" w14:textId="77777777" w:rsidR="008728E9" w:rsidRPr="00835E9F" w:rsidRDefault="008728E9" w:rsidP="008728E9">
      <w:pPr>
        <w:overflowPunct w:val="0"/>
        <w:spacing w:line="240" w:lineRule="atLeast"/>
        <w:ind w:right="29"/>
        <w:jc w:val="both"/>
      </w:pPr>
    </w:p>
    <w:p w14:paraId="73BC3710" w14:textId="77777777" w:rsidR="008728E9" w:rsidRPr="00835E9F" w:rsidRDefault="008728E9" w:rsidP="008728E9">
      <w:pPr>
        <w:overflowPunct w:val="0"/>
        <w:spacing w:line="240" w:lineRule="atLeast"/>
        <w:ind w:right="29"/>
        <w:jc w:val="both"/>
      </w:pPr>
      <w:r w:rsidRPr="00835E9F">
        <w:t xml:space="preserve">The validity of the said guarantee was </w:t>
      </w:r>
      <w:proofErr w:type="spellStart"/>
      <w:r w:rsidRPr="00835E9F">
        <w:t>upto</w:t>
      </w:r>
      <w:proofErr w:type="spellEnd"/>
      <w:r w:rsidRPr="00835E9F">
        <w:t xml:space="preserve"> ____________________________. </w:t>
      </w:r>
    </w:p>
    <w:p w14:paraId="169946A5" w14:textId="77777777" w:rsidR="008728E9" w:rsidRPr="00835E9F" w:rsidRDefault="008728E9" w:rsidP="008728E9">
      <w:pPr>
        <w:overflowPunct w:val="0"/>
        <w:spacing w:line="240" w:lineRule="atLeast"/>
        <w:jc w:val="both"/>
      </w:pPr>
    </w:p>
    <w:p w14:paraId="1137D5BA" w14:textId="77777777" w:rsidR="008728E9" w:rsidRPr="00835E9F" w:rsidRDefault="008728E9" w:rsidP="008728E9">
      <w:pPr>
        <w:overflowPunct w:val="0"/>
        <w:spacing w:line="240" w:lineRule="atLeast"/>
        <w:jc w:val="both"/>
      </w:pPr>
      <w:r w:rsidRPr="00835E9F">
        <w:t>With reference to the same we state as hereunder:</w:t>
      </w:r>
    </w:p>
    <w:p w14:paraId="260EF360" w14:textId="77777777" w:rsidR="008728E9" w:rsidRPr="00835E9F" w:rsidRDefault="008728E9" w:rsidP="008728E9">
      <w:pPr>
        <w:overflowPunct w:val="0"/>
        <w:spacing w:line="240" w:lineRule="atLeast"/>
        <w:jc w:val="both"/>
      </w:pPr>
      <w:r w:rsidRPr="00835E9F">
        <w:t xml:space="preserve">At the request of the Clearing Member, we extend the period of the validity of the said guarantee </w:t>
      </w:r>
      <w:proofErr w:type="spellStart"/>
      <w:r w:rsidRPr="00835E9F">
        <w:t>upto</w:t>
      </w:r>
      <w:proofErr w:type="spellEnd"/>
      <w:r w:rsidRPr="00835E9F">
        <w:t xml:space="preserve"> __________________.</w:t>
      </w:r>
    </w:p>
    <w:p w14:paraId="269B6332" w14:textId="77777777" w:rsidR="008728E9" w:rsidRPr="00835E9F" w:rsidRDefault="008728E9" w:rsidP="008728E9">
      <w:pPr>
        <w:overflowPunct w:val="0"/>
        <w:spacing w:line="240" w:lineRule="atLeast"/>
        <w:jc w:val="both"/>
      </w:pPr>
    </w:p>
    <w:p w14:paraId="32394D48" w14:textId="77777777" w:rsidR="008728E9" w:rsidRPr="00835E9F" w:rsidRDefault="008728E9" w:rsidP="008728E9">
      <w:pPr>
        <w:spacing w:line="240" w:lineRule="atLeast"/>
        <w:jc w:val="both"/>
      </w:pPr>
      <w:r w:rsidRPr="00835E9F">
        <w:t xml:space="preserve">The said guarantee may be invoked by </w:t>
      </w:r>
      <w:r>
        <w:t xml:space="preserve">NCL </w:t>
      </w:r>
      <w:r w:rsidRPr="00835E9F">
        <w:t>in part(s) without affecting its rights to invoke the said guarantee for any liabilities that may devolve later.</w:t>
      </w:r>
    </w:p>
    <w:p w14:paraId="5B568E02" w14:textId="77777777" w:rsidR="008728E9" w:rsidRPr="00835E9F" w:rsidRDefault="008728E9" w:rsidP="008728E9">
      <w:pPr>
        <w:spacing w:line="240" w:lineRule="atLeast"/>
        <w:jc w:val="both"/>
      </w:pPr>
    </w:p>
    <w:p w14:paraId="2292CE2D" w14:textId="77777777" w:rsidR="008728E9" w:rsidRPr="00835E9F" w:rsidRDefault="008728E9" w:rsidP="008728E9">
      <w:pPr>
        <w:spacing w:line="240" w:lineRule="atLeast"/>
        <w:jc w:val="both"/>
      </w:pPr>
      <w:r w:rsidRPr="00835E9F">
        <w:t xml:space="preserve">Notwithstanding anything mentioned herein above, </w:t>
      </w:r>
    </w:p>
    <w:p w14:paraId="74FC59F4"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liability of the Bank under this guarantee shall not exceed </w:t>
      </w:r>
      <w:proofErr w:type="spellStart"/>
      <w:r w:rsidRPr="00835E9F">
        <w:t>Rs</w:t>
      </w:r>
      <w:proofErr w:type="spellEnd"/>
      <w:r w:rsidRPr="00835E9F">
        <w:t xml:space="preserve">. _______________ (Rupees ________________________________________ only) </w:t>
      </w:r>
    </w:p>
    <w:p w14:paraId="1013DC08"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This guarantee shall be valid for a period of _____months i.e. </w:t>
      </w:r>
      <w:proofErr w:type="spellStart"/>
      <w:r w:rsidRPr="00835E9F">
        <w:t>upto</w:t>
      </w:r>
      <w:proofErr w:type="spellEnd"/>
      <w:r w:rsidRPr="00835E9F">
        <w:t xml:space="preserve"> _____________.</w:t>
      </w:r>
    </w:p>
    <w:p w14:paraId="64ECD215"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bank is liable to pay the guaranteed amount only if </w:t>
      </w:r>
      <w:r>
        <w:t xml:space="preserve">NCL </w:t>
      </w:r>
      <w:r w:rsidRPr="00835E9F">
        <w:t>serves upon the Bank a written claim or demand on or before _______________</w:t>
      </w:r>
      <w:proofErr w:type="gramStart"/>
      <w:r w:rsidRPr="00835E9F">
        <w:t>_(</w:t>
      </w:r>
      <w:proofErr w:type="gramEnd"/>
      <w:r w:rsidRPr="00835E9F">
        <w:t xml:space="preserve">i.e. within ___ months after the date of expiry of the bank guarantee as mentioned in clause b above). </w:t>
      </w:r>
    </w:p>
    <w:p w14:paraId="6C444BCA" w14:textId="77777777" w:rsidR="008728E9" w:rsidRPr="00835E9F" w:rsidRDefault="008728E9" w:rsidP="008728E9">
      <w:pPr>
        <w:overflowPunct w:val="0"/>
        <w:spacing w:line="240" w:lineRule="atLeast"/>
        <w:ind w:right="29"/>
        <w:jc w:val="both"/>
      </w:pPr>
    </w:p>
    <w:p w14:paraId="131C6E42" w14:textId="77777777" w:rsidR="008728E9" w:rsidRPr="00835E9F" w:rsidRDefault="008728E9" w:rsidP="008728E9">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4BEA6C7" w14:textId="77777777" w:rsidR="008728E9" w:rsidRPr="00835E9F" w:rsidRDefault="008728E9" w:rsidP="008728E9">
      <w:pPr>
        <w:overflowPunct w:val="0"/>
        <w:spacing w:line="240" w:lineRule="atLeast"/>
        <w:ind w:right="29"/>
        <w:jc w:val="both"/>
      </w:pPr>
    </w:p>
    <w:p w14:paraId="61110119" w14:textId="77777777" w:rsidR="008728E9" w:rsidRPr="00835E9F" w:rsidRDefault="008728E9" w:rsidP="008728E9">
      <w:pPr>
        <w:overflowPunct w:val="0"/>
        <w:spacing w:line="240" w:lineRule="atLeast"/>
        <w:ind w:right="29"/>
      </w:pPr>
      <w:r w:rsidRPr="00835E9F">
        <w:lastRenderedPageBreak/>
        <w:t>Executed this ____day of____________ at _____________ (place).</w:t>
      </w:r>
    </w:p>
    <w:p w14:paraId="64640FFF" w14:textId="77777777" w:rsidR="008728E9" w:rsidRPr="00835E9F" w:rsidRDefault="008728E9" w:rsidP="008728E9">
      <w:pPr>
        <w:overflowPunct w:val="0"/>
        <w:spacing w:line="240" w:lineRule="atLeast"/>
        <w:ind w:right="29"/>
      </w:pPr>
    </w:p>
    <w:p w14:paraId="6DC68366" w14:textId="77777777" w:rsidR="008728E9" w:rsidRPr="00835E9F" w:rsidRDefault="008728E9" w:rsidP="008728E9">
      <w:pPr>
        <w:overflowPunct w:val="0"/>
        <w:spacing w:line="240" w:lineRule="atLeast"/>
        <w:ind w:right="29"/>
      </w:pPr>
    </w:p>
    <w:p w14:paraId="73ABD11E" w14:textId="77777777" w:rsidR="008728E9" w:rsidRPr="00835E9F" w:rsidRDefault="008728E9" w:rsidP="008728E9">
      <w:pPr>
        <w:overflowPunct w:val="0"/>
        <w:spacing w:line="240" w:lineRule="atLeast"/>
        <w:ind w:right="29"/>
      </w:pPr>
    </w:p>
    <w:p w14:paraId="21826FD9" w14:textId="77777777" w:rsidR="008728E9" w:rsidRPr="00835E9F" w:rsidRDefault="008728E9" w:rsidP="008728E9">
      <w:pPr>
        <w:overflowPunct w:val="0"/>
        <w:spacing w:line="240" w:lineRule="atLeast"/>
        <w:ind w:right="29"/>
      </w:pPr>
      <w:r w:rsidRPr="00835E9F">
        <w:t>FOR</w:t>
      </w:r>
      <w:r w:rsidRPr="00835E9F">
        <w:tab/>
        <w:t>_______________________________</w:t>
      </w:r>
      <w:proofErr w:type="gramStart"/>
      <w:r w:rsidRPr="00835E9F">
        <w:t>_(</w:t>
      </w:r>
      <w:proofErr w:type="gramEnd"/>
      <w:r w:rsidRPr="00835E9F">
        <w:t>BANK)</w:t>
      </w:r>
    </w:p>
    <w:p w14:paraId="2409ACBA" w14:textId="77777777" w:rsidR="008728E9" w:rsidRPr="00835E9F" w:rsidRDefault="008728E9" w:rsidP="008728E9">
      <w:pPr>
        <w:overflowPunct w:val="0"/>
        <w:spacing w:line="240" w:lineRule="atLeast"/>
        <w:ind w:right="29" w:firstLine="720"/>
        <w:jc w:val="right"/>
      </w:pPr>
    </w:p>
    <w:p w14:paraId="22342DB2" w14:textId="77777777" w:rsidR="008728E9" w:rsidRPr="00835E9F" w:rsidRDefault="008728E9" w:rsidP="008728E9">
      <w:pPr>
        <w:overflowPunct w:val="0"/>
        <w:spacing w:line="240" w:lineRule="atLeast"/>
        <w:ind w:right="29"/>
      </w:pPr>
      <w:r w:rsidRPr="00835E9F">
        <w:t>_______________________________</w:t>
      </w:r>
      <w:proofErr w:type="gramStart"/>
      <w:r w:rsidRPr="00835E9F">
        <w:t>_(</w:t>
      </w:r>
      <w:proofErr w:type="gramEnd"/>
      <w:r w:rsidRPr="00835E9F">
        <w:t>BRANCH)</w:t>
      </w:r>
    </w:p>
    <w:p w14:paraId="46C9BC23" w14:textId="77777777" w:rsidR="008728E9" w:rsidRPr="00835E9F" w:rsidRDefault="008728E9" w:rsidP="008728E9">
      <w:pPr>
        <w:overflowPunct w:val="0"/>
        <w:spacing w:before="240" w:after="60" w:line="240" w:lineRule="atLeast"/>
        <w:outlineLvl w:val="5"/>
        <w:rPr>
          <w:b/>
          <w:bCs/>
        </w:rPr>
      </w:pPr>
      <w:r w:rsidRPr="00835E9F">
        <w:rPr>
          <w:b/>
          <w:bCs/>
        </w:rPr>
        <w:t>AUTHORIZED SIGNATORIES</w:t>
      </w:r>
    </w:p>
    <w:p w14:paraId="44436694" w14:textId="77777777" w:rsidR="008728E9" w:rsidRPr="00835E9F" w:rsidRDefault="008728E9" w:rsidP="008728E9">
      <w:pPr>
        <w:spacing w:line="240" w:lineRule="atLeast"/>
      </w:pPr>
      <w:r w:rsidRPr="00835E9F">
        <w:t>SEAL OF THE BANK</w:t>
      </w:r>
      <w:r w:rsidRPr="00835E9F">
        <w:tab/>
      </w:r>
    </w:p>
    <w:p w14:paraId="68C309C4" w14:textId="77777777" w:rsidR="008728E9" w:rsidRPr="00835E9F" w:rsidRDefault="008728E9" w:rsidP="008728E9">
      <w:pPr>
        <w:tabs>
          <w:tab w:val="left" w:pos="8640"/>
        </w:tabs>
        <w:spacing w:line="240" w:lineRule="atLeast"/>
        <w:rPr>
          <w:i/>
        </w:rPr>
      </w:pPr>
    </w:p>
    <w:p w14:paraId="1D5A816B" w14:textId="77777777" w:rsidR="008728E9" w:rsidRPr="00835E9F" w:rsidRDefault="008728E9" w:rsidP="008728E9">
      <w:pPr>
        <w:tabs>
          <w:tab w:val="left" w:pos="8640"/>
        </w:tabs>
        <w:spacing w:line="240" w:lineRule="atLeast"/>
        <w:rPr>
          <w:i/>
        </w:rPr>
      </w:pPr>
      <w:r w:rsidRPr="00835E9F">
        <w:rPr>
          <w:i/>
        </w:rPr>
        <w:t>Instructions:</w:t>
      </w:r>
    </w:p>
    <w:p w14:paraId="342397D9" w14:textId="77777777" w:rsidR="008728E9" w:rsidRPr="00835E9F" w:rsidRDefault="008728E9" w:rsidP="00275382">
      <w:pPr>
        <w:widowControl w:val="0"/>
        <w:numPr>
          <w:ilvl w:val="0"/>
          <w:numId w:val="24"/>
        </w:numPr>
        <w:tabs>
          <w:tab w:val="left" w:pos="8640"/>
        </w:tabs>
        <w:autoSpaceDN/>
        <w:adjustRightInd w:val="0"/>
        <w:spacing w:line="240" w:lineRule="atLeast"/>
        <w:jc w:val="both"/>
        <w:rPr>
          <w:i/>
        </w:rPr>
      </w:pPr>
      <w:r w:rsidRPr="00835E9F">
        <w:rPr>
          <w:i/>
        </w:rPr>
        <w:t>The above printed format is required to be used.</w:t>
      </w:r>
    </w:p>
    <w:p w14:paraId="54853F97" w14:textId="77777777" w:rsidR="008728E9" w:rsidRPr="00835E9F" w:rsidRDefault="008728E9" w:rsidP="00275382">
      <w:pPr>
        <w:widowControl w:val="0"/>
        <w:numPr>
          <w:ilvl w:val="0"/>
          <w:numId w:val="2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14:paraId="16E562F1" w14:textId="77777777" w:rsidR="008728E9" w:rsidRPr="00835E9F"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 xml:space="preserve">All the blanks in the format are required to be duly filled by the issuing bank along with the signature of the </w:t>
      </w:r>
      <w:proofErr w:type="spellStart"/>
      <w:r w:rsidRPr="00835E9F">
        <w:rPr>
          <w:i/>
        </w:rPr>
        <w:t>authorised</w:t>
      </w:r>
      <w:proofErr w:type="spellEnd"/>
      <w:r w:rsidRPr="00835E9F">
        <w:rPr>
          <w:i/>
        </w:rPr>
        <w:t xml:space="preserve"> signatory and seal of the bank.</w:t>
      </w:r>
    </w:p>
    <w:p w14:paraId="79117E48" w14:textId="77777777" w:rsidR="008728E9" w:rsidRPr="00C2355D"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w:t>
      </w:r>
      <w:proofErr w:type="spellStart"/>
      <w:r w:rsidRPr="00835E9F">
        <w:rPr>
          <w:i/>
        </w:rPr>
        <w:t>authorised</w:t>
      </w:r>
      <w:proofErr w:type="spellEnd"/>
      <w:r w:rsidRPr="00835E9F">
        <w:rPr>
          <w:i/>
        </w:rPr>
        <w:t xml:space="preserve"> signatories of the bank unless the bank has specifically intimated </w:t>
      </w:r>
      <w:r>
        <w:rPr>
          <w:i/>
        </w:rPr>
        <w:t xml:space="preserve">NCL </w:t>
      </w:r>
      <w:r w:rsidRPr="00835E9F">
        <w:rPr>
          <w:i/>
        </w:rPr>
        <w:t xml:space="preserve">that only one </w:t>
      </w:r>
      <w:proofErr w:type="spellStart"/>
      <w:r w:rsidRPr="00835E9F">
        <w:rPr>
          <w:i/>
        </w:rPr>
        <w:t>authorised</w:t>
      </w:r>
      <w:proofErr w:type="spellEnd"/>
      <w:r w:rsidRPr="00835E9F">
        <w:rPr>
          <w:i/>
        </w:rPr>
        <w:t xml:space="preserve"> signatory shall sign the bank guarantees issued by them in </w:t>
      </w:r>
      <w:proofErr w:type="spellStart"/>
      <w:r w:rsidRPr="00835E9F">
        <w:rPr>
          <w:i/>
        </w:rPr>
        <w:t>favour</w:t>
      </w:r>
      <w:proofErr w:type="spellEnd"/>
      <w:r w:rsidRPr="00835E9F">
        <w:rPr>
          <w:i/>
        </w:rPr>
        <w:t xml:space="preserve"> of</w:t>
      </w:r>
      <w:r>
        <w:rPr>
          <w:i/>
        </w:rPr>
        <w:t xml:space="preserve"> NCL</w:t>
      </w:r>
      <w:r w:rsidRPr="00835E9F">
        <w:rPr>
          <w:i/>
        </w:rPr>
        <w:t>.</w:t>
      </w:r>
    </w:p>
    <w:p w14:paraId="2F267BFB" w14:textId="77777777" w:rsidR="00695B8F" w:rsidRPr="001773ED" w:rsidRDefault="00695B8F" w:rsidP="00695B8F">
      <w:pPr>
        <w:widowControl w:val="0"/>
        <w:autoSpaceDN/>
        <w:adjustRightInd w:val="0"/>
        <w:spacing w:after="120" w:line="240" w:lineRule="atLeast"/>
        <w:ind w:left="360" w:right="-270"/>
        <w:jc w:val="both"/>
        <w:rPr>
          <w:i/>
        </w:rPr>
      </w:pPr>
    </w:p>
    <w:p w14:paraId="726F0E58" w14:textId="77777777" w:rsidR="00695B8F" w:rsidRPr="001773ED"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1773ED" w:rsidRDefault="00FC154D" w:rsidP="00AF58DA">
      <w:pPr>
        <w:overflowPunct w:val="0"/>
        <w:adjustRightInd w:val="0"/>
        <w:jc w:val="center"/>
        <w:rPr>
          <w:b/>
          <w:lang w:val="en-IN"/>
        </w:rPr>
      </w:pPr>
      <w:r w:rsidRPr="001773ED">
        <w:rPr>
          <w:b/>
          <w:lang w:val="en-IN"/>
        </w:rPr>
        <w:br w:type="page"/>
      </w:r>
    </w:p>
    <w:p w14:paraId="1BBB204A" w14:textId="77777777" w:rsidR="005B0591" w:rsidRPr="001773ED" w:rsidRDefault="005B0591" w:rsidP="00E239D0">
      <w:pPr>
        <w:pStyle w:val="Heading1"/>
      </w:pPr>
      <w:bookmarkStart w:id="44" w:name="_Toc55566542"/>
      <w:r w:rsidRPr="001773ED">
        <w:lastRenderedPageBreak/>
        <w:t>Format of deed of pledge</w:t>
      </w:r>
      <w:bookmarkEnd w:id="44"/>
      <w:r w:rsidRPr="001773ED">
        <w:t xml:space="preserve"> </w:t>
      </w:r>
    </w:p>
    <w:p w14:paraId="74D26962" w14:textId="77777777" w:rsidR="005B0591" w:rsidRPr="001773ED" w:rsidRDefault="00EF4F3C" w:rsidP="00275382">
      <w:pPr>
        <w:widowControl w:val="0"/>
        <w:numPr>
          <w:ilvl w:val="1"/>
          <w:numId w:val="23"/>
        </w:numPr>
        <w:adjustRightInd w:val="0"/>
        <w:spacing w:line="240" w:lineRule="atLeast"/>
        <w:jc w:val="center"/>
        <w:rPr>
          <w:b/>
        </w:rPr>
      </w:pPr>
      <w:r>
        <w:rPr>
          <w:b/>
        </w:rPr>
        <w:t>F</w:t>
      </w:r>
      <w:r w:rsidRPr="00EF4F3C">
        <w:rPr>
          <w:b/>
        </w:rPr>
        <w:t>or clearing members for deposit of securities for security deposit</w:t>
      </w:r>
    </w:p>
    <w:p w14:paraId="4721BEC6" w14:textId="77777777" w:rsidR="005A061A" w:rsidRPr="001773ED" w:rsidRDefault="005A061A" w:rsidP="005A061A">
      <w:pPr>
        <w:pStyle w:val="ListParagraph"/>
        <w:ind w:left="360"/>
        <w:rPr>
          <w:i/>
        </w:rPr>
      </w:pPr>
      <w:r w:rsidRPr="001773ED">
        <w:rPr>
          <w:i/>
        </w:rPr>
        <w:t>To Be Executed On Non Judicial Stamp Paper Of Rs.600/- Or In Accordance With The Prevailing Rates Applicable In The Place Of Execution, Whichever Is Higher.</w:t>
      </w:r>
    </w:p>
    <w:p w14:paraId="74A09A9A" w14:textId="77777777" w:rsidR="005A061A" w:rsidRPr="001773ED" w:rsidRDefault="005A061A" w:rsidP="005A061A">
      <w:pPr>
        <w:pStyle w:val="ListParagraph"/>
        <w:ind w:left="360"/>
      </w:pPr>
    </w:p>
    <w:p w14:paraId="5057FCA2" w14:textId="77777777" w:rsidR="00EF4F3C" w:rsidRPr="005A1608" w:rsidRDefault="00EF4F3C" w:rsidP="00EF4F3C">
      <w:pPr>
        <w:pStyle w:val="ListParagraph"/>
        <w:ind w:left="360"/>
        <w:jc w:val="both"/>
      </w:pPr>
      <w:r w:rsidRPr="005A1608">
        <w:t>This Deed of Pledge (hereinafter referred to as “the Deed”) is executed at _______________ on this ___ day of _________ 20___ by</w:t>
      </w:r>
    </w:p>
    <w:p w14:paraId="5A83A1E6" w14:textId="77777777" w:rsidR="00EF4F3C" w:rsidRPr="005A1608" w:rsidRDefault="00EF4F3C" w:rsidP="00EF4F3C">
      <w:pPr>
        <w:pStyle w:val="ListParagraph"/>
        <w:ind w:left="360"/>
        <w:jc w:val="both"/>
      </w:pPr>
    </w:p>
    <w:p w14:paraId="06E6E699" w14:textId="77777777" w:rsidR="00EF4F3C" w:rsidRPr="005A1608" w:rsidRDefault="00EF4F3C" w:rsidP="00EF4F3C">
      <w:pPr>
        <w:pStyle w:val="ListParagraph"/>
        <w:ind w:left="360"/>
        <w:jc w:val="both"/>
      </w:pPr>
      <w:r w:rsidRPr="005A1608">
        <w:t>_______________________________, S/o / d/o / w/o __________________ residing at _____________________ and having his office at ________________________________ *</w:t>
      </w:r>
    </w:p>
    <w:p w14:paraId="63294097" w14:textId="77777777" w:rsidR="00EF4F3C" w:rsidRPr="005A1608" w:rsidRDefault="00EF4F3C" w:rsidP="00EF4F3C">
      <w:pPr>
        <w:pStyle w:val="ListParagraph"/>
        <w:ind w:left="360"/>
        <w:jc w:val="both"/>
      </w:pPr>
    </w:p>
    <w:p w14:paraId="409FC5DC" w14:textId="77777777" w:rsidR="00EF4F3C" w:rsidRPr="005A1608" w:rsidRDefault="00EF4F3C" w:rsidP="00EF4F3C">
      <w:pPr>
        <w:pStyle w:val="ListParagraph"/>
        <w:ind w:left="360"/>
        <w:jc w:val="both"/>
      </w:pPr>
      <w:r w:rsidRPr="005A1608">
        <w:t>_____________________________, a partnership firm registered under the Indian Partnership Act, 1932 and having its office at __________________________________*</w:t>
      </w:r>
    </w:p>
    <w:p w14:paraId="4C765D11" w14:textId="77777777" w:rsidR="00EF4F3C" w:rsidRPr="005A1608" w:rsidRDefault="00EF4F3C" w:rsidP="00EF4F3C">
      <w:pPr>
        <w:pStyle w:val="ListParagraph"/>
        <w:ind w:left="360"/>
        <w:jc w:val="both"/>
      </w:pPr>
    </w:p>
    <w:p w14:paraId="73DD2E56" w14:textId="77777777" w:rsidR="00EF4F3C" w:rsidRPr="005A1608" w:rsidRDefault="00EF4F3C" w:rsidP="00EF4F3C">
      <w:pPr>
        <w:pStyle w:val="ListParagraph"/>
        <w:ind w:left="360"/>
        <w:jc w:val="both"/>
      </w:pPr>
      <w:r w:rsidRPr="005A1608">
        <w:t>________________________</w:t>
      </w:r>
      <w:proofErr w:type="gramStart"/>
      <w:r w:rsidRPr="005A1608">
        <w:t>Ltd.,</w:t>
      </w:r>
      <w:proofErr w:type="gramEnd"/>
      <w:r w:rsidRPr="005A1608">
        <w:t xml:space="preserve"> incorporated as a company under the Companies Act, 1956</w:t>
      </w:r>
      <w:r>
        <w:t xml:space="preserve">/ 2013 </w:t>
      </w:r>
      <w:r w:rsidRPr="005A1608">
        <w:t xml:space="preserve"> and having its registered office at _______________________________________*</w:t>
      </w:r>
    </w:p>
    <w:p w14:paraId="07479F4B" w14:textId="77777777" w:rsidR="00EF4F3C" w:rsidRPr="005A1608" w:rsidRDefault="00EF4F3C" w:rsidP="00EF4F3C">
      <w:pPr>
        <w:pStyle w:val="ListParagraph"/>
        <w:ind w:left="360"/>
        <w:jc w:val="both"/>
      </w:pPr>
    </w:p>
    <w:p w14:paraId="61B6B212" w14:textId="77777777" w:rsidR="00EF4F3C" w:rsidRPr="005A1608" w:rsidRDefault="00EF4F3C" w:rsidP="00EF4F3C">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38DA54BA" w14:textId="77777777" w:rsidR="00EF4F3C" w:rsidRPr="005A1608" w:rsidRDefault="00EF4F3C" w:rsidP="00EF4F3C">
      <w:pPr>
        <w:pStyle w:val="ListParagraph"/>
        <w:ind w:left="360"/>
        <w:jc w:val="both"/>
      </w:pPr>
    </w:p>
    <w:p w14:paraId="2AF12489" w14:textId="77777777" w:rsidR="00EF4F3C" w:rsidRPr="005A1608" w:rsidRDefault="00EF4F3C" w:rsidP="00EF4F3C">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xml:space="preserve">, a company incorporated under the Companies Act, 1956 and having its registered office at Exchange Plaza, </w:t>
      </w:r>
      <w:proofErr w:type="spellStart"/>
      <w:r w:rsidRPr="005A1608">
        <w:t>Bandra-Kurla</w:t>
      </w:r>
      <w:proofErr w:type="spellEnd"/>
      <w:r w:rsidRPr="005A1608">
        <w:t xml:space="preserve"> Complex, </w:t>
      </w:r>
      <w:proofErr w:type="spellStart"/>
      <w:r w:rsidRPr="005A1608">
        <w:t>Bandra</w:t>
      </w:r>
      <w:proofErr w:type="spellEnd"/>
      <w:r w:rsidRPr="005A1608">
        <w:t xml:space="preserve"> (East), Mumbai - 400051 (hereinafter referred to as “NCL” which expression shall unless repugnant to the context thereof, include its successors and assigns).</w:t>
      </w:r>
    </w:p>
    <w:p w14:paraId="001361C2" w14:textId="77777777" w:rsidR="00EF4F3C" w:rsidRPr="005A1608" w:rsidRDefault="00EF4F3C" w:rsidP="00EF4F3C">
      <w:pPr>
        <w:pStyle w:val="ListParagraph"/>
        <w:ind w:left="360"/>
        <w:jc w:val="both"/>
      </w:pPr>
      <w:r w:rsidRPr="005A1608">
        <w:t xml:space="preserve"> </w:t>
      </w:r>
    </w:p>
    <w:p w14:paraId="0299F59F" w14:textId="77777777" w:rsidR="00EF4F3C" w:rsidRPr="005A1608" w:rsidRDefault="00EF4F3C" w:rsidP="00EF4F3C">
      <w:pPr>
        <w:pStyle w:val="ListParagraph"/>
        <w:ind w:left="360"/>
        <w:jc w:val="both"/>
      </w:pPr>
      <w:r w:rsidRPr="005A1608">
        <w:t>WHEREAS</w:t>
      </w:r>
    </w:p>
    <w:p w14:paraId="67707355" w14:textId="77777777" w:rsidR="00EF4F3C" w:rsidRPr="005A1608" w:rsidRDefault="00EF4F3C" w:rsidP="00EF4F3C">
      <w:pPr>
        <w:pStyle w:val="ListParagraph"/>
        <w:ind w:left="360"/>
        <w:jc w:val="both"/>
      </w:pPr>
    </w:p>
    <w:p w14:paraId="60056F91" w14:textId="77777777" w:rsidR="00EF4F3C" w:rsidRPr="005A1608" w:rsidRDefault="00EF4F3C" w:rsidP="00EF4F3C">
      <w:pPr>
        <w:pStyle w:val="ListParagraph"/>
        <w:ind w:left="360"/>
        <w:jc w:val="both"/>
      </w:pPr>
      <w:r w:rsidRPr="005A1608">
        <w:t>a)</w:t>
      </w:r>
      <w:r w:rsidRPr="005A1608">
        <w:tab/>
        <w:t>The Clearing Member is admitted to the Clearing Membership of NCL.</w:t>
      </w:r>
    </w:p>
    <w:p w14:paraId="4B9606AF" w14:textId="77777777" w:rsidR="00EF4F3C" w:rsidRPr="005A1608" w:rsidRDefault="00EF4F3C" w:rsidP="00EF4F3C">
      <w:pPr>
        <w:pStyle w:val="ListParagraph"/>
        <w:ind w:left="360"/>
        <w:jc w:val="both"/>
      </w:pPr>
    </w:p>
    <w:p w14:paraId="558B4ED3" w14:textId="77777777" w:rsidR="00EF4F3C" w:rsidRPr="005A1608" w:rsidRDefault="00EF4F3C" w:rsidP="00EF4F3C">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A1608" w:rsidRDefault="00EF4F3C" w:rsidP="00EF4F3C">
      <w:pPr>
        <w:pStyle w:val="ListParagraph"/>
        <w:ind w:left="360"/>
        <w:jc w:val="both"/>
      </w:pPr>
    </w:p>
    <w:p w14:paraId="4AC83587" w14:textId="77777777" w:rsidR="00EF4F3C" w:rsidRPr="005A1608" w:rsidRDefault="00EF4F3C" w:rsidP="00EF4F3C">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w:t>
      </w:r>
      <w:proofErr w:type="spellStart"/>
      <w:r w:rsidRPr="005A1608">
        <w:lastRenderedPageBreak/>
        <w:t>Rs</w:t>
      </w:r>
      <w:proofErr w:type="spellEnd"/>
      <w:r w:rsidRPr="005A1608">
        <w:t xml:space="preserve">. ________ /- (Rupees ________________ only) or of such value as may be specified by NCL from time to time. </w:t>
      </w:r>
    </w:p>
    <w:p w14:paraId="7DBA66F6" w14:textId="77777777" w:rsidR="00EF4F3C" w:rsidRPr="005A1608" w:rsidRDefault="00EF4F3C" w:rsidP="00EF4F3C">
      <w:pPr>
        <w:pStyle w:val="ListParagraph"/>
        <w:ind w:left="360"/>
        <w:jc w:val="both"/>
      </w:pPr>
    </w:p>
    <w:p w14:paraId="730CF349" w14:textId="77777777" w:rsidR="00EF4F3C" w:rsidRPr="005A1608" w:rsidRDefault="00EF4F3C" w:rsidP="00EF4F3C">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14:paraId="52DE248A" w14:textId="77777777" w:rsidR="00EF4F3C" w:rsidRPr="005A1608" w:rsidRDefault="00EF4F3C" w:rsidP="00EF4F3C">
      <w:pPr>
        <w:pStyle w:val="ListParagraph"/>
        <w:ind w:left="360"/>
        <w:jc w:val="both"/>
      </w:pPr>
    </w:p>
    <w:p w14:paraId="2F2CA710" w14:textId="77777777" w:rsidR="00EF4F3C" w:rsidRPr="005A1608" w:rsidRDefault="00EF4F3C" w:rsidP="00EF4F3C">
      <w:pPr>
        <w:pStyle w:val="ListParagraph"/>
        <w:ind w:left="360"/>
        <w:jc w:val="both"/>
      </w:pPr>
      <w:r w:rsidRPr="005A1608">
        <w:t xml:space="preserve">NOW THIS DEED WITNESSETH AS FOLLOWS: </w:t>
      </w:r>
    </w:p>
    <w:p w14:paraId="5F11DDFD" w14:textId="77777777" w:rsidR="00EF4F3C" w:rsidRPr="005A1608" w:rsidRDefault="00EF4F3C" w:rsidP="00EF4F3C">
      <w:pPr>
        <w:pStyle w:val="ListParagraph"/>
        <w:ind w:left="360"/>
        <w:jc w:val="both"/>
      </w:pPr>
    </w:p>
    <w:p w14:paraId="4B7E1032" w14:textId="77777777" w:rsidR="00EF4F3C" w:rsidRPr="005A1608" w:rsidRDefault="00EF4F3C" w:rsidP="00EF4F3C">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w:t>
      </w:r>
      <w:proofErr w:type="spellStart"/>
      <w:r w:rsidRPr="005A1608">
        <w:t>Rs</w:t>
      </w:r>
      <w:proofErr w:type="spellEnd"/>
      <w:r w:rsidRPr="005A1608">
        <w:t xml:space="preserve">.____________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A1608" w:rsidRDefault="00EF4F3C" w:rsidP="00EF4F3C">
      <w:pPr>
        <w:pStyle w:val="ListParagraph"/>
        <w:ind w:left="360"/>
        <w:jc w:val="both"/>
      </w:pPr>
    </w:p>
    <w:p w14:paraId="3F1D5698" w14:textId="77777777" w:rsidR="00EF4F3C" w:rsidRPr="005A1608" w:rsidRDefault="00EF4F3C" w:rsidP="00EF4F3C">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A1608" w:rsidRDefault="00EF4F3C" w:rsidP="00EF4F3C">
      <w:pPr>
        <w:pStyle w:val="ListParagraph"/>
        <w:ind w:left="360"/>
        <w:jc w:val="both"/>
      </w:pPr>
    </w:p>
    <w:p w14:paraId="2244AA6C" w14:textId="77777777" w:rsidR="00EF4F3C" w:rsidRPr="005A1608" w:rsidRDefault="00EF4F3C" w:rsidP="00EF4F3C">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3F4AC874" w14:textId="77777777" w:rsidR="00EF4F3C" w:rsidRPr="005A1608" w:rsidRDefault="00EF4F3C" w:rsidP="00EF4F3C">
      <w:pPr>
        <w:pStyle w:val="ListParagraph"/>
        <w:ind w:left="360"/>
        <w:jc w:val="both"/>
      </w:pPr>
    </w:p>
    <w:p w14:paraId="32F8CE1A" w14:textId="77777777" w:rsidR="00EF4F3C" w:rsidRPr="005A1608" w:rsidRDefault="00EF4F3C" w:rsidP="00EF4F3C">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0E078B9F" w14:textId="77777777" w:rsidR="00EF4F3C" w:rsidRPr="005A1608" w:rsidRDefault="00EF4F3C" w:rsidP="00EF4F3C">
      <w:pPr>
        <w:pStyle w:val="ListParagraph"/>
        <w:ind w:left="360"/>
        <w:jc w:val="both"/>
      </w:pPr>
    </w:p>
    <w:p w14:paraId="528413E0" w14:textId="77777777" w:rsidR="00EF4F3C" w:rsidRPr="005A1608" w:rsidRDefault="00EF4F3C" w:rsidP="00EF4F3C">
      <w:pPr>
        <w:pStyle w:val="ListParagraph"/>
        <w:ind w:left="360"/>
        <w:jc w:val="both"/>
      </w:pPr>
      <w:r w:rsidRPr="005A1608">
        <w:lastRenderedPageBreak/>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A1608" w:rsidRDefault="00EF4F3C" w:rsidP="00EF4F3C">
      <w:pPr>
        <w:pStyle w:val="ListParagraph"/>
        <w:ind w:left="360"/>
        <w:jc w:val="both"/>
      </w:pPr>
    </w:p>
    <w:p w14:paraId="56AAC3DE" w14:textId="77777777" w:rsidR="00EF4F3C" w:rsidRPr="005A1608" w:rsidRDefault="00EF4F3C" w:rsidP="00EF4F3C">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A1608" w:rsidRDefault="00EF4F3C" w:rsidP="00EF4F3C">
      <w:pPr>
        <w:pStyle w:val="ListParagraph"/>
        <w:ind w:left="360"/>
        <w:jc w:val="both"/>
      </w:pPr>
    </w:p>
    <w:p w14:paraId="71190EA7" w14:textId="77777777" w:rsidR="00EF4F3C" w:rsidRPr="005A1608" w:rsidRDefault="00EF4F3C" w:rsidP="00EF4F3C">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A1608" w:rsidRDefault="00EF4F3C" w:rsidP="00EF4F3C">
      <w:pPr>
        <w:pStyle w:val="ListParagraph"/>
        <w:ind w:left="360"/>
        <w:jc w:val="both"/>
      </w:pPr>
    </w:p>
    <w:p w14:paraId="5A3DB042" w14:textId="77777777" w:rsidR="00EF4F3C" w:rsidRPr="005A1608" w:rsidRDefault="00EF4F3C" w:rsidP="00EF4F3C">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w:t>
      </w:r>
      <w:proofErr w:type="spellStart"/>
      <w:r w:rsidRPr="005A1608">
        <w:t>pledgee</w:t>
      </w:r>
      <w:proofErr w:type="spellEnd"/>
      <w:r w:rsidRPr="005A1608">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14:paraId="0B9FBD2E" w14:textId="77777777" w:rsidR="00EF4F3C" w:rsidRPr="005A1608" w:rsidRDefault="00EF4F3C" w:rsidP="00EF4F3C">
      <w:pPr>
        <w:pStyle w:val="ListParagraph"/>
        <w:ind w:left="360"/>
        <w:jc w:val="both"/>
      </w:pPr>
    </w:p>
    <w:p w14:paraId="0A294217" w14:textId="77777777" w:rsidR="00EF4F3C" w:rsidRPr="005A1608" w:rsidRDefault="00EF4F3C" w:rsidP="00EF4F3C">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w:t>
      </w:r>
      <w:r w:rsidRPr="005A1608">
        <w:lastRenderedPageBreak/>
        <w:t xml:space="preserve">affected on its </w:t>
      </w:r>
      <w:proofErr w:type="spellStart"/>
      <w:r w:rsidRPr="005A1608">
        <w:t>utilisation</w:t>
      </w:r>
      <w:proofErr w:type="spellEnd"/>
      <w:r w:rsidRPr="005A1608">
        <w:t xml:space="preserve"> for meeting any specific obligation, liability or commitment by NCL but shall continue and remain in operation in respect of all subsequent obligations, liabilities or commitments of the Clearing Member.</w:t>
      </w:r>
    </w:p>
    <w:p w14:paraId="6BD91E8E" w14:textId="77777777" w:rsidR="00EF4F3C" w:rsidRPr="005A1608" w:rsidRDefault="00EF4F3C" w:rsidP="00EF4F3C">
      <w:pPr>
        <w:pStyle w:val="ListParagraph"/>
        <w:ind w:left="360"/>
        <w:jc w:val="both"/>
      </w:pPr>
    </w:p>
    <w:p w14:paraId="03762241" w14:textId="77777777" w:rsidR="00EF4F3C" w:rsidRPr="005A1608" w:rsidRDefault="00EF4F3C" w:rsidP="00EF4F3C">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660CC40B" w14:textId="77777777" w:rsidR="00EF4F3C" w:rsidRPr="005A1608" w:rsidRDefault="00EF4F3C" w:rsidP="00EF4F3C">
      <w:pPr>
        <w:pStyle w:val="ListParagraph"/>
        <w:ind w:left="360"/>
        <w:jc w:val="both"/>
      </w:pPr>
    </w:p>
    <w:p w14:paraId="12C9CF30" w14:textId="77777777" w:rsidR="00EF4F3C" w:rsidRPr="005A1608" w:rsidRDefault="00EF4F3C" w:rsidP="00EF4F3C">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631E1B35" w14:textId="77777777" w:rsidR="00EF4F3C" w:rsidRPr="005A1608" w:rsidRDefault="00EF4F3C" w:rsidP="00EF4F3C">
      <w:pPr>
        <w:pStyle w:val="ListParagraph"/>
        <w:ind w:left="360"/>
        <w:jc w:val="both"/>
      </w:pPr>
    </w:p>
    <w:p w14:paraId="1506B7FE" w14:textId="77777777" w:rsidR="00EF4F3C" w:rsidRPr="005A1608" w:rsidRDefault="00EF4F3C" w:rsidP="00EF4F3C">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5A1608">
        <w:t>dematerialised</w:t>
      </w:r>
      <w:proofErr w:type="spellEnd"/>
      <w:r w:rsidRPr="005A1608">
        <w:t xml:space="preserve"> form.</w:t>
      </w:r>
    </w:p>
    <w:p w14:paraId="3DCD48CA" w14:textId="77777777" w:rsidR="00EF4F3C" w:rsidRPr="005A1608" w:rsidRDefault="00EF4F3C" w:rsidP="00EF4F3C">
      <w:pPr>
        <w:pStyle w:val="ListParagraph"/>
        <w:ind w:left="360"/>
        <w:jc w:val="both"/>
      </w:pPr>
    </w:p>
    <w:p w14:paraId="076E4C19" w14:textId="77777777" w:rsidR="00EF4F3C" w:rsidRPr="005A1608" w:rsidRDefault="00EF4F3C" w:rsidP="00EF4F3C">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A1608" w:rsidRDefault="00EF4F3C" w:rsidP="00EF4F3C">
      <w:pPr>
        <w:pStyle w:val="ListParagraph"/>
        <w:ind w:left="360"/>
        <w:jc w:val="both"/>
      </w:pPr>
    </w:p>
    <w:p w14:paraId="56677085" w14:textId="77777777" w:rsidR="00EF4F3C" w:rsidRPr="005A1608" w:rsidRDefault="00EF4F3C" w:rsidP="00EF4F3C">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A1608" w:rsidRDefault="00EF4F3C" w:rsidP="00EF4F3C">
      <w:pPr>
        <w:pStyle w:val="ListParagraph"/>
        <w:ind w:left="360"/>
        <w:jc w:val="both"/>
      </w:pPr>
    </w:p>
    <w:p w14:paraId="1A7B1238" w14:textId="77777777" w:rsidR="00EF4F3C" w:rsidRPr="005A1608" w:rsidRDefault="00EF4F3C" w:rsidP="00EF4F3C">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A1608" w:rsidRDefault="00EF4F3C" w:rsidP="00EF4F3C">
      <w:pPr>
        <w:pStyle w:val="ListParagraph"/>
        <w:ind w:left="360"/>
        <w:jc w:val="both"/>
      </w:pPr>
    </w:p>
    <w:p w14:paraId="2C5816DA" w14:textId="77777777" w:rsidR="00EF4F3C" w:rsidRPr="005A1608" w:rsidRDefault="00EF4F3C" w:rsidP="00EF4F3C">
      <w:pPr>
        <w:pStyle w:val="ListParagraph"/>
        <w:ind w:left="360"/>
        <w:jc w:val="both"/>
      </w:pPr>
      <w:r w:rsidRPr="005A1608">
        <w:t>Executed at _____________ on the day, month and year above mentioned.</w:t>
      </w:r>
    </w:p>
    <w:p w14:paraId="4A71843C" w14:textId="77777777" w:rsidR="00EF4F3C" w:rsidRPr="005A1608" w:rsidRDefault="00EF4F3C" w:rsidP="00EF4F3C">
      <w:pPr>
        <w:pStyle w:val="ListParagraph"/>
        <w:ind w:left="360"/>
        <w:jc w:val="both"/>
      </w:pPr>
    </w:p>
    <w:p w14:paraId="7FEABFDE" w14:textId="77777777" w:rsidR="00EF4F3C" w:rsidRPr="005A1608" w:rsidRDefault="00EF4F3C" w:rsidP="00EF4F3C">
      <w:pPr>
        <w:pStyle w:val="ListParagraph"/>
        <w:ind w:left="360"/>
        <w:jc w:val="both"/>
      </w:pPr>
      <w:r w:rsidRPr="005A1608">
        <w:lastRenderedPageBreak/>
        <w:t>Signed, sealed and delivered by the within named **</w:t>
      </w:r>
    </w:p>
    <w:p w14:paraId="6BCFB230" w14:textId="77777777" w:rsidR="00EF4F3C" w:rsidRPr="005A1608" w:rsidRDefault="00EF4F3C" w:rsidP="00EF4F3C">
      <w:pPr>
        <w:pStyle w:val="ListParagraph"/>
        <w:ind w:left="360"/>
        <w:jc w:val="both"/>
      </w:pPr>
      <w:r w:rsidRPr="005A1608">
        <w:t xml:space="preserve">Clearing Member. </w:t>
      </w:r>
    </w:p>
    <w:p w14:paraId="19F3D619" w14:textId="77777777" w:rsidR="00EF4F3C" w:rsidRPr="005A1608" w:rsidRDefault="00EF4F3C" w:rsidP="00EF4F3C">
      <w:pPr>
        <w:pStyle w:val="ListParagraph"/>
        <w:ind w:left="360"/>
        <w:jc w:val="both"/>
      </w:pPr>
      <w:r w:rsidRPr="005A1608">
        <w:t>________________________</w:t>
      </w:r>
    </w:p>
    <w:p w14:paraId="3A693DE5" w14:textId="77777777" w:rsidR="00EF4F3C" w:rsidRDefault="00EF4F3C" w:rsidP="00EF4F3C">
      <w:pPr>
        <w:pStyle w:val="ListParagraph"/>
        <w:ind w:left="360"/>
        <w:jc w:val="both"/>
      </w:pPr>
      <w:proofErr w:type="gramStart"/>
      <w:r w:rsidRPr="005A1608">
        <w:t>in</w:t>
      </w:r>
      <w:proofErr w:type="gramEnd"/>
      <w:r w:rsidRPr="005A1608">
        <w:t xml:space="preserve"> the presence of witnesses</w:t>
      </w:r>
    </w:p>
    <w:p w14:paraId="72785899" w14:textId="77777777" w:rsidR="00EF4F3C" w:rsidRPr="005A1608" w:rsidRDefault="00EF4F3C" w:rsidP="00EF4F3C">
      <w:pPr>
        <w:pStyle w:val="ListParagraph"/>
        <w:ind w:left="360"/>
        <w:jc w:val="both"/>
      </w:pPr>
    </w:p>
    <w:p w14:paraId="0DEBE0B1" w14:textId="77777777" w:rsidR="00EF4F3C" w:rsidRPr="005A1608" w:rsidRDefault="00EF4F3C" w:rsidP="00EF4F3C">
      <w:pPr>
        <w:pStyle w:val="ListParagraph"/>
        <w:ind w:left="360"/>
        <w:jc w:val="both"/>
      </w:pPr>
    </w:p>
    <w:p w14:paraId="2D17AA90" w14:textId="77777777" w:rsidR="00EF4F3C" w:rsidRPr="005A1608" w:rsidRDefault="00EF4F3C" w:rsidP="00EF4F3C">
      <w:pPr>
        <w:pStyle w:val="ListParagraph"/>
        <w:ind w:left="360"/>
        <w:jc w:val="both"/>
      </w:pPr>
      <w:r w:rsidRPr="005A1608">
        <w:t>1.</w:t>
      </w:r>
    </w:p>
    <w:p w14:paraId="7FF71BFE" w14:textId="77777777" w:rsidR="00EF4F3C" w:rsidRPr="005A1608" w:rsidRDefault="00EF4F3C" w:rsidP="00EF4F3C">
      <w:pPr>
        <w:pStyle w:val="ListParagraph"/>
        <w:ind w:left="360"/>
        <w:jc w:val="both"/>
      </w:pPr>
    </w:p>
    <w:p w14:paraId="45F9DCA1" w14:textId="77777777" w:rsidR="00EF4F3C" w:rsidRPr="005A1608" w:rsidRDefault="00EF4F3C" w:rsidP="00EF4F3C">
      <w:pPr>
        <w:pStyle w:val="ListParagraph"/>
        <w:ind w:left="360"/>
        <w:jc w:val="both"/>
      </w:pPr>
      <w:r w:rsidRPr="005A1608">
        <w:t>2.</w:t>
      </w:r>
    </w:p>
    <w:p w14:paraId="1D91E1FC" w14:textId="77777777" w:rsidR="00EF4F3C" w:rsidRPr="005A1608" w:rsidRDefault="00EF4F3C" w:rsidP="00EF4F3C">
      <w:pPr>
        <w:pStyle w:val="ListParagraph"/>
        <w:ind w:left="360"/>
        <w:jc w:val="both"/>
      </w:pPr>
    </w:p>
    <w:p w14:paraId="00973DB1" w14:textId="77777777" w:rsidR="00EF4F3C" w:rsidRPr="005A1608" w:rsidRDefault="00EF4F3C" w:rsidP="00EF4F3C">
      <w:pPr>
        <w:pStyle w:val="ListParagraph"/>
        <w:ind w:left="360"/>
        <w:jc w:val="both"/>
      </w:pPr>
      <w:r w:rsidRPr="005A1608">
        <w:t xml:space="preserve">*    </w:t>
      </w:r>
      <w:proofErr w:type="gramStart"/>
      <w:r w:rsidRPr="005A1608">
        <w:t>strike</w:t>
      </w:r>
      <w:proofErr w:type="gramEnd"/>
      <w:r w:rsidRPr="005A1608">
        <w:t xml:space="preserve"> out whichever is not applicable</w:t>
      </w:r>
    </w:p>
    <w:p w14:paraId="45266B2B" w14:textId="77777777" w:rsidR="00EF4F3C" w:rsidRPr="005A1608" w:rsidRDefault="00EF4F3C" w:rsidP="00EF4F3C">
      <w:pPr>
        <w:pStyle w:val="ListParagraph"/>
        <w:ind w:left="360"/>
        <w:jc w:val="both"/>
      </w:pPr>
      <w:r w:rsidRPr="005A1608">
        <w:t xml:space="preserve">** To be signed by </w:t>
      </w:r>
    </w:p>
    <w:p w14:paraId="6DEA2F7B" w14:textId="77777777" w:rsidR="00EF4F3C" w:rsidRPr="005A1608" w:rsidRDefault="00EF4F3C" w:rsidP="00EF4F3C">
      <w:pPr>
        <w:pStyle w:val="ListParagraph"/>
        <w:ind w:left="360"/>
        <w:jc w:val="both"/>
      </w:pPr>
      <w:proofErr w:type="gramStart"/>
      <w:r w:rsidRPr="005A1608">
        <w:t>the</w:t>
      </w:r>
      <w:proofErr w:type="gramEnd"/>
      <w:r w:rsidRPr="005A1608">
        <w:t xml:space="preserve"> Clearing member in case of individual.</w:t>
      </w:r>
    </w:p>
    <w:p w14:paraId="4C2C6556" w14:textId="77777777" w:rsidR="00EF4F3C" w:rsidRPr="005A1608" w:rsidRDefault="00EF4F3C" w:rsidP="00EF4F3C">
      <w:pPr>
        <w:pStyle w:val="ListParagraph"/>
        <w:ind w:left="360"/>
        <w:jc w:val="both"/>
      </w:pPr>
      <w:proofErr w:type="gramStart"/>
      <w:r w:rsidRPr="005A1608">
        <w:t>all</w:t>
      </w:r>
      <w:proofErr w:type="gramEnd"/>
      <w:r w:rsidRPr="005A1608">
        <w:t xml:space="preserve"> partners in case of a Partnership firm</w:t>
      </w:r>
    </w:p>
    <w:p w14:paraId="5E38848F" w14:textId="77777777" w:rsidR="00EF4F3C" w:rsidRPr="005A1608" w:rsidRDefault="00EF4F3C" w:rsidP="00EF4F3C">
      <w:pPr>
        <w:pStyle w:val="ListParagraph"/>
        <w:ind w:left="360"/>
        <w:jc w:val="both"/>
      </w:pPr>
      <w:proofErr w:type="gramStart"/>
      <w:r w:rsidRPr="005A1608">
        <w:t>by</w:t>
      </w:r>
      <w:proofErr w:type="gramEnd"/>
      <w:r w:rsidRPr="005A1608">
        <w:t xml:space="preserve"> any two of the following persons in the case of a Company:</w:t>
      </w:r>
    </w:p>
    <w:p w14:paraId="39424681" w14:textId="77777777" w:rsidR="00EF4F3C" w:rsidRPr="005A1608" w:rsidRDefault="00EF4F3C" w:rsidP="00EF4F3C">
      <w:pPr>
        <w:pStyle w:val="ListParagraph"/>
        <w:ind w:left="360"/>
        <w:jc w:val="both"/>
      </w:pPr>
      <w:proofErr w:type="spellStart"/>
      <w:proofErr w:type="gramStart"/>
      <w:r w:rsidRPr="005A1608">
        <w:t>i</w:t>
      </w:r>
      <w:proofErr w:type="spellEnd"/>
      <w:r w:rsidRPr="005A1608">
        <w:t>.  Managing</w:t>
      </w:r>
      <w:proofErr w:type="gramEnd"/>
      <w:r w:rsidRPr="005A1608">
        <w:t xml:space="preserve"> Director </w:t>
      </w:r>
    </w:p>
    <w:p w14:paraId="3E979390" w14:textId="77777777" w:rsidR="00EF4F3C" w:rsidRPr="005A1608" w:rsidRDefault="00EF4F3C" w:rsidP="00EF4F3C">
      <w:pPr>
        <w:pStyle w:val="ListParagraph"/>
        <w:ind w:left="360"/>
        <w:jc w:val="both"/>
      </w:pPr>
      <w:proofErr w:type="gramStart"/>
      <w:r w:rsidRPr="005A1608">
        <w:t>ii. Whole-time</w:t>
      </w:r>
      <w:proofErr w:type="gramEnd"/>
      <w:r w:rsidRPr="005A1608">
        <w:t xml:space="preserve"> Director</w:t>
      </w:r>
    </w:p>
    <w:p w14:paraId="5804C6D7" w14:textId="77777777" w:rsidR="00EF4F3C" w:rsidRDefault="00EF4F3C" w:rsidP="00EF4F3C">
      <w:pPr>
        <w:pStyle w:val="ListParagraph"/>
        <w:ind w:left="360"/>
        <w:jc w:val="both"/>
      </w:pPr>
      <w:r w:rsidRPr="005A1608">
        <w:t>iii. Directors</w:t>
      </w:r>
    </w:p>
    <w:p w14:paraId="4A4D038A" w14:textId="77777777" w:rsidR="005A061A" w:rsidRPr="001773ED" w:rsidRDefault="005A061A" w:rsidP="005A061A"/>
    <w:p w14:paraId="078DB262" w14:textId="77777777" w:rsidR="005A061A" w:rsidRPr="001773ED" w:rsidRDefault="005A061A" w:rsidP="005B0591">
      <w:pPr>
        <w:widowControl w:val="0"/>
        <w:adjustRightInd w:val="0"/>
        <w:spacing w:line="240" w:lineRule="atLeast"/>
        <w:jc w:val="both"/>
        <w:rPr>
          <w:i/>
        </w:rPr>
      </w:pPr>
    </w:p>
    <w:p w14:paraId="620106A2" w14:textId="77777777" w:rsidR="00EF4F3C" w:rsidRPr="001773ED" w:rsidRDefault="005B0591" w:rsidP="00275382">
      <w:pPr>
        <w:widowControl w:val="0"/>
        <w:numPr>
          <w:ilvl w:val="1"/>
          <w:numId w:val="23"/>
        </w:numPr>
        <w:adjustRightInd w:val="0"/>
        <w:spacing w:line="240" w:lineRule="atLeast"/>
        <w:jc w:val="center"/>
      </w:pPr>
      <w:r w:rsidRPr="001773ED">
        <w:rPr>
          <w:b/>
          <w:lang w:val="en-IN"/>
        </w:rPr>
        <w:br w:type="page"/>
      </w:r>
      <w:r w:rsidR="00EF4F3C">
        <w:rPr>
          <w:b/>
        </w:rPr>
        <w:lastRenderedPageBreak/>
        <w:t>F</w:t>
      </w:r>
      <w:r w:rsidR="00EF4F3C" w:rsidRPr="00EF4F3C">
        <w:rPr>
          <w:b/>
        </w:rPr>
        <w:t xml:space="preserve">or clearing members for deposit of securities for </w:t>
      </w:r>
      <w:r w:rsidR="00EF4F3C">
        <w:rPr>
          <w:b/>
        </w:rPr>
        <w:t xml:space="preserve">margin </w:t>
      </w:r>
      <w:r w:rsidR="00EF4F3C" w:rsidRPr="00EF4F3C">
        <w:rPr>
          <w:b/>
        </w:rPr>
        <w:t>deposit</w:t>
      </w:r>
    </w:p>
    <w:p w14:paraId="5C68550F" w14:textId="77777777" w:rsidR="00E2282B" w:rsidRDefault="00E2282B" w:rsidP="00E2282B">
      <w:pPr>
        <w:pStyle w:val="ListParagraph"/>
        <w:ind w:left="360"/>
        <w:rPr>
          <w:i/>
        </w:rPr>
      </w:pPr>
      <w:r w:rsidRPr="001773ED">
        <w:rPr>
          <w:i/>
        </w:rPr>
        <w:t>To Be Executed On Non Judicial Stamp Paper Of Rs.600/- Or In Accordance With The Prevailing Rates Applicable In The Place Of Execution, Whichever Is Higher.</w:t>
      </w:r>
    </w:p>
    <w:p w14:paraId="299402FB" w14:textId="77777777" w:rsidR="003B2B0C" w:rsidRDefault="003B2B0C" w:rsidP="00E2282B">
      <w:pPr>
        <w:pStyle w:val="ListParagraph"/>
        <w:ind w:left="360"/>
        <w:rPr>
          <w:i/>
        </w:rPr>
      </w:pPr>
    </w:p>
    <w:p w14:paraId="2E432B8E" w14:textId="77777777" w:rsidR="003B2B0C" w:rsidRPr="00296170" w:rsidRDefault="003B2B0C" w:rsidP="003B2B0C">
      <w:pPr>
        <w:pStyle w:val="ListParagraph"/>
        <w:ind w:left="360"/>
        <w:jc w:val="both"/>
      </w:pPr>
      <w:bookmarkStart w:id="45" w:name="_Hlk56000867"/>
      <w:r w:rsidRPr="00296170">
        <w:t>This Deed of Pledge (hereinafter referred to as “the Deed”) is executed at _______________ on this ___ day of _________ 20___ by</w:t>
      </w:r>
    </w:p>
    <w:p w14:paraId="61EAAE4A" w14:textId="77777777" w:rsidR="003B2B0C" w:rsidRPr="00296170" w:rsidRDefault="003B2B0C" w:rsidP="003B2B0C">
      <w:pPr>
        <w:pStyle w:val="ListParagraph"/>
        <w:ind w:left="360"/>
        <w:jc w:val="both"/>
      </w:pPr>
    </w:p>
    <w:p w14:paraId="032D4692" w14:textId="77777777" w:rsidR="003B2B0C" w:rsidRPr="00296170" w:rsidRDefault="003B2B0C" w:rsidP="003B2B0C">
      <w:pPr>
        <w:pStyle w:val="ListParagraph"/>
        <w:ind w:left="360"/>
        <w:jc w:val="both"/>
      </w:pPr>
      <w:r w:rsidRPr="00296170">
        <w:t>_______________________________, S/o / d/o / w/o __________________ residing at _____________________ and having his office at ________________________________ *</w:t>
      </w:r>
    </w:p>
    <w:p w14:paraId="7AF901E9" w14:textId="77777777" w:rsidR="003B2B0C" w:rsidRPr="00296170" w:rsidRDefault="003B2B0C" w:rsidP="003B2B0C">
      <w:pPr>
        <w:pStyle w:val="ListParagraph"/>
        <w:ind w:left="360"/>
        <w:jc w:val="both"/>
      </w:pPr>
    </w:p>
    <w:p w14:paraId="3DCB54AA" w14:textId="77777777" w:rsidR="003B2B0C" w:rsidRPr="00296170" w:rsidRDefault="003B2B0C" w:rsidP="003B2B0C">
      <w:pPr>
        <w:pStyle w:val="ListParagraph"/>
        <w:ind w:left="360"/>
        <w:jc w:val="both"/>
      </w:pPr>
      <w:r w:rsidRPr="00296170">
        <w:t>_____________________________, a partnership firm registered under the Indian Partnership Act, 1932 and having its office at __________________________________*</w:t>
      </w:r>
    </w:p>
    <w:p w14:paraId="3C7BC278" w14:textId="77777777" w:rsidR="003B2B0C" w:rsidRPr="00296170" w:rsidRDefault="003B2B0C" w:rsidP="003B2B0C">
      <w:pPr>
        <w:pStyle w:val="ListParagraph"/>
        <w:ind w:left="360"/>
        <w:jc w:val="both"/>
      </w:pPr>
    </w:p>
    <w:p w14:paraId="72E03EB9" w14:textId="77777777" w:rsidR="003B2B0C" w:rsidRPr="00296170" w:rsidRDefault="003B2B0C" w:rsidP="003B2B0C">
      <w:pPr>
        <w:pStyle w:val="ListParagraph"/>
        <w:ind w:left="360"/>
        <w:jc w:val="both"/>
      </w:pPr>
      <w:r w:rsidRPr="00296170">
        <w:t>________________________</w:t>
      </w:r>
      <w:proofErr w:type="gramStart"/>
      <w:r w:rsidRPr="00296170">
        <w:t>Ltd.,</w:t>
      </w:r>
      <w:proofErr w:type="gramEnd"/>
      <w:r w:rsidRPr="00296170">
        <w:t xml:space="preserve"> incorporated as a company under the Companies Act, 1956/ 2013 and having its registered office at _______________________________________*</w:t>
      </w:r>
    </w:p>
    <w:p w14:paraId="1FD323D7" w14:textId="77777777" w:rsidR="003B2B0C" w:rsidRPr="00296170" w:rsidRDefault="003B2B0C" w:rsidP="003B2B0C">
      <w:pPr>
        <w:pStyle w:val="ListParagraph"/>
        <w:ind w:left="360"/>
        <w:jc w:val="both"/>
      </w:pPr>
    </w:p>
    <w:p w14:paraId="0212A07D" w14:textId="77777777" w:rsidR="003B2B0C" w:rsidRPr="00296170" w:rsidRDefault="003B2B0C" w:rsidP="003B2B0C">
      <w:pPr>
        <w:pStyle w:val="ListParagraph"/>
        <w:ind w:left="360"/>
        <w:jc w:val="both"/>
      </w:pPr>
      <w:r w:rsidRPr="00296170">
        <w:t xml:space="preserve">(hereinafter referred to as “Clearing Member”  which expression shall unless repugnant to the context thereof include successors, administrators and assigns) in </w:t>
      </w:r>
      <w:proofErr w:type="spellStart"/>
      <w:r w:rsidRPr="00296170">
        <w:t>favour</w:t>
      </w:r>
      <w:proofErr w:type="spellEnd"/>
      <w:r w:rsidRPr="00296170">
        <w:t xml:space="preserve"> of   NSE Clearing Limited (Formerly known as National Securities Clearing Corporation Limited), a company incorporated under the Companies Act, 1956 and having its registered office at Exchange Plaza, </w:t>
      </w:r>
      <w:proofErr w:type="spellStart"/>
      <w:r w:rsidRPr="00296170">
        <w:t>Bandra-Kurla</w:t>
      </w:r>
      <w:proofErr w:type="spellEnd"/>
      <w:r w:rsidRPr="00296170">
        <w:t xml:space="preserve"> Complex, </w:t>
      </w:r>
      <w:proofErr w:type="spellStart"/>
      <w:r w:rsidRPr="00296170">
        <w:t>Bandra</w:t>
      </w:r>
      <w:proofErr w:type="spellEnd"/>
      <w:r w:rsidRPr="00296170">
        <w:t xml:space="preserve"> (East), Mumbai - 400051 (hereinafter referred to as “NCL” which expression shall unless repugnant to the context thereof, include its successors and assigns).</w:t>
      </w:r>
    </w:p>
    <w:p w14:paraId="1FA3836D" w14:textId="77777777" w:rsidR="003B2B0C" w:rsidRPr="00296170" w:rsidRDefault="003B2B0C" w:rsidP="003B2B0C">
      <w:pPr>
        <w:pStyle w:val="ListParagraph"/>
        <w:ind w:left="360"/>
        <w:jc w:val="both"/>
      </w:pPr>
    </w:p>
    <w:p w14:paraId="5EF59FED" w14:textId="77777777" w:rsidR="003B2B0C" w:rsidRPr="00296170" w:rsidRDefault="003B2B0C" w:rsidP="003B2B0C">
      <w:pPr>
        <w:pStyle w:val="ListParagraph"/>
        <w:ind w:left="360"/>
        <w:jc w:val="both"/>
      </w:pPr>
      <w:r w:rsidRPr="00296170">
        <w:t>WHEREAS</w:t>
      </w:r>
    </w:p>
    <w:p w14:paraId="100521D7" w14:textId="77777777" w:rsidR="003B2B0C" w:rsidRPr="00296170" w:rsidRDefault="003B2B0C" w:rsidP="003B2B0C">
      <w:pPr>
        <w:pStyle w:val="ListParagraph"/>
        <w:ind w:left="360"/>
        <w:jc w:val="both"/>
      </w:pPr>
    </w:p>
    <w:p w14:paraId="2FEFE74F" w14:textId="77777777" w:rsidR="003B2B0C" w:rsidRPr="00296170" w:rsidRDefault="003B2B0C" w:rsidP="003B2B0C">
      <w:pPr>
        <w:pStyle w:val="ListParagraph"/>
        <w:ind w:left="360"/>
        <w:jc w:val="both"/>
      </w:pPr>
      <w:r w:rsidRPr="00296170">
        <w:t>a)</w:t>
      </w:r>
      <w:r w:rsidRPr="00296170">
        <w:tab/>
        <w:t>The Clearing Member is admitted to the Clearing Membership of NCL.</w:t>
      </w:r>
    </w:p>
    <w:p w14:paraId="21899000" w14:textId="77777777" w:rsidR="003B2B0C" w:rsidRPr="00296170" w:rsidRDefault="003B2B0C" w:rsidP="003B2B0C">
      <w:pPr>
        <w:pStyle w:val="ListParagraph"/>
        <w:ind w:left="360"/>
        <w:jc w:val="both"/>
      </w:pPr>
      <w:r w:rsidRPr="00296170">
        <w:t>b)</w:t>
      </w:r>
      <w:r w:rsidRPr="00296170">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296170" w:rsidRDefault="003B2B0C" w:rsidP="003B2B0C">
      <w:pPr>
        <w:pStyle w:val="ListParagraph"/>
        <w:ind w:left="360"/>
        <w:jc w:val="both"/>
      </w:pPr>
      <w:r w:rsidRPr="00296170">
        <w:t>c)</w:t>
      </w:r>
      <w:r w:rsidRPr="00296170">
        <w:tab/>
        <w:t xml:space="preserve">The securities to be deposited by the Clearing Member shall be securities in </w:t>
      </w:r>
      <w:proofErr w:type="spellStart"/>
      <w:r w:rsidRPr="00296170">
        <w:t>dematerialised</w:t>
      </w:r>
      <w:proofErr w:type="spellEnd"/>
      <w:r w:rsidRPr="00296170">
        <w:t xml:space="preserve"> form and as may be approved by NCL from time to time. </w:t>
      </w:r>
    </w:p>
    <w:p w14:paraId="2A4EDB11" w14:textId="77777777" w:rsidR="003B2B0C" w:rsidRPr="00296170" w:rsidRDefault="003B2B0C" w:rsidP="003B2B0C">
      <w:pPr>
        <w:pStyle w:val="ListParagraph"/>
        <w:ind w:left="360"/>
        <w:jc w:val="both"/>
      </w:pPr>
      <w:r w:rsidRPr="00296170">
        <w:t>d)</w:t>
      </w:r>
      <w:r w:rsidRPr="00296170">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296170">
        <w:t>dematerialised</w:t>
      </w:r>
      <w:proofErr w:type="spellEnd"/>
      <w:r w:rsidRPr="00296170">
        <w:t xml:space="preserve"> securities by creating a pledge on the said securities with any depository participant in </w:t>
      </w:r>
      <w:proofErr w:type="spellStart"/>
      <w:r w:rsidRPr="00296170">
        <w:t>favour</w:t>
      </w:r>
      <w:proofErr w:type="spellEnd"/>
      <w:r w:rsidRPr="00296170">
        <w:t xml:space="preserve"> of NCL. </w:t>
      </w:r>
    </w:p>
    <w:p w14:paraId="2E36D612" w14:textId="77777777" w:rsidR="003B2B0C" w:rsidRPr="00296170" w:rsidRDefault="003B2B0C" w:rsidP="003B2B0C">
      <w:pPr>
        <w:pStyle w:val="ListParagraph"/>
        <w:ind w:left="360"/>
        <w:jc w:val="both"/>
      </w:pPr>
    </w:p>
    <w:p w14:paraId="08BF418A" w14:textId="77777777" w:rsidR="003B2B0C" w:rsidRPr="00296170" w:rsidRDefault="003B2B0C" w:rsidP="003B2B0C">
      <w:pPr>
        <w:pStyle w:val="ListParagraph"/>
        <w:ind w:left="360"/>
        <w:jc w:val="both"/>
      </w:pPr>
      <w:r w:rsidRPr="00296170">
        <w:t>NOW THIS DEED WITNESSETH AS FOLLOWS:</w:t>
      </w:r>
    </w:p>
    <w:p w14:paraId="2C420C2C" w14:textId="77777777" w:rsidR="003B2B0C" w:rsidRPr="00296170" w:rsidRDefault="003B2B0C" w:rsidP="003B2B0C">
      <w:pPr>
        <w:pStyle w:val="ListParagraph"/>
        <w:ind w:left="360"/>
        <w:jc w:val="both"/>
      </w:pPr>
      <w:r w:rsidRPr="00296170">
        <w:lastRenderedPageBreak/>
        <w:t>1.</w:t>
      </w:r>
      <w:r w:rsidRPr="00296170">
        <w:tab/>
        <w:t xml:space="preserve">In consideration of NCL having agreed to accept approved </w:t>
      </w:r>
      <w:proofErr w:type="spellStart"/>
      <w:r w:rsidRPr="00296170">
        <w:t>dematerialised</w:t>
      </w:r>
      <w:proofErr w:type="spellEnd"/>
      <w:r w:rsidRPr="00296170">
        <w:t xml:space="preserve"> securities as margin deposit to an extent of </w:t>
      </w:r>
      <w:proofErr w:type="spellStart"/>
      <w:r w:rsidRPr="00296170">
        <w:t>Rs</w:t>
      </w:r>
      <w:proofErr w:type="spellEnd"/>
      <w:r w:rsidRPr="00296170">
        <w:t xml:space="preserve">._________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296170" w:rsidRDefault="003B2B0C" w:rsidP="003B2B0C">
      <w:pPr>
        <w:pStyle w:val="ListParagraph"/>
        <w:ind w:left="360"/>
        <w:jc w:val="both"/>
      </w:pPr>
    </w:p>
    <w:p w14:paraId="48CB7F91" w14:textId="77777777" w:rsidR="003B2B0C" w:rsidRPr="00296170" w:rsidRDefault="003B2B0C" w:rsidP="003B2B0C">
      <w:pPr>
        <w:pStyle w:val="ListParagraph"/>
        <w:ind w:left="360"/>
        <w:jc w:val="both"/>
      </w:pPr>
      <w:r w:rsidRPr="00296170">
        <w:t>2.</w:t>
      </w:r>
      <w:r w:rsidRPr="00296170">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296170" w:rsidRDefault="003B2B0C" w:rsidP="003B2B0C">
      <w:pPr>
        <w:pStyle w:val="ListParagraph"/>
        <w:ind w:left="360"/>
        <w:jc w:val="both"/>
      </w:pPr>
    </w:p>
    <w:p w14:paraId="40E3F596" w14:textId="77777777" w:rsidR="003B2B0C" w:rsidRPr="00296170" w:rsidRDefault="003B2B0C" w:rsidP="003B2B0C">
      <w:pPr>
        <w:pStyle w:val="ListParagraph"/>
        <w:ind w:left="360"/>
        <w:jc w:val="both"/>
      </w:pPr>
      <w:r w:rsidRPr="00296170">
        <w:t>3.</w:t>
      </w:r>
      <w:r w:rsidRPr="00296170">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04515D47" w14:textId="77777777" w:rsidR="003B2B0C" w:rsidRPr="00296170" w:rsidRDefault="003B2B0C" w:rsidP="003B2B0C">
      <w:pPr>
        <w:pStyle w:val="ListParagraph"/>
        <w:ind w:left="360"/>
        <w:jc w:val="both"/>
      </w:pPr>
    </w:p>
    <w:p w14:paraId="407421D8" w14:textId="77777777" w:rsidR="003B2B0C" w:rsidRPr="00296170" w:rsidRDefault="003B2B0C" w:rsidP="003B2B0C">
      <w:pPr>
        <w:pStyle w:val="ListParagraph"/>
        <w:ind w:left="360"/>
        <w:jc w:val="both"/>
      </w:pPr>
      <w:r w:rsidRPr="00296170">
        <w:t>4.</w:t>
      </w:r>
      <w:r w:rsidRPr="00296170">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2432606" w14:textId="77777777" w:rsidR="003B2B0C" w:rsidRPr="00296170" w:rsidRDefault="003B2B0C" w:rsidP="003B2B0C">
      <w:pPr>
        <w:pStyle w:val="ListParagraph"/>
        <w:ind w:left="360"/>
        <w:jc w:val="both"/>
      </w:pPr>
    </w:p>
    <w:p w14:paraId="251683C1" w14:textId="77777777" w:rsidR="003B2B0C" w:rsidRPr="00296170" w:rsidDel="0038713C" w:rsidRDefault="003B2B0C" w:rsidP="003B2B0C">
      <w:pPr>
        <w:pStyle w:val="ListParagraph"/>
        <w:ind w:left="360"/>
        <w:jc w:val="both"/>
      </w:pPr>
      <w:r w:rsidRPr="00296170">
        <w:t>5.</w:t>
      </w:r>
    </w:p>
    <w:p w14:paraId="6BC95934" w14:textId="77777777" w:rsidR="003B2B0C" w:rsidRPr="00296170" w:rsidDel="00C26185" w:rsidRDefault="003B2B0C" w:rsidP="003B2B0C">
      <w:pPr>
        <w:pStyle w:val="ListParagraph"/>
        <w:numPr>
          <w:ilvl w:val="0"/>
          <w:numId w:val="38"/>
        </w:numPr>
        <w:spacing w:line="240" w:lineRule="atLeast"/>
        <w:ind w:left="709"/>
        <w:jc w:val="both"/>
      </w:pPr>
      <w:r w:rsidRPr="00296170">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296170" w:rsidRDefault="003B2B0C" w:rsidP="003B2B0C">
      <w:pPr>
        <w:pStyle w:val="ListParagraph"/>
        <w:numPr>
          <w:ilvl w:val="0"/>
          <w:numId w:val="38"/>
        </w:numPr>
        <w:spacing w:line="240" w:lineRule="atLeast"/>
        <w:ind w:left="709"/>
        <w:jc w:val="both"/>
      </w:pPr>
      <w:r w:rsidRPr="00296170">
        <w:t xml:space="preserve">The Clearing Member is permitted to pledge the securities owned by clients in accordance with the provisions of the SEBI Circular Ref: SEBI/HO/MIRSD/DOP/CIR/P/2020/28 dated February 25, 2020 and such other circulars issued by SEBI in this regard from time to time. Such pledged securities </w:t>
      </w:r>
      <w:r w:rsidRPr="00296170">
        <w:lastRenderedPageBreak/>
        <w:t>belonging to clients shall be dealt with by NCL in accordance with the provisions of the SEBI Circulars.</w:t>
      </w:r>
    </w:p>
    <w:p w14:paraId="34D9FDEB" w14:textId="77777777" w:rsidR="003B2B0C" w:rsidRPr="00296170" w:rsidRDefault="003B2B0C" w:rsidP="003B2B0C">
      <w:pPr>
        <w:pStyle w:val="ListParagraph"/>
        <w:ind w:left="360"/>
        <w:jc w:val="both"/>
      </w:pPr>
    </w:p>
    <w:p w14:paraId="29EF023B" w14:textId="77777777" w:rsidR="003B2B0C" w:rsidRPr="00296170" w:rsidRDefault="003B2B0C" w:rsidP="003B2B0C">
      <w:pPr>
        <w:pStyle w:val="ListParagraph"/>
        <w:ind w:left="360"/>
        <w:jc w:val="both"/>
      </w:pPr>
      <w:r w:rsidRPr="00296170">
        <w:t xml:space="preserve"> 6.</w:t>
      </w:r>
      <w:r w:rsidRPr="00296170">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51354D73" w14:textId="77777777" w:rsidR="003B2B0C" w:rsidRPr="00296170" w:rsidRDefault="003B2B0C" w:rsidP="003B2B0C">
      <w:pPr>
        <w:pStyle w:val="ListParagraph"/>
        <w:ind w:left="360"/>
        <w:jc w:val="both"/>
      </w:pPr>
    </w:p>
    <w:p w14:paraId="04E92194" w14:textId="77777777" w:rsidR="003B2B0C" w:rsidRPr="00296170" w:rsidRDefault="003B2B0C" w:rsidP="003B2B0C">
      <w:pPr>
        <w:pStyle w:val="ListParagraph"/>
        <w:ind w:left="360"/>
        <w:jc w:val="both"/>
      </w:pPr>
      <w:r w:rsidRPr="00296170">
        <w:t>7.</w:t>
      </w:r>
      <w:r w:rsidRPr="00296170">
        <w:tab/>
        <w:t xml:space="preserve">The Clearing Member agrees, declares and undertakes that he/it shall be bound and abide by the terms and conditions of the Scheme for the Deposit of securities in </w:t>
      </w:r>
      <w:proofErr w:type="spellStart"/>
      <w:r w:rsidRPr="00296170">
        <w:t>dematerialised</w:t>
      </w:r>
      <w:proofErr w:type="spellEnd"/>
      <w:r w:rsidRPr="00296170">
        <w:t xml:space="preserve">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296170" w:rsidRDefault="003B2B0C" w:rsidP="003B2B0C">
      <w:pPr>
        <w:pStyle w:val="ListParagraph"/>
        <w:ind w:left="360"/>
        <w:jc w:val="both"/>
      </w:pPr>
    </w:p>
    <w:p w14:paraId="3A145344" w14:textId="77777777" w:rsidR="003B2B0C" w:rsidRPr="00296170" w:rsidRDefault="003B2B0C" w:rsidP="003B2B0C">
      <w:pPr>
        <w:pStyle w:val="ListParagraph"/>
        <w:ind w:left="360"/>
        <w:jc w:val="both"/>
      </w:pPr>
      <w:r w:rsidRPr="00296170">
        <w:t>8.</w:t>
      </w:r>
      <w:r w:rsidRPr="00296170">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w:t>
      </w:r>
      <w:proofErr w:type="spellStart"/>
      <w:r w:rsidRPr="00296170">
        <w:t>pledgee</w:t>
      </w:r>
      <w:proofErr w:type="spellEnd"/>
      <w:r w:rsidRPr="00296170">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296170">
        <w:t>realised</w:t>
      </w:r>
      <w:proofErr w:type="spellEnd"/>
      <w:r w:rsidRPr="00296170">
        <w:t xml:space="preserve"> from such pledge/sale/disposal/or other transfer shall be </w:t>
      </w:r>
      <w:proofErr w:type="spellStart"/>
      <w:r w:rsidRPr="00296170">
        <w:t>utilised</w:t>
      </w:r>
      <w:proofErr w:type="spellEnd"/>
      <w:r w:rsidRPr="00296170">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296170" w:rsidRDefault="003B2B0C" w:rsidP="003B2B0C">
      <w:pPr>
        <w:pStyle w:val="ListParagraph"/>
        <w:ind w:left="360"/>
        <w:jc w:val="both"/>
      </w:pPr>
    </w:p>
    <w:p w14:paraId="673567C9" w14:textId="77777777" w:rsidR="003B2B0C" w:rsidRPr="00296170" w:rsidRDefault="003B2B0C" w:rsidP="003B2B0C">
      <w:pPr>
        <w:pStyle w:val="ListParagraph"/>
        <w:ind w:left="360"/>
        <w:jc w:val="both"/>
      </w:pPr>
      <w:r w:rsidRPr="00296170">
        <w:t>9.</w:t>
      </w:r>
      <w:r w:rsidRPr="00296170">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296170">
        <w:t>utilised</w:t>
      </w:r>
      <w:proofErr w:type="spellEnd"/>
      <w:r w:rsidRPr="00296170">
        <w:t xml:space="preserve"> as such in the discretion of NCL, as if each of the obligations, liabilities or commitments is secured by the Said Securities. This Deed shall not be considered as cancelled or in any way affected on its </w:t>
      </w:r>
      <w:proofErr w:type="spellStart"/>
      <w:r w:rsidRPr="00296170">
        <w:t>utilisation</w:t>
      </w:r>
      <w:proofErr w:type="spellEnd"/>
      <w:r w:rsidRPr="00296170">
        <w:t xml:space="preserve"> for meeting any specific obligation, liability or commitment by NCL but shall continue and remain in operation in respect of all subsequent obligations, liabilities or commitments of the Clearing Member.</w:t>
      </w:r>
    </w:p>
    <w:p w14:paraId="06DB7865" w14:textId="77777777" w:rsidR="003B2B0C" w:rsidRPr="00296170" w:rsidRDefault="003B2B0C" w:rsidP="003B2B0C">
      <w:pPr>
        <w:pStyle w:val="ListParagraph"/>
        <w:ind w:left="360"/>
        <w:jc w:val="both"/>
      </w:pPr>
    </w:p>
    <w:p w14:paraId="2CA65D29" w14:textId="77777777" w:rsidR="003B2B0C" w:rsidRPr="00296170" w:rsidRDefault="003B2B0C" w:rsidP="003B2B0C">
      <w:pPr>
        <w:pStyle w:val="ListParagraph"/>
        <w:ind w:left="360"/>
        <w:jc w:val="both"/>
      </w:pPr>
      <w:r w:rsidRPr="00296170">
        <w:lastRenderedPageBreak/>
        <w:t>10.</w:t>
      </w:r>
      <w:r w:rsidRPr="00296170">
        <w:tab/>
        <w:t>The Clearing Member shall be released from his/her obligations, liabilities under this Deed only when NCL, in writing, expressly provides for the release of the Said Securities.</w:t>
      </w:r>
    </w:p>
    <w:p w14:paraId="0550B6A7" w14:textId="77777777" w:rsidR="003B2B0C" w:rsidRPr="00296170" w:rsidRDefault="003B2B0C" w:rsidP="003B2B0C">
      <w:pPr>
        <w:pStyle w:val="ListParagraph"/>
        <w:ind w:left="360"/>
        <w:jc w:val="both"/>
      </w:pPr>
    </w:p>
    <w:p w14:paraId="047BE675" w14:textId="77777777" w:rsidR="003B2B0C" w:rsidRPr="00296170" w:rsidRDefault="003B2B0C" w:rsidP="003B2B0C">
      <w:pPr>
        <w:pStyle w:val="ListParagraph"/>
        <w:ind w:left="360"/>
        <w:jc w:val="both"/>
      </w:pPr>
      <w:r w:rsidRPr="00296170">
        <w:t>11.</w:t>
      </w:r>
      <w:r w:rsidRPr="00296170">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296170" w:rsidRDefault="003B2B0C" w:rsidP="003B2B0C">
      <w:pPr>
        <w:pStyle w:val="ListParagraph"/>
        <w:ind w:left="360"/>
        <w:jc w:val="both"/>
      </w:pPr>
    </w:p>
    <w:p w14:paraId="0CC8940B" w14:textId="77777777" w:rsidR="003B2B0C" w:rsidRPr="00296170" w:rsidRDefault="003B2B0C" w:rsidP="003B2B0C">
      <w:pPr>
        <w:pStyle w:val="ListParagraph"/>
        <w:ind w:left="360"/>
        <w:jc w:val="both"/>
      </w:pPr>
      <w:r w:rsidRPr="00296170">
        <w:t>12.</w:t>
      </w:r>
      <w:r w:rsidRPr="00296170">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296170">
        <w:t>dematerialised</w:t>
      </w:r>
      <w:proofErr w:type="spellEnd"/>
      <w:r w:rsidRPr="00296170">
        <w:t xml:space="preserve"> form.</w:t>
      </w:r>
    </w:p>
    <w:p w14:paraId="05E4330E" w14:textId="77777777" w:rsidR="003B2B0C" w:rsidRPr="00296170" w:rsidRDefault="003B2B0C" w:rsidP="003B2B0C">
      <w:pPr>
        <w:pStyle w:val="ListParagraph"/>
        <w:ind w:left="360"/>
        <w:jc w:val="both"/>
      </w:pPr>
    </w:p>
    <w:p w14:paraId="1E875763" w14:textId="77777777" w:rsidR="003B2B0C" w:rsidRPr="00296170" w:rsidRDefault="003B2B0C" w:rsidP="003B2B0C">
      <w:pPr>
        <w:pStyle w:val="ListParagraph"/>
        <w:ind w:left="360"/>
        <w:jc w:val="both"/>
      </w:pPr>
      <w:r w:rsidRPr="00296170">
        <w:t>13.</w:t>
      </w:r>
      <w:r w:rsidRPr="00296170">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296170" w:rsidRDefault="003B2B0C" w:rsidP="003B2B0C">
      <w:pPr>
        <w:pStyle w:val="ListParagraph"/>
        <w:ind w:left="360"/>
        <w:jc w:val="both"/>
      </w:pPr>
    </w:p>
    <w:p w14:paraId="573D915C" w14:textId="77777777" w:rsidR="003B2B0C" w:rsidRPr="00296170" w:rsidRDefault="003B2B0C" w:rsidP="003B2B0C">
      <w:pPr>
        <w:pStyle w:val="ListParagraph"/>
        <w:ind w:left="360"/>
        <w:jc w:val="both"/>
      </w:pPr>
      <w:r w:rsidRPr="00296170">
        <w:t>14.</w:t>
      </w:r>
      <w:r w:rsidRPr="00296170">
        <w:tab/>
        <w:t xml:space="preserve">The Clearing Member agrees that NCL shall not be under any liability whatsoever to the Clearing Member or any other person for any loss, damage, expenses, costs </w:t>
      </w:r>
      <w:proofErr w:type="spellStart"/>
      <w:r w:rsidRPr="00296170">
        <w:t>etc</w:t>
      </w:r>
      <w:proofErr w:type="spellEnd"/>
      <w:r w:rsidRPr="00296170">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296170" w:rsidRDefault="003B2B0C" w:rsidP="003B2B0C">
      <w:pPr>
        <w:pStyle w:val="ListParagraph"/>
        <w:ind w:left="360"/>
        <w:jc w:val="both"/>
      </w:pPr>
    </w:p>
    <w:p w14:paraId="0B795F15" w14:textId="77777777" w:rsidR="003B2B0C" w:rsidRPr="00296170" w:rsidRDefault="003B2B0C" w:rsidP="003B2B0C">
      <w:pPr>
        <w:pStyle w:val="ListParagraph"/>
        <w:ind w:left="360"/>
        <w:jc w:val="both"/>
      </w:pPr>
      <w:r w:rsidRPr="00296170">
        <w:t>15.</w:t>
      </w:r>
      <w:r w:rsidRPr="00296170">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Default="003B2B0C" w:rsidP="003B2B0C">
      <w:pPr>
        <w:pStyle w:val="ListParagraph"/>
        <w:ind w:left="360"/>
        <w:jc w:val="both"/>
      </w:pPr>
    </w:p>
    <w:p w14:paraId="49E738ED" w14:textId="77777777" w:rsidR="003B2B0C" w:rsidRPr="00296170" w:rsidRDefault="003B2B0C" w:rsidP="003B2B0C">
      <w:pPr>
        <w:pStyle w:val="ListParagraph"/>
        <w:ind w:left="360"/>
        <w:jc w:val="both"/>
      </w:pPr>
      <w:r w:rsidRPr="00296170">
        <w:t>Executed at _____________ on the day, month and year above mentioned.</w:t>
      </w:r>
    </w:p>
    <w:p w14:paraId="467FBF14" w14:textId="77777777" w:rsidR="003B2B0C" w:rsidRPr="00296170" w:rsidRDefault="003B2B0C" w:rsidP="003B2B0C">
      <w:pPr>
        <w:pStyle w:val="ListParagraph"/>
        <w:ind w:left="360"/>
        <w:jc w:val="both"/>
      </w:pPr>
      <w:r w:rsidRPr="00296170">
        <w:t xml:space="preserve"> </w:t>
      </w:r>
    </w:p>
    <w:p w14:paraId="2DD23A15" w14:textId="77777777" w:rsidR="003B2B0C" w:rsidRPr="00296170" w:rsidRDefault="003B2B0C" w:rsidP="003B2B0C">
      <w:pPr>
        <w:pStyle w:val="ListParagraph"/>
        <w:ind w:left="360"/>
        <w:jc w:val="both"/>
      </w:pPr>
      <w:r w:rsidRPr="00296170">
        <w:t>Signed, sealed and delivered by the within named **</w:t>
      </w:r>
    </w:p>
    <w:p w14:paraId="750B0CF8" w14:textId="77777777" w:rsidR="003B2B0C" w:rsidRPr="00296170" w:rsidRDefault="003B2B0C" w:rsidP="003B2B0C">
      <w:pPr>
        <w:pStyle w:val="ListParagraph"/>
        <w:ind w:left="360"/>
        <w:jc w:val="both"/>
      </w:pPr>
      <w:r w:rsidRPr="00296170">
        <w:t xml:space="preserve">Clearing Member. </w:t>
      </w:r>
    </w:p>
    <w:p w14:paraId="43FD8206" w14:textId="77777777" w:rsidR="003B2B0C" w:rsidRPr="00296170" w:rsidRDefault="003B2B0C" w:rsidP="003B2B0C">
      <w:pPr>
        <w:pStyle w:val="ListParagraph"/>
        <w:ind w:left="360"/>
        <w:jc w:val="both"/>
      </w:pPr>
      <w:proofErr w:type="gramStart"/>
      <w:r w:rsidRPr="00296170">
        <w:t>in</w:t>
      </w:r>
      <w:proofErr w:type="gramEnd"/>
      <w:r w:rsidRPr="00296170">
        <w:t xml:space="preserve"> the presence of witnesses</w:t>
      </w:r>
    </w:p>
    <w:p w14:paraId="6F720ACD" w14:textId="77777777" w:rsidR="003B2B0C" w:rsidRPr="00296170" w:rsidRDefault="003B2B0C" w:rsidP="003B2B0C">
      <w:pPr>
        <w:pStyle w:val="ListParagraph"/>
        <w:ind w:left="360"/>
        <w:jc w:val="both"/>
      </w:pPr>
      <w:r w:rsidRPr="00296170">
        <w:t>1.</w:t>
      </w:r>
    </w:p>
    <w:p w14:paraId="05154686" w14:textId="77777777" w:rsidR="003B2B0C" w:rsidRPr="00296170" w:rsidRDefault="003B2B0C" w:rsidP="003B2B0C">
      <w:pPr>
        <w:pStyle w:val="ListParagraph"/>
        <w:ind w:left="360"/>
        <w:jc w:val="both"/>
      </w:pPr>
      <w:r w:rsidRPr="00296170">
        <w:lastRenderedPageBreak/>
        <w:t>2.</w:t>
      </w:r>
    </w:p>
    <w:p w14:paraId="1C3F3376" w14:textId="77777777" w:rsidR="003B2B0C" w:rsidRPr="00296170" w:rsidRDefault="003B2B0C" w:rsidP="003B2B0C">
      <w:pPr>
        <w:pStyle w:val="ListParagraph"/>
        <w:ind w:left="360"/>
        <w:jc w:val="both"/>
      </w:pPr>
      <w:r w:rsidRPr="00296170">
        <w:t xml:space="preserve">*    </w:t>
      </w:r>
      <w:proofErr w:type="gramStart"/>
      <w:r w:rsidRPr="00296170">
        <w:t>strike</w:t>
      </w:r>
      <w:proofErr w:type="gramEnd"/>
      <w:r w:rsidRPr="00296170">
        <w:t xml:space="preserve"> out whichever is not applicable</w:t>
      </w:r>
    </w:p>
    <w:p w14:paraId="3FA5F2DC" w14:textId="77777777" w:rsidR="003B2B0C" w:rsidRPr="00296170" w:rsidRDefault="003B2B0C" w:rsidP="003B2B0C">
      <w:pPr>
        <w:pStyle w:val="ListParagraph"/>
        <w:ind w:left="360"/>
        <w:jc w:val="both"/>
      </w:pPr>
      <w:r w:rsidRPr="00296170">
        <w:t xml:space="preserve">** To be signed by </w:t>
      </w:r>
    </w:p>
    <w:p w14:paraId="5C62B637" w14:textId="77777777" w:rsidR="003B2B0C" w:rsidRPr="00296170" w:rsidRDefault="003B2B0C" w:rsidP="003B2B0C">
      <w:pPr>
        <w:pStyle w:val="ListParagraph"/>
        <w:ind w:left="360"/>
        <w:jc w:val="both"/>
      </w:pPr>
      <w:proofErr w:type="gramStart"/>
      <w:r w:rsidRPr="00296170">
        <w:t>the</w:t>
      </w:r>
      <w:proofErr w:type="gramEnd"/>
      <w:r w:rsidRPr="00296170">
        <w:t xml:space="preserve"> Clearing member in case of individual.</w:t>
      </w:r>
    </w:p>
    <w:p w14:paraId="51F54315" w14:textId="77777777" w:rsidR="003B2B0C" w:rsidRPr="00296170" w:rsidRDefault="003B2B0C" w:rsidP="003B2B0C">
      <w:pPr>
        <w:pStyle w:val="ListParagraph"/>
        <w:ind w:left="360"/>
        <w:jc w:val="both"/>
      </w:pPr>
      <w:proofErr w:type="gramStart"/>
      <w:r w:rsidRPr="00296170">
        <w:t>all</w:t>
      </w:r>
      <w:proofErr w:type="gramEnd"/>
      <w:r w:rsidRPr="00296170">
        <w:t xml:space="preserve"> partners in case of a Partnership firm</w:t>
      </w:r>
    </w:p>
    <w:p w14:paraId="491B5412" w14:textId="77777777" w:rsidR="003B2B0C" w:rsidRPr="00296170" w:rsidRDefault="003B2B0C" w:rsidP="003B2B0C">
      <w:pPr>
        <w:pStyle w:val="ListParagraph"/>
        <w:ind w:left="360"/>
        <w:jc w:val="both"/>
      </w:pPr>
      <w:proofErr w:type="gramStart"/>
      <w:r w:rsidRPr="00296170">
        <w:t>by</w:t>
      </w:r>
      <w:proofErr w:type="gramEnd"/>
      <w:r w:rsidRPr="00296170">
        <w:t xml:space="preserve"> any two of the following persons in the case of a Company:</w:t>
      </w:r>
    </w:p>
    <w:p w14:paraId="38750F68" w14:textId="77777777" w:rsidR="003B2B0C" w:rsidRPr="00296170" w:rsidRDefault="003B2B0C" w:rsidP="003B2B0C">
      <w:pPr>
        <w:pStyle w:val="ListParagraph"/>
        <w:ind w:left="360"/>
        <w:jc w:val="both"/>
      </w:pPr>
      <w:proofErr w:type="spellStart"/>
      <w:r w:rsidRPr="00296170">
        <w:t>i</w:t>
      </w:r>
      <w:proofErr w:type="spellEnd"/>
      <w:r w:rsidRPr="00296170">
        <w:t xml:space="preserve">. Managing Director </w:t>
      </w:r>
    </w:p>
    <w:p w14:paraId="7DDCCC97" w14:textId="77777777" w:rsidR="003B2B0C" w:rsidRDefault="003B2B0C" w:rsidP="003B2B0C">
      <w:pPr>
        <w:pStyle w:val="ListParagraph"/>
        <w:ind w:left="360"/>
        <w:jc w:val="both"/>
      </w:pPr>
      <w:proofErr w:type="gramStart"/>
      <w:r w:rsidRPr="00296170">
        <w:t>ii. Whole-time</w:t>
      </w:r>
      <w:proofErr w:type="gramEnd"/>
      <w:r w:rsidRPr="00296170">
        <w:t xml:space="preserve"> Director</w:t>
      </w:r>
    </w:p>
    <w:p w14:paraId="1AA1A575" w14:textId="77777777" w:rsidR="003B2B0C" w:rsidRPr="00296170" w:rsidRDefault="003B2B0C" w:rsidP="003B2B0C">
      <w:pPr>
        <w:pStyle w:val="ListParagraph"/>
        <w:ind w:left="360"/>
        <w:jc w:val="both"/>
      </w:pPr>
      <w:r w:rsidRPr="00296170">
        <w:t>iii. Director</w:t>
      </w:r>
    </w:p>
    <w:bookmarkEnd w:id="45"/>
    <w:p w14:paraId="465542DC" w14:textId="77777777" w:rsidR="003B2B0C" w:rsidRDefault="003B2B0C" w:rsidP="003B2B0C"/>
    <w:p w14:paraId="4FF2C517" w14:textId="77777777" w:rsidR="003B2B0C" w:rsidRPr="00593C6E" w:rsidRDefault="003B2B0C" w:rsidP="00E2282B">
      <w:pPr>
        <w:pStyle w:val="ListParagraph"/>
        <w:ind w:left="360"/>
      </w:pPr>
    </w:p>
    <w:p w14:paraId="2F7FF506" w14:textId="77777777" w:rsidR="00EF4F3C" w:rsidRDefault="00EF4F3C" w:rsidP="00EF4F3C">
      <w:pPr>
        <w:pStyle w:val="ListParagraph"/>
        <w:ind w:left="360"/>
        <w:jc w:val="both"/>
      </w:pPr>
    </w:p>
    <w:p w14:paraId="5AE7AFB5" w14:textId="77777777" w:rsidR="0035070E" w:rsidRPr="00B960C0" w:rsidRDefault="00EF4F3C" w:rsidP="0035070E">
      <w:pPr>
        <w:rPr>
          <w:lang w:val="x-none"/>
        </w:rPr>
      </w:pPr>
      <w:r>
        <w:br w:type="page"/>
      </w:r>
    </w:p>
    <w:p w14:paraId="054CAC5E" w14:textId="77777777" w:rsidR="0035070E" w:rsidRPr="001773ED" w:rsidRDefault="0035070E" w:rsidP="00275382">
      <w:pPr>
        <w:pStyle w:val="Heading1"/>
        <w:numPr>
          <w:ilvl w:val="0"/>
          <w:numId w:val="25"/>
        </w:numPr>
      </w:pPr>
      <w:bookmarkStart w:id="46" w:name="_Toc55566543"/>
      <w:r>
        <w:lastRenderedPageBreak/>
        <w:t>F</w:t>
      </w:r>
      <w:r w:rsidR="0053176D">
        <w:rPr>
          <w:lang w:val="en-US"/>
        </w:rPr>
        <w:t>ormat</w:t>
      </w:r>
      <w:r>
        <w:t xml:space="preserve"> </w:t>
      </w:r>
      <w:r w:rsidR="0053176D">
        <w:rPr>
          <w:lang w:val="en-US"/>
        </w:rPr>
        <w:t xml:space="preserve">of covering letter for pledge through </w:t>
      </w:r>
      <w:r>
        <w:t>NSDL</w:t>
      </w:r>
      <w:bookmarkEnd w:id="46"/>
    </w:p>
    <w:p w14:paraId="697D3E0E" w14:textId="77777777" w:rsidR="00EB51C0" w:rsidRDefault="00EB51C0" w:rsidP="00EB51C0">
      <w:pPr>
        <w:pStyle w:val="ListParagraph"/>
        <w:ind w:left="360"/>
      </w:pPr>
    </w:p>
    <w:p w14:paraId="04C289DD" w14:textId="77777777" w:rsidR="00EB51C0" w:rsidRDefault="00EB51C0" w:rsidP="00EB51C0">
      <w:pPr>
        <w:pStyle w:val="ListParagraph"/>
        <w:ind w:left="360"/>
      </w:pPr>
      <w:r>
        <w:t>To                                                                                                                              Date</w:t>
      </w:r>
    </w:p>
    <w:p w14:paraId="362F908B" w14:textId="77777777" w:rsidR="00EB51C0" w:rsidRDefault="00EB51C0" w:rsidP="00EB51C0">
      <w:pPr>
        <w:pStyle w:val="ListParagraph"/>
        <w:ind w:left="360"/>
      </w:pPr>
      <w:r>
        <w:t xml:space="preserve">NSE Clearing Ltd </w:t>
      </w:r>
    </w:p>
    <w:p w14:paraId="59C8F33F" w14:textId="77777777" w:rsidR="00EB51C0" w:rsidRDefault="00EB51C0" w:rsidP="00EB51C0">
      <w:pPr>
        <w:pStyle w:val="ListParagraph"/>
        <w:ind w:left="360"/>
      </w:pPr>
      <w:r>
        <w:t>Collaterals Department</w:t>
      </w:r>
    </w:p>
    <w:p w14:paraId="0D288E0F" w14:textId="77777777" w:rsidR="00EB51C0" w:rsidRDefault="00EB51C0" w:rsidP="00EB51C0">
      <w:pPr>
        <w:pStyle w:val="ListParagraph"/>
        <w:ind w:left="360"/>
      </w:pPr>
      <w:r>
        <w:t>Capital Market Segment</w:t>
      </w:r>
    </w:p>
    <w:p w14:paraId="67DE8494" w14:textId="77777777" w:rsidR="00EB51C0" w:rsidRDefault="00EB51C0" w:rsidP="00EB51C0">
      <w:pPr>
        <w:pStyle w:val="ListParagraph"/>
        <w:ind w:left="360"/>
      </w:pPr>
      <w:r>
        <w:t>Mumbai</w:t>
      </w:r>
    </w:p>
    <w:p w14:paraId="5E910545" w14:textId="77777777" w:rsidR="00EB51C0" w:rsidRDefault="00EB51C0" w:rsidP="00EB51C0">
      <w:pPr>
        <w:pStyle w:val="ListParagraph"/>
        <w:ind w:left="360"/>
      </w:pPr>
    </w:p>
    <w:p w14:paraId="7C840A4B" w14:textId="77777777" w:rsidR="00EB51C0" w:rsidRPr="005A1608" w:rsidRDefault="00EB51C0" w:rsidP="00EB51C0">
      <w:pPr>
        <w:pStyle w:val="ListParagraph"/>
        <w:ind w:left="360"/>
        <w:rPr>
          <w:u w:val="single"/>
        </w:rPr>
      </w:pPr>
      <w:r w:rsidRPr="005A1608">
        <w:rPr>
          <w:u w:val="single"/>
        </w:rPr>
        <w:t>Sub: Registration for placing securities as collateral</w:t>
      </w:r>
    </w:p>
    <w:p w14:paraId="708BE477" w14:textId="77777777" w:rsidR="00EB51C0" w:rsidRDefault="00EB51C0" w:rsidP="00EB51C0">
      <w:pPr>
        <w:pStyle w:val="ListParagraph"/>
        <w:ind w:left="360"/>
      </w:pPr>
    </w:p>
    <w:p w14:paraId="41C8A7EF" w14:textId="77777777" w:rsidR="00EB51C0" w:rsidRDefault="00EB51C0" w:rsidP="00EB51C0">
      <w:pPr>
        <w:pStyle w:val="ListParagraph"/>
        <w:ind w:left="360"/>
      </w:pPr>
      <w:r>
        <w:t>Dear Sir,</w:t>
      </w:r>
    </w:p>
    <w:p w14:paraId="49DF5BA8" w14:textId="77777777" w:rsidR="00EB51C0" w:rsidRDefault="00EB51C0" w:rsidP="00EB51C0">
      <w:pPr>
        <w:pStyle w:val="ListParagraph"/>
        <w:ind w:left="360"/>
      </w:pPr>
    </w:p>
    <w:p w14:paraId="18CC2216" w14:textId="77777777" w:rsidR="00EB51C0" w:rsidRDefault="00EB51C0" w:rsidP="00275382">
      <w:pPr>
        <w:pStyle w:val="ListParagraph"/>
        <w:numPr>
          <w:ilvl w:val="0"/>
          <w:numId w:val="29"/>
        </w:numPr>
        <w:autoSpaceDN/>
        <w:spacing w:after="200" w:line="276" w:lineRule="auto"/>
        <w:jc w:val="both"/>
      </w:pPr>
      <w:r>
        <w:t xml:space="preserve">We &lt;&lt;member name&gt;&gt; (Member Code) are clearing member in capital market segment and would wish to avail the facility to place securities as collaterals in Capital Market segment from our below-mentioned depository account </w:t>
      </w:r>
    </w:p>
    <w:p w14:paraId="6A44689A" w14:textId="77777777" w:rsidR="00EB51C0" w:rsidRDefault="00EB51C0" w:rsidP="00275382">
      <w:pPr>
        <w:pStyle w:val="ListParagraph"/>
        <w:numPr>
          <w:ilvl w:val="0"/>
          <w:numId w:val="29"/>
        </w:numPr>
        <w:autoSpaceDN/>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EB51C0" w14:paraId="480A9234" w14:textId="77777777" w:rsidTr="008B2EF2">
        <w:tc>
          <w:tcPr>
            <w:tcW w:w="3277" w:type="dxa"/>
            <w:shd w:val="clear" w:color="auto" w:fill="auto"/>
          </w:tcPr>
          <w:p w14:paraId="5D6DC824" w14:textId="77777777" w:rsidR="00EB51C0" w:rsidRDefault="00EB51C0" w:rsidP="008B2EF2">
            <w:pPr>
              <w:pStyle w:val="ListParagraph"/>
              <w:ind w:left="0"/>
            </w:pPr>
            <w:r>
              <w:t>DP ID</w:t>
            </w:r>
          </w:p>
        </w:tc>
        <w:tc>
          <w:tcPr>
            <w:tcW w:w="3277" w:type="dxa"/>
            <w:shd w:val="clear" w:color="auto" w:fill="auto"/>
          </w:tcPr>
          <w:p w14:paraId="57A3F201" w14:textId="77777777" w:rsidR="00EB51C0" w:rsidRDefault="00EB51C0" w:rsidP="008B2EF2">
            <w:pPr>
              <w:pStyle w:val="ListParagraph"/>
              <w:ind w:left="0"/>
            </w:pPr>
            <w:r>
              <w:t>DP Name</w:t>
            </w:r>
          </w:p>
        </w:tc>
        <w:tc>
          <w:tcPr>
            <w:tcW w:w="3277" w:type="dxa"/>
            <w:shd w:val="clear" w:color="auto" w:fill="auto"/>
          </w:tcPr>
          <w:p w14:paraId="478803E7" w14:textId="77777777" w:rsidR="00EB51C0" w:rsidRDefault="00EB51C0" w:rsidP="008B2EF2">
            <w:pPr>
              <w:pStyle w:val="ListParagraph"/>
              <w:ind w:left="0"/>
            </w:pPr>
            <w:r>
              <w:t>Beneficiary account</w:t>
            </w:r>
          </w:p>
        </w:tc>
      </w:tr>
      <w:tr w:rsidR="00EB51C0" w14:paraId="4A899C0E" w14:textId="77777777" w:rsidTr="008B2EF2">
        <w:tc>
          <w:tcPr>
            <w:tcW w:w="3277" w:type="dxa"/>
            <w:shd w:val="clear" w:color="auto" w:fill="auto"/>
          </w:tcPr>
          <w:p w14:paraId="5897B433" w14:textId="77777777" w:rsidR="00EB51C0" w:rsidRDefault="00EB51C0" w:rsidP="008B2EF2">
            <w:pPr>
              <w:pStyle w:val="ListParagraph"/>
              <w:ind w:left="0"/>
            </w:pPr>
          </w:p>
        </w:tc>
        <w:tc>
          <w:tcPr>
            <w:tcW w:w="3277" w:type="dxa"/>
            <w:shd w:val="clear" w:color="auto" w:fill="auto"/>
          </w:tcPr>
          <w:p w14:paraId="4EE8E42A" w14:textId="77777777" w:rsidR="00EB51C0" w:rsidRDefault="00EB51C0" w:rsidP="008B2EF2">
            <w:pPr>
              <w:pStyle w:val="ListParagraph"/>
              <w:ind w:left="0"/>
            </w:pPr>
          </w:p>
        </w:tc>
        <w:tc>
          <w:tcPr>
            <w:tcW w:w="3277" w:type="dxa"/>
            <w:shd w:val="clear" w:color="auto" w:fill="auto"/>
          </w:tcPr>
          <w:p w14:paraId="5785FEB7" w14:textId="77777777" w:rsidR="00EB51C0" w:rsidRDefault="00EB51C0" w:rsidP="008B2EF2">
            <w:pPr>
              <w:pStyle w:val="ListParagraph"/>
              <w:ind w:left="0"/>
            </w:pPr>
          </w:p>
        </w:tc>
      </w:tr>
    </w:tbl>
    <w:p w14:paraId="1C349C4E" w14:textId="77777777" w:rsidR="00EB51C0" w:rsidRDefault="00EB51C0" w:rsidP="00EB51C0">
      <w:pPr>
        <w:pStyle w:val="ListParagraph"/>
        <w:ind w:left="360"/>
      </w:pPr>
    </w:p>
    <w:p w14:paraId="295D204C" w14:textId="77777777" w:rsidR="00EB51C0" w:rsidRDefault="00EB51C0" w:rsidP="00275382">
      <w:pPr>
        <w:pStyle w:val="ListParagraph"/>
        <w:numPr>
          <w:ilvl w:val="0"/>
          <w:numId w:val="29"/>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EB51C0" w14:paraId="775DF758" w14:textId="77777777" w:rsidTr="008B2EF2">
        <w:tc>
          <w:tcPr>
            <w:tcW w:w="4915" w:type="dxa"/>
            <w:shd w:val="clear" w:color="auto" w:fill="auto"/>
          </w:tcPr>
          <w:p w14:paraId="74ACD3C8" w14:textId="77777777" w:rsidR="00EB51C0" w:rsidRDefault="00EB51C0" w:rsidP="008B2EF2">
            <w:pPr>
              <w:pStyle w:val="ListParagraph"/>
              <w:ind w:left="0"/>
            </w:pPr>
            <w:r>
              <w:t>Deposit Type</w:t>
            </w:r>
          </w:p>
        </w:tc>
        <w:tc>
          <w:tcPr>
            <w:tcW w:w="4916" w:type="dxa"/>
            <w:shd w:val="clear" w:color="auto" w:fill="auto"/>
          </w:tcPr>
          <w:p w14:paraId="25458722" w14:textId="77777777" w:rsidR="00EB51C0" w:rsidRDefault="00EB51C0" w:rsidP="008B2EF2">
            <w:pPr>
              <w:pStyle w:val="ListParagraph"/>
              <w:ind w:left="0"/>
            </w:pPr>
            <w:r>
              <w:t>Please mark “Y” or “N”</w:t>
            </w:r>
          </w:p>
        </w:tc>
      </w:tr>
      <w:tr w:rsidR="00EB51C0" w14:paraId="12F405D2" w14:textId="77777777" w:rsidTr="008B2EF2">
        <w:tc>
          <w:tcPr>
            <w:tcW w:w="4915" w:type="dxa"/>
            <w:shd w:val="clear" w:color="auto" w:fill="auto"/>
          </w:tcPr>
          <w:p w14:paraId="6AE6DC8F" w14:textId="77777777" w:rsidR="00EB51C0" w:rsidRDefault="00EB51C0" w:rsidP="008B2EF2">
            <w:pPr>
              <w:pStyle w:val="ListParagraph"/>
              <w:ind w:left="0"/>
            </w:pPr>
            <w:r>
              <w:t>Security Deposit</w:t>
            </w:r>
          </w:p>
        </w:tc>
        <w:tc>
          <w:tcPr>
            <w:tcW w:w="4916" w:type="dxa"/>
            <w:shd w:val="clear" w:color="auto" w:fill="auto"/>
          </w:tcPr>
          <w:p w14:paraId="35A841E0" w14:textId="77777777" w:rsidR="00EB51C0" w:rsidRDefault="00EB51C0" w:rsidP="008B2EF2">
            <w:pPr>
              <w:pStyle w:val="ListParagraph"/>
              <w:ind w:left="0"/>
            </w:pPr>
          </w:p>
        </w:tc>
      </w:tr>
      <w:tr w:rsidR="00EB51C0" w14:paraId="4B27562F" w14:textId="77777777" w:rsidTr="008B2EF2">
        <w:tc>
          <w:tcPr>
            <w:tcW w:w="4915" w:type="dxa"/>
            <w:shd w:val="clear" w:color="auto" w:fill="auto"/>
          </w:tcPr>
          <w:p w14:paraId="368FFBCB" w14:textId="77777777" w:rsidR="00EB51C0" w:rsidRDefault="00EB51C0" w:rsidP="008B2EF2">
            <w:pPr>
              <w:pStyle w:val="ListParagraph"/>
              <w:ind w:left="0"/>
            </w:pPr>
            <w:r>
              <w:t>Margin Deposit</w:t>
            </w:r>
          </w:p>
        </w:tc>
        <w:tc>
          <w:tcPr>
            <w:tcW w:w="4916" w:type="dxa"/>
            <w:shd w:val="clear" w:color="auto" w:fill="auto"/>
          </w:tcPr>
          <w:p w14:paraId="4CBB5E8E" w14:textId="77777777" w:rsidR="00EB51C0" w:rsidRDefault="00EB51C0" w:rsidP="008B2EF2">
            <w:pPr>
              <w:pStyle w:val="ListParagraph"/>
              <w:ind w:left="0"/>
            </w:pPr>
          </w:p>
        </w:tc>
      </w:tr>
    </w:tbl>
    <w:p w14:paraId="3F2238CB" w14:textId="77777777" w:rsidR="00EB51C0" w:rsidRDefault="00EB51C0" w:rsidP="00EB51C0">
      <w:pPr>
        <w:pStyle w:val="ListParagraph"/>
        <w:ind w:left="360"/>
      </w:pPr>
    </w:p>
    <w:p w14:paraId="1EE996EB" w14:textId="77777777" w:rsidR="00EB51C0" w:rsidRDefault="00EB51C0" w:rsidP="00275382">
      <w:pPr>
        <w:pStyle w:val="ListParagraph"/>
        <w:numPr>
          <w:ilvl w:val="0"/>
          <w:numId w:val="29"/>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 xml:space="preserve">g securities in </w:t>
      </w:r>
      <w:proofErr w:type="spellStart"/>
      <w:r>
        <w:t>favour</w:t>
      </w:r>
      <w:proofErr w:type="spellEnd"/>
      <w:r>
        <w:t xml:space="preserve"> of NSE Clearing Ltd (NCL)</w:t>
      </w:r>
    </w:p>
    <w:p w14:paraId="024F80AE" w14:textId="77777777" w:rsidR="00EB51C0" w:rsidRDefault="00EB51C0" w:rsidP="00275382">
      <w:pPr>
        <w:pStyle w:val="ListParagraph"/>
        <w:numPr>
          <w:ilvl w:val="0"/>
          <w:numId w:val="29"/>
        </w:numPr>
        <w:autoSpaceDN/>
        <w:spacing w:after="200" w:line="276" w:lineRule="auto"/>
      </w:pPr>
      <w:r>
        <w:t>Following documents are enclosed herewith</w:t>
      </w:r>
    </w:p>
    <w:p w14:paraId="3F083561" w14:textId="77777777" w:rsidR="00EB51C0" w:rsidRDefault="00EB51C0" w:rsidP="00275382">
      <w:pPr>
        <w:pStyle w:val="ListParagraph"/>
        <w:numPr>
          <w:ilvl w:val="0"/>
          <w:numId w:val="28"/>
        </w:numPr>
        <w:autoSpaceDN/>
        <w:spacing w:after="200" w:line="276" w:lineRule="auto"/>
      </w:pPr>
      <w:r>
        <w:t>Client master for above mentioned depository account</w:t>
      </w:r>
    </w:p>
    <w:p w14:paraId="38F49D7D" w14:textId="77777777" w:rsidR="00EB51C0" w:rsidRDefault="00EB51C0" w:rsidP="00275382">
      <w:pPr>
        <w:pStyle w:val="ListParagraph"/>
        <w:numPr>
          <w:ilvl w:val="0"/>
          <w:numId w:val="28"/>
        </w:numPr>
        <w:autoSpaceDN/>
        <w:spacing w:after="200" w:line="276" w:lineRule="auto"/>
      </w:pPr>
      <w:r>
        <w:t xml:space="preserve">Pledge deed for security deposit </w:t>
      </w:r>
      <w:r w:rsidRPr="005A1608">
        <w:rPr>
          <w:i/>
        </w:rPr>
        <w:t>(Strike out if not applicable)</w:t>
      </w:r>
    </w:p>
    <w:p w14:paraId="1B4A8753" w14:textId="77777777" w:rsidR="00EB51C0" w:rsidRPr="006C488F" w:rsidRDefault="00EB51C0" w:rsidP="00275382">
      <w:pPr>
        <w:pStyle w:val="ListParagraph"/>
        <w:numPr>
          <w:ilvl w:val="0"/>
          <w:numId w:val="28"/>
        </w:numPr>
        <w:autoSpaceDN/>
        <w:spacing w:after="200" w:line="276" w:lineRule="auto"/>
      </w:pPr>
      <w:r>
        <w:t xml:space="preserve">Pledge deed for margin deposit </w:t>
      </w:r>
      <w:r w:rsidRPr="005A1608">
        <w:rPr>
          <w:i/>
        </w:rPr>
        <w:t>(Strike out if not applicable)</w:t>
      </w:r>
    </w:p>
    <w:p w14:paraId="15363680" w14:textId="77777777" w:rsidR="006C488F" w:rsidRDefault="006C488F" w:rsidP="00275382">
      <w:pPr>
        <w:pStyle w:val="ListParagraph"/>
        <w:numPr>
          <w:ilvl w:val="0"/>
          <w:numId w:val="28"/>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BD57A94" w14:textId="77777777" w:rsidR="00EB51C0" w:rsidRPr="005A1608" w:rsidRDefault="00EB51C0" w:rsidP="00275382">
      <w:pPr>
        <w:pStyle w:val="ListParagraph"/>
        <w:numPr>
          <w:ilvl w:val="0"/>
          <w:numId w:val="29"/>
        </w:numPr>
        <w:autoSpaceDN/>
        <w:spacing w:after="200" w:line="276" w:lineRule="auto"/>
      </w:pPr>
      <w:r w:rsidRPr="005A1608">
        <w:t>We further hereby undertake to abide by such other or further guidelines / instructions as may be communicated / prescribed by NCL from time to time.</w:t>
      </w:r>
    </w:p>
    <w:p w14:paraId="27CC74CE" w14:textId="77777777" w:rsidR="00EB51C0" w:rsidRPr="005A1608" w:rsidRDefault="00EB51C0" w:rsidP="00EB51C0">
      <w:r w:rsidRPr="005A1608">
        <w:t>Yours faithfully</w:t>
      </w:r>
    </w:p>
    <w:p w14:paraId="69A9D208" w14:textId="77777777" w:rsidR="00EB51C0" w:rsidRDefault="00EB51C0" w:rsidP="00EB51C0"/>
    <w:p w14:paraId="32EB7CE3" w14:textId="77777777" w:rsidR="00EB51C0" w:rsidRDefault="00EB51C0" w:rsidP="00EB51C0">
      <w:proofErr w:type="spellStart"/>
      <w:r>
        <w:t>Authorised</w:t>
      </w:r>
      <w:proofErr w:type="spellEnd"/>
      <w:r>
        <w:t xml:space="preserve"> Signatory</w:t>
      </w:r>
    </w:p>
    <w:p w14:paraId="0F22CD3C" w14:textId="77777777" w:rsidR="00EB51C0" w:rsidRDefault="00EB51C0" w:rsidP="00EB51C0">
      <w:r>
        <w:t>&lt;&lt;Member name&gt;&gt;</w:t>
      </w:r>
    </w:p>
    <w:p w14:paraId="45283630" w14:textId="77777777" w:rsidR="00EB51C0" w:rsidRPr="005A1608" w:rsidRDefault="00EB51C0" w:rsidP="00EB51C0">
      <w:r>
        <w:t>&lt;&lt;Member Code&gt;&gt;</w:t>
      </w:r>
    </w:p>
    <w:p w14:paraId="32B39C8A" w14:textId="77777777" w:rsidR="00EB51C0" w:rsidRPr="002E64D1" w:rsidRDefault="00EB51C0" w:rsidP="00EB51C0">
      <w:proofErr w:type="spellStart"/>
      <w:r>
        <w:t>Encl</w:t>
      </w:r>
      <w:proofErr w:type="spellEnd"/>
      <w:r>
        <w:t xml:space="preserve"> – as above</w:t>
      </w:r>
    </w:p>
    <w:p w14:paraId="2F893074" w14:textId="77777777" w:rsidR="00FF59AA" w:rsidRPr="00B960C0" w:rsidRDefault="00FF59AA" w:rsidP="00FF59AA">
      <w:pPr>
        <w:rPr>
          <w:lang w:val="x-none"/>
        </w:rPr>
      </w:pPr>
    </w:p>
    <w:p w14:paraId="3D148F35" w14:textId="77777777" w:rsidR="00FF59AA" w:rsidRPr="001773ED" w:rsidRDefault="00FF59AA" w:rsidP="00FF59AA">
      <w:pPr>
        <w:pStyle w:val="Heading1"/>
      </w:pPr>
      <w:bookmarkStart w:id="47" w:name="_Toc55566544"/>
      <w:r>
        <w:lastRenderedPageBreak/>
        <w:t>F</w:t>
      </w:r>
      <w:r w:rsidR="0053176D">
        <w:rPr>
          <w:lang w:val="en-US"/>
        </w:rPr>
        <w:t xml:space="preserve">ormat of covering letter for </w:t>
      </w:r>
      <w:r w:rsidR="00BE0AC1">
        <w:rPr>
          <w:lang w:val="en-US"/>
        </w:rPr>
        <w:t>ple</w:t>
      </w:r>
      <w:r w:rsidR="003305E4">
        <w:rPr>
          <w:lang w:val="en-US"/>
        </w:rPr>
        <w:t>d</w:t>
      </w:r>
      <w:r w:rsidR="00BE0AC1">
        <w:rPr>
          <w:lang w:val="en-US"/>
        </w:rPr>
        <w:t xml:space="preserve">ge </w:t>
      </w:r>
      <w:r w:rsidR="0053176D">
        <w:rPr>
          <w:lang w:val="en-US"/>
        </w:rPr>
        <w:t>through CDSL</w:t>
      </w:r>
      <w:bookmarkEnd w:id="47"/>
    </w:p>
    <w:p w14:paraId="58C6BF84" w14:textId="77777777" w:rsidR="00FF59AA" w:rsidRDefault="00FF59AA" w:rsidP="00FF59AA">
      <w:pPr>
        <w:pStyle w:val="ListParagraph"/>
        <w:ind w:left="360"/>
      </w:pPr>
    </w:p>
    <w:p w14:paraId="5BAE0DEF" w14:textId="77777777" w:rsidR="00FF59AA" w:rsidRDefault="00FF59AA" w:rsidP="00FF59AA">
      <w:pPr>
        <w:pStyle w:val="ListParagraph"/>
        <w:ind w:left="360"/>
      </w:pPr>
      <w:r>
        <w:t>To                                                                                                                              Date</w:t>
      </w:r>
    </w:p>
    <w:p w14:paraId="3F5961A4" w14:textId="77777777" w:rsidR="00FF59AA" w:rsidRDefault="00FF59AA" w:rsidP="00FF59AA">
      <w:pPr>
        <w:pStyle w:val="ListParagraph"/>
        <w:ind w:left="360"/>
      </w:pPr>
      <w:r>
        <w:t xml:space="preserve">NSE Clearing Ltd </w:t>
      </w:r>
    </w:p>
    <w:p w14:paraId="6303A5EB" w14:textId="77777777" w:rsidR="00FF59AA" w:rsidRDefault="00FF59AA" w:rsidP="00FF59AA">
      <w:pPr>
        <w:pStyle w:val="ListParagraph"/>
        <w:ind w:left="360"/>
      </w:pPr>
      <w:r>
        <w:t>Collaterals Department</w:t>
      </w:r>
    </w:p>
    <w:p w14:paraId="1E01244E" w14:textId="77777777" w:rsidR="00FF59AA" w:rsidRDefault="00FF59AA" w:rsidP="00FF59AA">
      <w:pPr>
        <w:pStyle w:val="ListParagraph"/>
        <w:ind w:left="360"/>
      </w:pPr>
      <w:r>
        <w:t>Capital Market Segment</w:t>
      </w:r>
    </w:p>
    <w:p w14:paraId="2CDA8872" w14:textId="77777777" w:rsidR="00FF59AA" w:rsidRDefault="00FF59AA" w:rsidP="00FF59AA">
      <w:pPr>
        <w:pStyle w:val="ListParagraph"/>
        <w:ind w:left="360"/>
      </w:pPr>
      <w:r>
        <w:t>Mumbai</w:t>
      </w:r>
    </w:p>
    <w:p w14:paraId="56B15B86" w14:textId="77777777" w:rsidR="00FF59AA" w:rsidRDefault="00FF59AA" w:rsidP="00FF59AA">
      <w:pPr>
        <w:pStyle w:val="ListParagraph"/>
        <w:ind w:left="360"/>
      </w:pPr>
    </w:p>
    <w:p w14:paraId="6D1102E9" w14:textId="77777777" w:rsidR="00FF59AA" w:rsidRPr="005A1608" w:rsidRDefault="00FF59AA" w:rsidP="00FF59AA">
      <w:pPr>
        <w:pStyle w:val="ListParagraph"/>
        <w:ind w:left="360"/>
        <w:rPr>
          <w:u w:val="single"/>
        </w:rPr>
      </w:pPr>
      <w:r w:rsidRPr="005A1608">
        <w:rPr>
          <w:u w:val="single"/>
        </w:rPr>
        <w:t>Sub: Registration for placing securities as collateral</w:t>
      </w:r>
    </w:p>
    <w:p w14:paraId="40A99FAD" w14:textId="77777777" w:rsidR="00FF59AA" w:rsidRDefault="00FF59AA" w:rsidP="00FF59AA">
      <w:pPr>
        <w:pStyle w:val="ListParagraph"/>
        <w:ind w:left="360"/>
      </w:pPr>
    </w:p>
    <w:p w14:paraId="465F9394" w14:textId="77777777" w:rsidR="00BD78D2" w:rsidRDefault="00BD78D2" w:rsidP="00BD78D2">
      <w:pPr>
        <w:pStyle w:val="ListParagraph"/>
        <w:ind w:left="360"/>
      </w:pPr>
      <w:r>
        <w:t>Dear Sir,</w:t>
      </w:r>
    </w:p>
    <w:p w14:paraId="5BAD6589" w14:textId="77777777" w:rsidR="00BD78D2" w:rsidRDefault="00BD78D2" w:rsidP="00BD78D2">
      <w:pPr>
        <w:pStyle w:val="ListParagraph"/>
        <w:ind w:left="360"/>
      </w:pPr>
    </w:p>
    <w:p w14:paraId="261D31A1" w14:textId="77777777" w:rsidR="00BD78D2" w:rsidRDefault="00BD78D2" w:rsidP="00275382">
      <w:pPr>
        <w:pStyle w:val="ListParagraph"/>
        <w:numPr>
          <w:ilvl w:val="0"/>
          <w:numId w:val="33"/>
        </w:numPr>
        <w:autoSpaceDN/>
        <w:spacing w:after="200" w:line="276" w:lineRule="auto"/>
        <w:jc w:val="both"/>
      </w:pPr>
      <w:r>
        <w:t xml:space="preserve">We &lt;&lt;member name&gt;&gt; (Member Code) are clearing member in </w:t>
      </w:r>
      <w:r w:rsidR="00712722">
        <w:t xml:space="preserve">Capital Market </w:t>
      </w:r>
      <w:r>
        <w:t xml:space="preserve">Segment and would wish to avail the facility to place securities as collaterals in </w:t>
      </w:r>
      <w:r w:rsidR="00712722">
        <w:t xml:space="preserve">Capital Market </w:t>
      </w:r>
      <w:r>
        <w:t>Segment</w:t>
      </w:r>
      <w:r w:rsidRPr="005017E0">
        <w:t xml:space="preserve"> </w:t>
      </w:r>
      <w:r>
        <w:t xml:space="preserve">from our below-mentioned depository account </w:t>
      </w:r>
    </w:p>
    <w:p w14:paraId="4905C6CD" w14:textId="77777777" w:rsidR="00BD78D2" w:rsidRDefault="00BD78D2" w:rsidP="00275382">
      <w:pPr>
        <w:pStyle w:val="ListParagraph"/>
        <w:numPr>
          <w:ilvl w:val="0"/>
          <w:numId w:val="33"/>
        </w:numPr>
        <w:autoSpaceDN/>
        <w:spacing w:after="200" w:line="276" w:lineRule="auto"/>
      </w:pPr>
      <w:r>
        <w:t>Details of depository account</w:t>
      </w:r>
    </w:p>
    <w:tbl>
      <w:tblPr>
        <w:tblW w:w="0" w:type="auto"/>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142"/>
      </w:tblGrid>
      <w:tr w:rsidR="00BD78D2" w14:paraId="6A298EF8" w14:textId="77777777" w:rsidTr="008B2EF2">
        <w:tc>
          <w:tcPr>
            <w:tcW w:w="3104" w:type="dxa"/>
            <w:shd w:val="clear" w:color="auto" w:fill="auto"/>
          </w:tcPr>
          <w:p w14:paraId="7DA89417" w14:textId="77777777" w:rsidR="00BD78D2" w:rsidRDefault="00BD78D2" w:rsidP="008B2EF2">
            <w:pPr>
              <w:pStyle w:val="ListParagraph"/>
              <w:ind w:left="0"/>
            </w:pPr>
            <w:r>
              <w:t>DP Name</w:t>
            </w:r>
          </w:p>
        </w:tc>
        <w:tc>
          <w:tcPr>
            <w:tcW w:w="3142" w:type="dxa"/>
            <w:shd w:val="clear" w:color="auto" w:fill="auto"/>
          </w:tcPr>
          <w:p w14:paraId="47462C98" w14:textId="77777777" w:rsidR="00BD78D2" w:rsidRDefault="00BD78D2" w:rsidP="008B2EF2">
            <w:pPr>
              <w:pStyle w:val="ListParagraph"/>
              <w:ind w:left="0"/>
            </w:pPr>
            <w:r>
              <w:t>Beneficiary account</w:t>
            </w:r>
          </w:p>
        </w:tc>
      </w:tr>
      <w:tr w:rsidR="00BD78D2" w14:paraId="27031EC6" w14:textId="77777777" w:rsidTr="008B2EF2">
        <w:tc>
          <w:tcPr>
            <w:tcW w:w="3104" w:type="dxa"/>
            <w:shd w:val="clear" w:color="auto" w:fill="auto"/>
          </w:tcPr>
          <w:p w14:paraId="575EB26F" w14:textId="77777777" w:rsidR="00BD78D2" w:rsidRDefault="00BD78D2" w:rsidP="008B2EF2">
            <w:pPr>
              <w:pStyle w:val="ListParagraph"/>
              <w:ind w:left="0"/>
            </w:pPr>
          </w:p>
        </w:tc>
        <w:tc>
          <w:tcPr>
            <w:tcW w:w="3142" w:type="dxa"/>
            <w:shd w:val="clear" w:color="auto" w:fill="auto"/>
          </w:tcPr>
          <w:p w14:paraId="66F02D34" w14:textId="77777777" w:rsidR="00BD78D2" w:rsidRDefault="00BD78D2" w:rsidP="008B2EF2">
            <w:pPr>
              <w:pStyle w:val="ListParagraph"/>
              <w:ind w:left="0"/>
            </w:pPr>
          </w:p>
        </w:tc>
      </w:tr>
    </w:tbl>
    <w:p w14:paraId="3DC06793" w14:textId="77777777" w:rsidR="00BD78D2" w:rsidRDefault="00BD78D2" w:rsidP="00BD78D2">
      <w:pPr>
        <w:pStyle w:val="ListParagraph"/>
        <w:ind w:left="360"/>
      </w:pPr>
    </w:p>
    <w:p w14:paraId="19523D7C" w14:textId="77777777" w:rsidR="00FF59AA" w:rsidRDefault="00FF59AA" w:rsidP="00275382">
      <w:pPr>
        <w:pStyle w:val="ListParagraph"/>
        <w:numPr>
          <w:ilvl w:val="0"/>
          <w:numId w:val="33"/>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FF59AA" w14:paraId="55B970DE" w14:textId="77777777" w:rsidTr="008B2EF2">
        <w:tc>
          <w:tcPr>
            <w:tcW w:w="4915" w:type="dxa"/>
            <w:shd w:val="clear" w:color="auto" w:fill="auto"/>
          </w:tcPr>
          <w:p w14:paraId="030D71AD" w14:textId="77777777" w:rsidR="00FF59AA" w:rsidRDefault="00FF59AA" w:rsidP="008B2EF2">
            <w:pPr>
              <w:pStyle w:val="ListParagraph"/>
              <w:ind w:left="0"/>
            </w:pPr>
            <w:r>
              <w:t>Deposit Type</w:t>
            </w:r>
          </w:p>
        </w:tc>
        <w:tc>
          <w:tcPr>
            <w:tcW w:w="4916" w:type="dxa"/>
            <w:shd w:val="clear" w:color="auto" w:fill="auto"/>
          </w:tcPr>
          <w:p w14:paraId="35CEB318" w14:textId="77777777" w:rsidR="00FF59AA" w:rsidRDefault="00FF59AA" w:rsidP="008B2EF2">
            <w:pPr>
              <w:pStyle w:val="ListParagraph"/>
              <w:ind w:left="0"/>
            </w:pPr>
            <w:r>
              <w:t>Please mark “Y” or “N”</w:t>
            </w:r>
          </w:p>
        </w:tc>
      </w:tr>
      <w:tr w:rsidR="00FF59AA" w14:paraId="0E7DF84F" w14:textId="77777777" w:rsidTr="008B2EF2">
        <w:tc>
          <w:tcPr>
            <w:tcW w:w="4915" w:type="dxa"/>
            <w:shd w:val="clear" w:color="auto" w:fill="auto"/>
          </w:tcPr>
          <w:p w14:paraId="462BDAA0" w14:textId="77777777" w:rsidR="00FF59AA" w:rsidRDefault="00FF59AA" w:rsidP="008B2EF2">
            <w:pPr>
              <w:pStyle w:val="ListParagraph"/>
              <w:ind w:left="0"/>
            </w:pPr>
            <w:r>
              <w:t>Security Deposit</w:t>
            </w:r>
          </w:p>
        </w:tc>
        <w:tc>
          <w:tcPr>
            <w:tcW w:w="4916" w:type="dxa"/>
            <w:shd w:val="clear" w:color="auto" w:fill="auto"/>
          </w:tcPr>
          <w:p w14:paraId="1B6F0E22" w14:textId="77777777" w:rsidR="00FF59AA" w:rsidRDefault="00FF59AA" w:rsidP="008B2EF2">
            <w:pPr>
              <w:pStyle w:val="ListParagraph"/>
              <w:ind w:left="0"/>
            </w:pPr>
          </w:p>
        </w:tc>
      </w:tr>
      <w:tr w:rsidR="00FF59AA" w14:paraId="663A4192" w14:textId="77777777" w:rsidTr="008B2EF2">
        <w:tc>
          <w:tcPr>
            <w:tcW w:w="4915" w:type="dxa"/>
            <w:shd w:val="clear" w:color="auto" w:fill="auto"/>
          </w:tcPr>
          <w:p w14:paraId="11ABACE5" w14:textId="77777777" w:rsidR="00FF59AA" w:rsidRDefault="00FF59AA" w:rsidP="008B2EF2">
            <w:pPr>
              <w:pStyle w:val="ListParagraph"/>
              <w:ind w:left="0"/>
            </w:pPr>
            <w:r>
              <w:t>Margin Deposit</w:t>
            </w:r>
          </w:p>
        </w:tc>
        <w:tc>
          <w:tcPr>
            <w:tcW w:w="4916" w:type="dxa"/>
            <w:shd w:val="clear" w:color="auto" w:fill="auto"/>
          </w:tcPr>
          <w:p w14:paraId="02147788" w14:textId="77777777" w:rsidR="00FF59AA" w:rsidRDefault="00FF59AA" w:rsidP="008B2EF2">
            <w:pPr>
              <w:pStyle w:val="ListParagraph"/>
              <w:ind w:left="0"/>
            </w:pPr>
          </w:p>
        </w:tc>
      </w:tr>
    </w:tbl>
    <w:p w14:paraId="63F25B7A" w14:textId="77777777" w:rsidR="00FF59AA" w:rsidRDefault="00FF59AA" w:rsidP="00FF59AA">
      <w:pPr>
        <w:pStyle w:val="ListParagraph"/>
        <w:ind w:left="360"/>
      </w:pPr>
    </w:p>
    <w:p w14:paraId="63AC3534" w14:textId="77777777" w:rsidR="00FF59AA" w:rsidRDefault="00FF59AA" w:rsidP="00275382">
      <w:pPr>
        <w:pStyle w:val="ListParagraph"/>
        <w:numPr>
          <w:ilvl w:val="0"/>
          <w:numId w:val="33"/>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 xml:space="preserve">g securities in </w:t>
      </w:r>
      <w:proofErr w:type="spellStart"/>
      <w:r>
        <w:t>favour</w:t>
      </w:r>
      <w:proofErr w:type="spellEnd"/>
      <w:r>
        <w:t xml:space="preserve"> of NSE Clearing Ltd (NCL)</w:t>
      </w:r>
    </w:p>
    <w:p w14:paraId="6081FC95" w14:textId="77777777" w:rsidR="00FF59AA" w:rsidRDefault="00FF59AA" w:rsidP="00275382">
      <w:pPr>
        <w:pStyle w:val="ListParagraph"/>
        <w:numPr>
          <w:ilvl w:val="0"/>
          <w:numId w:val="33"/>
        </w:numPr>
        <w:autoSpaceDN/>
        <w:spacing w:after="200" w:line="276" w:lineRule="auto"/>
      </w:pPr>
      <w:r>
        <w:t>Following documents are enclosed herewith</w:t>
      </w:r>
    </w:p>
    <w:p w14:paraId="75C3C128" w14:textId="77777777" w:rsidR="00FF59AA" w:rsidRDefault="00FF59AA" w:rsidP="00275382">
      <w:pPr>
        <w:pStyle w:val="ListParagraph"/>
        <w:numPr>
          <w:ilvl w:val="0"/>
          <w:numId w:val="37"/>
        </w:numPr>
        <w:autoSpaceDN/>
        <w:spacing w:after="200" w:line="276" w:lineRule="auto"/>
      </w:pPr>
      <w:r>
        <w:t>Client master for above mentioned depository account</w:t>
      </w:r>
    </w:p>
    <w:p w14:paraId="71D62459" w14:textId="77777777" w:rsidR="00FF59AA" w:rsidRDefault="00FF59AA" w:rsidP="00275382">
      <w:pPr>
        <w:pStyle w:val="ListParagraph"/>
        <w:numPr>
          <w:ilvl w:val="0"/>
          <w:numId w:val="37"/>
        </w:numPr>
        <w:autoSpaceDN/>
        <w:spacing w:after="200" w:line="276" w:lineRule="auto"/>
      </w:pPr>
      <w:r>
        <w:t xml:space="preserve">Pledge deed for security deposit </w:t>
      </w:r>
      <w:r w:rsidRPr="005A1608">
        <w:rPr>
          <w:i/>
        </w:rPr>
        <w:t>(Strike out if not applicable)</w:t>
      </w:r>
    </w:p>
    <w:p w14:paraId="3F3D5E3F" w14:textId="77777777" w:rsidR="00FF59AA" w:rsidRPr="006C488F" w:rsidRDefault="00FF59AA" w:rsidP="00275382">
      <w:pPr>
        <w:pStyle w:val="ListParagraph"/>
        <w:numPr>
          <w:ilvl w:val="0"/>
          <w:numId w:val="37"/>
        </w:numPr>
        <w:autoSpaceDN/>
        <w:spacing w:after="200" w:line="276" w:lineRule="auto"/>
      </w:pPr>
      <w:r>
        <w:t xml:space="preserve">Pledge deed for margin deposit </w:t>
      </w:r>
      <w:r w:rsidRPr="005A1608">
        <w:rPr>
          <w:i/>
        </w:rPr>
        <w:t>(Strike out if not applicable)</w:t>
      </w:r>
    </w:p>
    <w:p w14:paraId="305570BA" w14:textId="77777777" w:rsidR="006C488F" w:rsidRDefault="006C488F" w:rsidP="00275382">
      <w:pPr>
        <w:pStyle w:val="ListParagraph"/>
        <w:numPr>
          <w:ilvl w:val="0"/>
          <w:numId w:val="37"/>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8D2613E" w14:textId="77777777" w:rsidR="00FF59AA" w:rsidRPr="005A1608" w:rsidRDefault="00FF59AA" w:rsidP="00275382">
      <w:pPr>
        <w:pStyle w:val="ListParagraph"/>
        <w:numPr>
          <w:ilvl w:val="0"/>
          <w:numId w:val="33"/>
        </w:numPr>
        <w:autoSpaceDN/>
        <w:spacing w:after="200" w:line="276" w:lineRule="auto"/>
      </w:pPr>
      <w:r w:rsidRPr="005A1608">
        <w:t>We further hereby undertake to abide by such other or further guidelines / instructions as may be communicated / prescribed by NCL from time to time.</w:t>
      </w:r>
    </w:p>
    <w:p w14:paraId="19E960EA" w14:textId="77777777" w:rsidR="00FF59AA" w:rsidRPr="005A1608" w:rsidRDefault="00FF59AA" w:rsidP="00FF59AA">
      <w:r w:rsidRPr="005A1608">
        <w:t>Yours faithfully</w:t>
      </w:r>
    </w:p>
    <w:p w14:paraId="2937BF3C" w14:textId="77777777" w:rsidR="00FF59AA" w:rsidRDefault="00FF59AA" w:rsidP="00FF59AA"/>
    <w:p w14:paraId="5AB02C8C" w14:textId="77777777" w:rsidR="00FF59AA" w:rsidRDefault="00FF59AA" w:rsidP="00FF59AA">
      <w:proofErr w:type="spellStart"/>
      <w:r>
        <w:t>Authorised</w:t>
      </w:r>
      <w:proofErr w:type="spellEnd"/>
      <w:r>
        <w:t xml:space="preserve"> Signatory</w:t>
      </w:r>
    </w:p>
    <w:p w14:paraId="33A9E933" w14:textId="77777777" w:rsidR="00FF59AA" w:rsidRDefault="00FF59AA" w:rsidP="00FF59AA">
      <w:r>
        <w:t>&lt;&lt;Member name&gt;&gt;</w:t>
      </w:r>
    </w:p>
    <w:p w14:paraId="18642A6A" w14:textId="77777777" w:rsidR="00FF59AA" w:rsidRPr="005A1608" w:rsidRDefault="00FF59AA" w:rsidP="00FF59AA">
      <w:r>
        <w:t>&lt;&lt;Member Code&gt;&gt;</w:t>
      </w:r>
    </w:p>
    <w:p w14:paraId="55BBD2AA" w14:textId="77777777" w:rsidR="00FF59AA" w:rsidRDefault="00FF59AA" w:rsidP="00FF59AA">
      <w:proofErr w:type="spellStart"/>
      <w:r>
        <w:t>Encl</w:t>
      </w:r>
      <w:proofErr w:type="spellEnd"/>
      <w:r>
        <w:t xml:space="preserve"> – as above</w:t>
      </w:r>
    </w:p>
    <w:p w14:paraId="218D9967" w14:textId="77777777" w:rsidR="00BE0AC1" w:rsidRDefault="00BE0AC1" w:rsidP="00FF59AA"/>
    <w:p w14:paraId="5042CF7F" w14:textId="77777777" w:rsidR="00BE0AC1" w:rsidRPr="001773ED" w:rsidRDefault="00BE0AC1" w:rsidP="00BE0AC1">
      <w:pPr>
        <w:pStyle w:val="Heading1"/>
      </w:pPr>
      <w:bookmarkStart w:id="48" w:name="_Toc55566545"/>
      <w:bookmarkStart w:id="49" w:name="_Hlk56001119"/>
      <w:r>
        <w:lastRenderedPageBreak/>
        <w:t>F</w:t>
      </w:r>
      <w:r>
        <w:rPr>
          <w:lang w:val="en-US"/>
        </w:rPr>
        <w:t xml:space="preserve">ormat of covering letter for </w:t>
      </w:r>
      <w:r w:rsidR="003305E4">
        <w:rPr>
          <w:lang w:val="en-US"/>
        </w:rPr>
        <w:t xml:space="preserve">Margin </w:t>
      </w:r>
      <w:r>
        <w:rPr>
          <w:lang w:val="en-US"/>
        </w:rPr>
        <w:t>ple</w:t>
      </w:r>
      <w:r w:rsidR="003305E4">
        <w:rPr>
          <w:lang w:val="en-US"/>
        </w:rPr>
        <w:t>d</w:t>
      </w:r>
      <w:r>
        <w:rPr>
          <w:lang w:val="en-US"/>
        </w:rPr>
        <w:t>ge</w:t>
      </w:r>
      <w:bookmarkEnd w:id="48"/>
      <w:r>
        <w:rPr>
          <w:lang w:val="en-US"/>
        </w:rPr>
        <w:t xml:space="preserve"> </w:t>
      </w:r>
    </w:p>
    <w:bookmarkEnd w:id="49"/>
    <w:p w14:paraId="2E1F1521" w14:textId="77777777" w:rsidR="00BE0AC1" w:rsidRDefault="00BE0AC1" w:rsidP="00BE0AC1">
      <w:pPr>
        <w:pStyle w:val="ListParagraph"/>
        <w:ind w:left="360"/>
      </w:pPr>
    </w:p>
    <w:p w14:paraId="797A4C3B" w14:textId="77777777" w:rsidR="00BE0AC1" w:rsidRPr="00296170" w:rsidRDefault="00BE0AC1" w:rsidP="00BE0AC1">
      <w:pPr>
        <w:pStyle w:val="ListParagraph"/>
        <w:ind w:left="360"/>
      </w:pPr>
      <w:r w:rsidRPr="00296170">
        <w:t>To                                                                                                                              Date</w:t>
      </w:r>
    </w:p>
    <w:p w14:paraId="63CB6AF1" w14:textId="77777777" w:rsidR="00BE0AC1" w:rsidRPr="00296170" w:rsidRDefault="00BE0AC1" w:rsidP="00BE0AC1">
      <w:pPr>
        <w:pStyle w:val="ListParagraph"/>
        <w:ind w:left="360"/>
      </w:pPr>
      <w:r w:rsidRPr="00296170">
        <w:t xml:space="preserve">NSE Clearing Ltd </w:t>
      </w:r>
    </w:p>
    <w:p w14:paraId="0DD294F8" w14:textId="77777777" w:rsidR="00BE0AC1" w:rsidRPr="00296170" w:rsidRDefault="00BE0AC1" w:rsidP="00BE0AC1">
      <w:pPr>
        <w:pStyle w:val="ListParagraph"/>
        <w:ind w:left="360"/>
      </w:pPr>
      <w:r w:rsidRPr="00296170">
        <w:t>Collaterals Department</w:t>
      </w:r>
    </w:p>
    <w:p w14:paraId="62A99368" w14:textId="77777777" w:rsidR="00BE0AC1" w:rsidRPr="00296170" w:rsidRDefault="00BE0AC1" w:rsidP="00BE0AC1">
      <w:pPr>
        <w:pStyle w:val="ListParagraph"/>
        <w:ind w:left="360"/>
      </w:pPr>
      <w:r w:rsidRPr="00296170">
        <w:t>Capital Market Segment</w:t>
      </w:r>
    </w:p>
    <w:p w14:paraId="1E88E828" w14:textId="77777777" w:rsidR="00BE0AC1" w:rsidRPr="00296170" w:rsidRDefault="00BE0AC1" w:rsidP="00BE0AC1">
      <w:pPr>
        <w:pStyle w:val="ListParagraph"/>
        <w:ind w:left="360"/>
      </w:pPr>
      <w:r w:rsidRPr="00296170">
        <w:t>Mumbai</w:t>
      </w:r>
    </w:p>
    <w:p w14:paraId="053F052D" w14:textId="77777777" w:rsidR="00BE0AC1" w:rsidRPr="00296170" w:rsidRDefault="00BE0AC1" w:rsidP="00BE0AC1">
      <w:pPr>
        <w:pStyle w:val="ListParagraph"/>
        <w:ind w:left="360"/>
      </w:pPr>
    </w:p>
    <w:p w14:paraId="5DB63D21" w14:textId="77777777" w:rsidR="00BE0AC1" w:rsidRPr="00296170" w:rsidRDefault="00BE0AC1" w:rsidP="00BE0AC1">
      <w:pPr>
        <w:pStyle w:val="ListParagraph"/>
        <w:ind w:left="360"/>
        <w:rPr>
          <w:u w:val="single"/>
        </w:rPr>
      </w:pPr>
      <w:bookmarkStart w:id="50" w:name="_Hlk56001197"/>
      <w:r w:rsidRPr="00296170">
        <w:rPr>
          <w:u w:val="single"/>
        </w:rPr>
        <w:t>Sub: Registration for placing securities using margin pledge facility</w:t>
      </w:r>
    </w:p>
    <w:p w14:paraId="3353F427" w14:textId="77777777" w:rsidR="00BE0AC1" w:rsidRPr="00296170" w:rsidRDefault="00BE0AC1" w:rsidP="00BE0AC1">
      <w:pPr>
        <w:pStyle w:val="ListParagraph"/>
        <w:ind w:left="360"/>
      </w:pPr>
    </w:p>
    <w:p w14:paraId="36CA5BDA" w14:textId="77777777" w:rsidR="00BE0AC1" w:rsidRPr="00296170" w:rsidRDefault="00BE0AC1" w:rsidP="00BE0AC1">
      <w:pPr>
        <w:pStyle w:val="ListParagraph"/>
        <w:ind w:left="360"/>
      </w:pPr>
      <w:r w:rsidRPr="00296170">
        <w:t>Dear Sir,</w:t>
      </w:r>
    </w:p>
    <w:p w14:paraId="0C329251" w14:textId="77777777" w:rsidR="00BE0AC1" w:rsidRPr="00296170" w:rsidRDefault="00BE0AC1" w:rsidP="00BE0AC1">
      <w:pPr>
        <w:pStyle w:val="ListParagraph"/>
        <w:ind w:left="360"/>
      </w:pPr>
    </w:p>
    <w:p w14:paraId="0B23D1EB" w14:textId="77777777" w:rsidR="00BE0AC1" w:rsidRPr="00296170" w:rsidRDefault="00BE0AC1" w:rsidP="00593C6E">
      <w:pPr>
        <w:pStyle w:val="ListParagraph"/>
        <w:numPr>
          <w:ilvl w:val="0"/>
          <w:numId w:val="40"/>
        </w:numPr>
        <w:autoSpaceDN/>
        <w:spacing w:after="200" w:line="276" w:lineRule="auto"/>
        <w:jc w:val="both"/>
      </w:pPr>
      <w:r w:rsidRPr="00296170">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296170" w:rsidRDefault="00BE0AC1" w:rsidP="00593C6E">
      <w:pPr>
        <w:pStyle w:val="ListParagraph"/>
        <w:numPr>
          <w:ilvl w:val="0"/>
          <w:numId w:val="40"/>
        </w:numPr>
        <w:autoSpaceDN/>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296170" w14:paraId="6920F376" w14:textId="77777777" w:rsidTr="00BE0AC1">
        <w:tc>
          <w:tcPr>
            <w:tcW w:w="3277" w:type="dxa"/>
            <w:shd w:val="clear" w:color="auto" w:fill="auto"/>
          </w:tcPr>
          <w:p w14:paraId="3A60F31D" w14:textId="77777777" w:rsidR="00BE0AC1" w:rsidRPr="00296170" w:rsidRDefault="00BE0AC1" w:rsidP="008B09FC">
            <w:pPr>
              <w:pStyle w:val="ListParagraph"/>
              <w:ind w:left="0"/>
            </w:pPr>
            <w:r w:rsidRPr="00296170">
              <w:t>DP ID</w:t>
            </w:r>
          </w:p>
        </w:tc>
        <w:tc>
          <w:tcPr>
            <w:tcW w:w="3277" w:type="dxa"/>
            <w:shd w:val="clear" w:color="auto" w:fill="auto"/>
          </w:tcPr>
          <w:p w14:paraId="345B6FA2" w14:textId="77777777" w:rsidR="00BE0AC1" w:rsidRPr="00296170" w:rsidRDefault="00BE0AC1" w:rsidP="008B09FC">
            <w:pPr>
              <w:pStyle w:val="ListParagraph"/>
              <w:ind w:left="0"/>
            </w:pPr>
            <w:r w:rsidRPr="00296170">
              <w:t>DP Name</w:t>
            </w:r>
          </w:p>
        </w:tc>
        <w:tc>
          <w:tcPr>
            <w:tcW w:w="3277" w:type="dxa"/>
            <w:shd w:val="clear" w:color="auto" w:fill="auto"/>
          </w:tcPr>
          <w:p w14:paraId="32D67A5C" w14:textId="77777777" w:rsidR="00BE0AC1" w:rsidRPr="00296170" w:rsidRDefault="00BE0AC1" w:rsidP="008B09FC">
            <w:pPr>
              <w:pStyle w:val="ListParagraph"/>
              <w:ind w:left="0"/>
            </w:pPr>
            <w:r w:rsidRPr="00296170">
              <w:t>Beneficiary account</w:t>
            </w:r>
          </w:p>
        </w:tc>
      </w:tr>
      <w:tr w:rsidR="00BE0AC1" w:rsidRPr="00296170" w14:paraId="29B64E8B" w14:textId="77777777" w:rsidTr="00BE0AC1">
        <w:tc>
          <w:tcPr>
            <w:tcW w:w="3277" w:type="dxa"/>
            <w:shd w:val="clear" w:color="auto" w:fill="auto"/>
          </w:tcPr>
          <w:p w14:paraId="3028E01E" w14:textId="77777777" w:rsidR="00BE0AC1" w:rsidRPr="00296170" w:rsidRDefault="00BE0AC1" w:rsidP="008B09FC">
            <w:pPr>
              <w:pStyle w:val="ListParagraph"/>
              <w:ind w:left="0"/>
            </w:pPr>
          </w:p>
        </w:tc>
        <w:tc>
          <w:tcPr>
            <w:tcW w:w="3277" w:type="dxa"/>
            <w:shd w:val="clear" w:color="auto" w:fill="auto"/>
          </w:tcPr>
          <w:p w14:paraId="2B2AA81B" w14:textId="77777777" w:rsidR="00BE0AC1" w:rsidRPr="00296170" w:rsidRDefault="00BE0AC1" w:rsidP="008B09FC">
            <w:pPr>
              <w:pStyle w:val="ListParagraph"/>
              <w:ind w:left="0"/>
            </w:pPr>
          </w:p>
        </w:tc>
        <w:tc>
          <w:tcPr>
            <w:tcW w:w="3277" w:type="dxa"/>
            <w:shd w:val="clear" w:color="auto" w:fill="auto"/>
          </w:tcPr>
          <w:p w14:paraId="1E7FD90B" w14:textId="77777777" w:rsidR="00BE0AC1" w:rsidRPr="00296170" w:rsidRDefault="00BE0AC1" w:rsidP="008B09FC">
            <w:pPr>
              <w:pStyle w:val="ListParagraph"/>
              <w:ind w:left="0"/>
            </w:pPr>
          </w:p>
        </w:tc>
      </w:tr>
    </w:tbl>
    <w:p w14:paraId="51EFF247" w14:textId="77777777" w:rsidR="00BE0AC1" w:rsidRPr="00296170" w:rsidRDefault="00BE0AC1" w:rsidP="00BE0AC1">
      <w:pPr>
        <w:pStyle w:val="ListParagraph"/>
        <w:ind w:left="360"/>
      </w:pPr>
    </w:p>
    <w:p w14:paraId="7D2E6814" w14:textId="77777777" w:rsidR="00BE0AC1" w:rsidRDefault="00BE0AC1" w:rsidP="00593C6E">
      <w:pPr>
        <w:pStyle w:val="ListParagraph"/>
        <w:numPr>
          <w:ilvl w:val="0"/>
          <w:numId w:val="40"/>
        </w:numPr>
        <w:autoSpaceDN/>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785BC2BF" w14:textId="77777777" w:rsidR="00BE0AC1" w:rsidRPr="00296170" w:rsidRDefault="00BE0AC1" w:rsidP="00593C6E">
      <w:pPr>
        <w:pStyle w:val="ListParagraph"/>
        <w:numPr>
          <w:ilvl w:val="0"/>
          <w:numId w:val="40"/>
        </w:numPr>
        <w:autoSpaceDN/>
        <w:spacing w:after="200" w:line="276" w:lineRule="auto"/>
      </w:pPr>
      <w:r w:rsidRPr="00296170">
        <w:t>Following documents are enclosed herewith</w:t>
      </w:r>
    </w:p>
    <w:p w14:paraId="734B0069" w14:textId="77777777" w:rsidR="00BE0AC1" w:rsidRPr="00296170" w:rsidRDefault="00BE0AC1" w:rsidP="00593C6E">
      <w:pPr>
        <w:pStyle w:val="ListParagraph"/>
        <w:numPr>
          <w:ilvl w:val="0"/>
          <w:numId w:val="41"/>
        </w:numPr>
        <w:autoSpaceDN/>
        <w:spacing w:after="200" w:line="276" w:lineRule="auto"/>
      </w:pPr>
      <w:r w:rsidRPr="00296170">
        <w:t>Client master for above mentioned depository account</w:t>
      </w:r>
    </w:p>
    <w:p w14:paraId="1F5BB30F" w14:textId="77777777" w:rsidR="00BE0AC1" w:rsidRPr="00296170" w:rsidRDefault="00BE0AC1" w:rsidP="00593C6E">
      <w:pPr>
        <w:pStyle w:val="ListParagraph"/>
        <w:numPr>
          <w:ilvl w:val="0"/>
          <w:numId w:val="41"/>
        </w:numPr>
        <w:autoSpaceDN/>
        <w:spacing w:after="200" w:line="276" w:lineRule="auto"/>
      </w:pPr>
      <w:r w:rsidRPr="00296170">
        <w:t xml:space="preserve">Pledge deed for margin deposit </w:t>
      </w:r>
    </w:p>
    <w:p w14:paraId="1BF1041E" w14:textId="77777777" w:rsidR="00BE0AC1" w:rsidRPr="00296170" w:rsidRDefault="00BE0AC1" w:rsidP="00593C6E">
      <w:pPr>
        <w:pStyle w:val="ListParagraph"/>
        <w:numPr>
          <w:ilvl w:val="0"/>
          <w:numId w:val="41"/>
        </w:numPr>
        <w:autoSpaceDN/>
        <w:spacing w:after="200" w:line="276" w:lineRule="auto"/>
      </w:pPr>
      <w:r>
        <w:rPr>
          <w:color w:val="000000"/>
        </w:rPr>
        <w:t xml:space="preserve">Copy of Board Resolution with </w:t>
      </w:r>
      <w:r w:rsidRPr="00296170">
        <w:rPr>
          <w:color w:val="000000"/>
        </w:rPr>
        <w:t>List of authorized signatories who are authorized to sign deed of pledge</w:t>
      </w:r>
    </w:p>
    <w:p w14:paraId="0837B92F" w14:textId="77777777" w:rsidR="00BE0AC1" w:rsidRPr="00296170" w:rsidRDefault="00BE0AC1" w:rsidP="00593C6E">
      <w:pPr>
        <w:pStyle w:val="ListParagraph"/>
        <w:numPr>
          <w:ilvl w:val="0"/>
          <w:numId w:val="40"/>
        </w:numPr>
        <w:autoSpaceDN/>
        <w:spacing w:after="200" w:line="276" w:lineRule="auto"/>
      </w:pPr>
      <w:r w:rsidRPr="00296170">
        <w:t>We further hereby undertake to abide by such other or further guidelines / instructions as may be communicated / prescribed by NCL from time to time.</w:t>
      </w:r>
    </w:p>
    <w:p w14:paraId="5CC80216" w14:textId="77777777" w:rsidR="00BE0AC1" w:rsidRPr="00296170" w:rsidRDefault="00BE0AC1" w:rsidP="00BE0AC1">
      <w:r w:rsidRPr="00296170">
        <w:t>Yours faithfully</w:t>
      </w:r>
    </w:p>
    <w:p w14:paraId="0004E0CF" w14:textId="77777777" w:rsidR="00BE0AC1" w:rsidRPr="00296170" w:rsidRDefault="00BE0AC1" w:rsidP="00BE0AC1">
      <w:proofErr w:type="spellStart"/>
      <w:r w:rsidRPr="00296170">
        <w:t>Authorised</w:t>
      </w:r>
      <w:proofErr w:type="spellEnd"/>
      <w:r w:rsidRPr="00296170">
        <w:t xml:space="preserve"> Signatory</w:t>
      </w:r>
    </w:p>
    <w:p w14:paraId="56311E5E" w14:textId="77777777" w:rsidR="00BE0AC1" w:rsidRPr="00296170" w:rsidRDefault="00BE0AC1" w:rsidP="00BE0AC1">
      <w:r w:rsidRPr="00296170">
        <w:t>&lt;&lt;Member name&gt;&gt;</w:t>
      </w:r>
    </w:p>
    <w:p w14:paraId="3566ECB1" w14:textId="77777777" w:rsidR="00BE0AC1" w:rsidRPr="00296170" w:rsidRDefault="00BE0AC1" w:rsidP="00BE0AC1">
      <w:r w:rsidRPr="00296170">
        <w:t>&lt;&lt;Member Code&gt;&gt;</w:t>
      </w:r>
    </w:p>
    <w:p w14:paraId="48932342" w14:textId="77777777" w:rsidR="00BE0AC1" w:rsidRPr="00B41F44" w:rsidRDefault="00BE0AC1" w:rsidP="00BE0AC1">
      <w:proofErr w:type="spellStart"/>
      <w:r w:rsidRPr="00296170">
        <w:t>Encl</w:t>
      </w:r>
      <w:proofErr w:type="spellEnd"/>
      <w:r w:rsidRPr="00296170">
        <w:t xml:space="preserve"> – as above</w:t>
      </w:r>
    </w:p>
    <w:bookmarkEnd w:id="50"/>
    <w:p w14:paraId="4FBC7677" w14:textId="77777777" w:rsidR="00BE0AC1" w:rsidRPr="002E64D1" w:rsidRDefault="00BE0AC1" w:rsidP="00BE0AC1"/>
    <w:p w14:paraId="0C1984C2" w14:textId="77777777" w:rsidR="005B0591" w:rsidRPr="001773ED" w:rsidRDefault="005B0591" w:rsidP="00AF58DA">
      <w:pPr>
        <w:pStyle w:val="Heading1"/>
      </w:pPr>
      <w:bookmarkStart w:id="51" w:name="_Toc55566478"/>
      <w:bookmarkStart w:id="52" w:name="_Toc55566546"/>
      <w:bookmarkStart w:id="53" w:name="_Toc55566479"/>
      <w:bookmarkStart w:id="54" w:name="_Toc55566547"/>
      <w:bookmarkStart w:id="55" w:name="_Toc55566480"/>
      <w:bookmarkStart w:id="56" w:name="_Toc55566548"/>
      <w:bookmarkStart w:id="57" w:name="_Toc528589260"/>
      <w:bookmarkStart w:id="58" w:name="_Toc528589606"/>
      <w:bookmarkStart w:id="59" w:name="_Toc528589951"/>
      <w:bookmarkStart w:id="60" w:name="_Toc528590296"/>
      <w:bookmarkStart w:id="61" w:name="_Toc528590641"/>
      <w:bookmarkStart w:id="62" w:name="_Toc528590986"/>
      <w:bookmarkStart w:id="63" w:name="_Toc528591331"/>
      <w:bookmarkStart w:id="64" w:name="_Toc528591676"/>
      <w:bookmarkStart w:id="65" w:name="_Toc528592021"/>
      <w:bookmarkStart w:id="66" w:name="_Toc528592366"/>
      <w:bookmarkStart w:id="67" w:name="_Toc528592710"/>
      <w:bookmarkStart w:id="68" w:name="_Toc528593055"/>
      <w:bookmarkStart w:id="69" w:name="_Toc528593400"/>
      <w:bookmarkStart w:id="70" w:name="_Toc528593745"/>
      <w:bookmarkStart w:id="71" w:name="_Toc528594090"/>
      <w:bookmarkStart w:id="72" w:name="_Toc528594435"/>
      <w:bookmarkStart w:id="73" w:name="_Toc528864818"/>
      <w:bookmarkStart w:id="74" w:name="_Toc528865162"/>
      <w:bookmarkStart w:id="75" w:name="_Toc528589262"/>
      <w:bookmarkStart w:id="76" w:name="_Toc528589608"/>
      <w:bookmarkStart w:id="77" w:name="_Toc528589953"/>
      <w:bookmarkStart w:id="78" w:name="_Toc528590298"/>
      <w:bookmarkStart w:id="79" w:name="_Toc528590643"/>
      <w:bookmarkStart w:id="80" w:name="_Toc528590988"/>
      <w:bookmarkStart w:id="81" w:name="_Toc528591333"/>
      <w:bookmarkStart w:id="82" w:name="_Toc528591678"/>
      <w:bookmarkStart w:id="83" w:name="_Toc528592023"/>
      <w:bookmarkStart w:id="84" w:name="_Toc528592368"/>
      <w:bookmarkStart w:id="85" w:name="_Toc528592712"/>
      <w:bookmarkStart w:id="86" w:name="_Toc528593057"/>
      <w:bookmarkStart w:id="87" w:name="_Toc528593402"/>
      <w:bookmarkStart w:id="88" w:name="_Toc528593747"/>
      <w:bookmarkStart w:id="89" w:name="_Toc528594092"/>
      <w:bookmarkStart w:id="90" w:name="_Toc528594437"/>
      <w:bookmarkStart w:id="91" w:name="_Toc528864820"/>
      <w:bookmarkStart w:id="92" w:name="_Toc528865164"/>
      <w:bookmarkStart w:id="93" w:name="_Toc528589263"/>
      <w:bookmarkStart w:id="94" w:name="_Toc528589609"/>
      <w:bookmarkStart w:id="95" w:name="_Toc528589954"/>
      <w:bookmarkStart w:id="96" w:name="_Toc528590299"/>
      <w:bookmarkStart w:id="97" w:name="_Toc528590644"/>
      <w:bookmarkStart w:id="98" w:name="_Toc528590989"/>
      <w:bookmarkStart w:id="99" w:name="_Toc528591334"/>
      <w:bookmarkStart w:id="100" w:name="_Toc528591679"/>
      <w:bookmarkStart w:id="101" w:name="_Toc528592024"/>
      <w:bookmarkStart w:id="102" w:name="_Toc528592369"/>
      <w:bookmarkStart w:id="103" w:name="_Toc528592713"/>
      <w:bookmarkStart w:id="104" w:name="_Toc528593058"/>
      <w:bookmarkStart w:id="105" w:name="_Toc528593403"/>
      <w:bookmarkStart w:id="106" w:name="_Toc528593748"/>
      <w:bookmarkStart w:id="107" w:name="_Toc528594093"/>
      <w:bookmarkStart w:id="108" w:name="_Toc528594438"/>
      <w:bookmarkStart w:id="109" w:name="_Toc528864821"/>
      <w:bookmarkStart w:id="110" w:name="_Toc528865165"/>
      <w:bookmarkStart w:id="111" w:name="_Toc528589264"/>
      <w:bookmarkStart w:id="112" w:name="_Toc528589610"/>
      <w:bookmarkStart w:id="113" w:name="_Toc528589955"/>
      <w:bookmarkStart w:id="114" w:name="_Toc528590300"/>
      <w:bookmarkStart w:id="115" w:name="_Toc528590645"/>
      <w:bookmarkStart w:id="116" w:name="_Toc528590990"/>
      <w:bookmarkStart w:id="117" w:name="_Toc528591335"/>
      <w:bookmarkStart w:id="118" w:name="_Toc528591680"/>
      <w:bookmarkStart w:id="119" w:name="_Toc528592025"/>
      <w:bookmarkStart w:id="120" w:name="_Toc528592370"/>
      <w:bookmarkStart w:id="121" w:name="_Toc528592714"/>
      <w:bookmarkStart w:id="122" w:name="_Toc528593059"/>
      <w:bookmarkStart w:id="123" w:name="_Toc528593404"/>
      <w:bookmarkStart w:id="124" w:name="_Toc528593749"/>
      <w:bookmarkStart w:id="125" w:name="_Toc528594094"/>
      <w:bookmarkStart w:id="126" w:name="_Toc528594439"/>
      <w:bookmarkStart w:id="127" w:name="_Toc528864822"/>
      <w:bookmarkStart w:id="128" w:name="_Toc528865166"/>
      <w:bookmarkStart w:id="129" w:name="_Toc528589266"/>
      <w:bookmarkStart w:id="130" w:name="_Toc528589612"/>
      <w:bookmarkStart w:id="131" w:name="_Toc528589957"/>
      <w:bookmarkStart w:id="132" w:name="_Toc528590302"/>
      <w:bookmarkStart w:id="133" w:name="_Toc528590647"/>
      <w:bookmarkStart w:id="134" w:name="_Toc528590992"/>
      <w:bookmarkStart w:id="135" w:name="_Toc528591337"/>
      <w:bookmarkStart w:id="136" w:name="_Toc528591682"/>
      <w:bookmarkStart w:id="137" w:name="_Toc528592027"/>
      <w:bookmarkStart w:id="138" w:name="_Toc528592372"/>
      <w:bookmarkStart w:id="139" w:name="_Toc528592716"/>
      <w:bookmarkStart w:id="140" w:name="_Toc528593061"/>
      <w:bookmarkStart w:id="141" w:name="_Toc528593406"/>
      <w:bookmarkStart w:id="142" w:name="_Toc528593751"/>
      <w:bookmarkStart w:id="143" w:name="_Toc528594096"/>
      <w:bookmarkStart w:id="144" w:name="_Toc528594441"/>
      <w:bookmarkStart w:id="145" w:name="_Toc528864824"/>
      <w:bookmarkStart w:id="146" w:name="_Toc528865168"/>
      <w:bookmarkStart w:id="147" w:name="_Toc528589268"/>
      <w:bookmarkStart w:id="148" w:name="_Toc528589614"/>
      <w:bookmarkStart w:id="149" w:name="_Toc528589959"/>
      <w:bookmarkStart w:id="150" w:name="_Toc528590304"/>
      <w:bookmarkStart w:id="151" w:name="_Toc528590649"/>
      <w:bookmarkStart w:id="152" w:name="_Toc528590994"/>
      <w:bookmarkStart w:id="153" w:name="_Toc528591339"/>
      <w:bookmarkStart w:id="154" w:name="_Toc528591684"/>
      <w:bookmarkStart w:id="155" w:name="_Toc528592029"/>
      <w:bookmarkStart w:id="156" w:name="_Toc528592374"/>
      <w:bookmarkStart w:id="157" w:name="_Toc528592718"/>
      <w:bookmarkStart w:id="158" w:name="_Toc528593063"/>
      <w:bookmarkStart w:id="159" w:name="_Toc528593408"/>
      <w:bookmarkStart w:id="160" w:name="_Toc528593753"/>
      <w:bookmarkStart w:id="161" w:name="_Toc528594098"/>
      <w:bookmarkStart w:id="162" w:name="_Toc528594443"/>
      <w:bookmarkStart w:id="163" w:name="_Toc528864826"/>
      <w:bookmarkStart w:id="164" w:name="_Toc528865170"/>
      <w:bookmarkStart w:id="165" w:name="_Toc528589270"/>
      <w:bookmarkStart w:id="166" w:name="_Toc528589616"/>
      <w:bookmarkStart w:id="167" w:name="_Toc528589961"/>
      <w:bookmarkStart w:id="168" w:name="_Toc528590306"/>
      <w:bookmarkStart w:id="169" w:name="_Toc528590651"/>
      <w:bookmarkStart w:id="170" w:name="_Toc528590996"/>
      <w:bookmarkStart w:id="171" w:name="_Toc528591341"/>
      <w:bookmarkStart w:id="172" w:name="_Toc528591686"/>
      <w:bookmarkStart w:id="173" w:name="_Toc528592031"/>
      <w:bookmarkStart w:id="174" w:name="_Toc528592376"/>
      <w:bookmarkStart w:id="175" w:name="_Toc528592720"/>
      <w:bookmarkStart w:id="176" w:name="_Toc528593065"/>
      <w:bookmarkStart w:id="177" w:name="_Toc528593410"/>
      <w:bookmarkStart w:id="178" w:name="_Toc528593755"/>
      <w:bookmarkStart w:id="179" w:name="_Toc528594100"/>
      <w:bookmarkStart w:id="180" w:name="_Toc528594445"/>
      <w:bookmarkStart w:id="181" w:name="_Toc528864828"/>
      <w:bookmarkStart w:id="182" w:name="_Toc528865172"/>
      <w:bookmarkStart w:id="183" w:name="_Toc528589272"/>
      <w:bookmarkStart w:id="184" w:name="_Toc528589618"/>
      <w:bookmarkStart w:id="185" w:name="_Toc528589963"/>
      <w:bookmarkStart w:id="186" w:name="_Toc528590308"/>
      <w:bookmarkStart w:id="187" w:name="_Toc528590653"/>
      <w:bookmarkStart w:id="188" w:name="_Toc528590998"/>
      <w:bookmarkStart w:id="189" w:name="_Toc528591343"/>
      <w:bookmarkStart w:id="190" w:name="_Toc528591688"/>
      <w:bookmarkStart w:id="191" w:name="_Toc528592033"/>
      <w:bookmarkStart w:id="192" w:name="_Toc528592378"/>
      <w:bookmarkStart w:id="193" w:name="_Toc528592722"/>
      <w:bookmarkStart w:id="194" w:name="_Toc528593067"/>
      <w:bookmarkStart w:id="195" w:name="_Toc528593412"/>
      <w:bookmarkStart w:id="196" w:name="_Toc528593757"/>
      <w:bookmarkStart w:id="197" w:name="_Toc528594102"/>
      <w:bookmarkStart w:id="198" w:name="_Toc528594447"/>
      <w:bookmarkStart w:id="199" w:name="_Toc528864830"/>
      <w:bookmarkStart w:id="200" w:name="_Toc528865174"/>
      <w:bookmarkStart w:id="201" w:name="_Toc528589274"/>
      <w:bookmarkStart w:id="202" w:name="_Toc528589620"/>
      <w:bookmarkStart w:id="203" w:name="_Toc528589965"/>
      <w:bookmarkStart w:id="204" w:name="_Toc528590310"/>
      <w:bookmarkStart w:id="205" w:name="_Toc528590655"/>
      <w:bookmarkStart w:id="206" w:name="_Toc528591000"/>
      <w:bookmarkStart w:id="207" w:name="_Toc528591345"/>
      <w:bookmarkStart w:id="208" w:name="_Toc528591690"/>
      <w:bookmarkStart w:id="209" w:name="_Toc528592035"/>
      <w:bookmarkStart w:id="210" w:name="_Toc528592380"/>
      <w:bookmarkStart w:id="211" w:name="_Toc528592724"/>
      <w:bookmarkStart w:id="212" w:name="_Toc528593069"/>
      <w:bookmarkStart w:id="213" w:name="_Toc528593414"/>
      <w:bookmarkStart w:id="214" w:name="_Toc528593759"/>
      <w:bookmarkStart w:id="215" w:name="_Toc528594104"/>
      <w:bookmarkStart w:id="216" w:name="_Toc528594449"/>
      <w:bookmarkStart w:id="217" w:name="_Toc528864832"/>
      <w:bookmarkStart w:id="218" w:name="_Toc528865176"/>
      <w:bookmarkStart w:id="219" w:name="_Toc528589276"/>
      <w:bookmarkStart w:id="220" w:name="_Toc528589622"/>
      <w:bookmarkStart w:id="221" w:name="_Toc528589967"/>
      <w:bookmarkStart w:id="222" w:name="_Toc528590312"/>
      <w:bookmarkStart w:id="223" w:name="_Toc528590657"/>
      <w:bookmarkStart w:id="224" w:name="_Toc528591002"/>
      <w:bookmarkStart w:id="225" w:name="_Toc528591347"/>
      <w:bookmarkStart w:id="226" w:name="_Toc528591692"/>
      <w:bookmarkStart w:id="227" w:name="_Toc528592037"/>
      <w:bookmarkStart w:id="228" w:name="_Toc528592382"/>
      <w:bookmarkStart w:id="229" w:name="_Toc528592726"/>
      <w:bookmarkStart w:id="230" w:name="_Toc528593071"/>
      <w:bookmarkStart w:id="231" w:name="_Toc528593416"/>
      <w:bookmarkStart w:id="232" w:name="_Toc528593761"/>
      <w:bookmarkStart w:id="233" w:name="_Toc528594106"/>
      <w:bookmarkStart w:id="234" w:name="_Toc528594451"/>
      <w:bookmarkStart w:id="235" w:name="_Toc528864834"/>
      <w:bookmarkStart w:id="236" w:name="_Toc528865178"/>
      <w:bookmarkStart w:id="237" w:name="_Toc528589278"/>
      <w:bookmarkStart w:id="238" w:name="_Toc528589624"/>
      <w:bookmarkStart w:id="239" w:name="_Toc528589969"/>
      <w:bookmarkStart w:id="240" w:name="_Toc528590314"/>
      <w:bookmarkStart w:id="241" w:name="_Toc528590659"/>
      <w:bookmarkStart w:id="242" w:name="_Toc528591004"/>
      <w:bookmarkStart w:id="243" w:name="_Toc528591349"/>
      <w:bookmarkStart w:id="244" w:name="_Toc528591694"/>
      <w:bookmarkStart w:id="245" w:name="_Toc528592039"/>
      <w:bookmarkStart w:id="246" w:name="_Toc528592384"/>
      <w:bookmarkStart w:id="247" w:name="_Toc528592728"/>
      <w:bookmarkStart w:id="248" w:name="_Toc528593073"/>
      <w:bookmarkStart w:id="249" w:name="_Toc528593418"/>
      <w:bookmarkStart w:id="250" w:name="_Toc528593763"/>
      <w:bookmarkStart w:id="251" w:name="_Toc528594108"/>
      <w:bookmarkStart w:id="252" w:name="_Toc528594453"/>
      <w:bookmarkStart w:id="253" w:name="_Toc528864836"/>
      <w:bookmarkStart w:id="254" w:name="_Toc528865180"/>
      <w:bookmarkStart w:id="255" w:name="_Toc528589279"/>
      <w:bookmarkStart w:id="256" w:name="_Toc528589625"/>
      <w:bookmarkStart w:id="257" w:name="_Toc528589970"/>
      <w:bookmarkStart w:id="258" w:name="_Toc528590315"/>
      <w:bookmarkStart w:id="259" w:name="_Toc528590660"/>
      <w:bookmarkStart w:id="260" w:name="_Toc528591005"/>
      <w:bookmarkStart w:id="261" w:name="_Toc528591350"/>
      <w:bookmarkStart w:id="262" w:name="_Toc528591695"/>
      <w:bookmarkStart w:id="263" w:name="_Toc528592040"/>
      <w:bookmarkStart w:id="264" w:name="_Toc528592385"/>
      <w:bookmarkStart w:id="265" w:name="_Toc528592729"/>
      <w:bookmarkStart w:id="266" w:name="_Toc528593074"/>
      <w:bookmarkStart w:id="267" w:name="_Toc528593419"/>
      <w:bookmarkStart w:id="268" w:name="_Toc528593764"/>
      <w:bookmarkStart w:id="269" w:name="_Toc528594109"/>
      <w:bookmarkStart w:id="270" w:name="_Toc528594454"/>
      <w:bookmarkStart w:id="271" w:name="_Toc528864837"/>
      <w:bookmarkStart w:id="272" w:name="_Toc528865181"/>
      <w:bookmarkStart w:id="273" w:name="_Toc528589281"/>
      <w:bookmarkStart w:id="274" w:name="_Toc528589627"/>
      <w:bookmarkStart w:id="275" w:name="_Toc528589972"/>
      <w:bookmarkStart w:id="276" w:name="_Toc528590317"/>
      <w:bookmarkStart w:id="277" w:name="_Toc528590662"/>
      <w:bookmarkStart w:id="278" w:name="_Toc528591007"/>
      <w:bookmarkStart w:id="279" w:name="_Toc528591352"/>
      <w:bookmarkStart w:id="280" w:name="_Toc528591697"/>
      <w:bookmarkStart w:id="281" w:name="_Toc528592042"/>
      <w:bookmarkStart w:id="282" w:name="_Toc528592387"/>
      <w:bookmarkStart w:id="283" w:name="_Toc528592731"/>
      <w:bookmarkStart w:id="284" w:name="_Toc528593076"/>
      <w:bookmarkStart w:id="285" w:name="_Toc528593421"/>
      <w:bookmarkStart w:id="286" w:name="_Toc528593766"/>
      <w:bookmarkStart w:id="287" w:name="_Toc528594111"/>
      <w:bookmarkStart w:id="288" w:name="_Toc528594456"/>
      <w:bookmarkStart w:id="289" w:name="_Toc528864839"/>
      <w:bookmarkStart w:id="290" w:name="_Toc528865183"/>
      <w:bookmarkStart w:id="291" w:name="_Toc528589283"/>
      <w:bookmarkStart w:id="292" w:name="_Toc528589629"/>
      <w:bookmarkStart w:id="293" w:name="_Toc528589974"/>
      <w:bookmarkStart w:id="294" w:name="_Toc528590319"/>
      <w:bookmarkStart w:id="295" w:name="_Toc528590664"/>
      <w:bookmarkStart w:id="296" w:name="_Toc528591009"/>
      <w:bookmarkStart w:id="297" w:name="_Toc528591354"/>
      <w:bookmarkStart w:id="298" w:name="_Toc528591699"/>
      <w:bookmarkStart w:id="299" w:name="_Toc528592044"/>
      <w:bookmarkStart w:id="300" w:name="_Toc528592389"/>
      <w:bookmarkStart w:id="301" w:name="_Toc528592733"/>
      <w:bookmarkStart w:id="302" w:name="_Toc528593078"/>
      <w:bookmarkStart w:id="303" w:name="_Toc528593423"/>
      <w:bookmarkStart w:id="304" w:name="_Toc528593768"/>
      <w:bookmarkStart w:id="305" w:name="_Toc528594113"/>
      <w:bookmarkStart w:id="306" w:name="_Toc528594458"/>
      <w:bookmarkStart w:id="307" w:name="_Toc528864841"/>
      <w:bookmarkStart w:id="308" w:name="_Toc528865185"/>
      <w:bookmarkStart w:id="309" w:name="_Toc528589285"/>
      <w:bookmarkStart w:id="310" w:name="_Toc528589631"/>
      <w:bookmarkStart w:id="311" w:name="_Toc528589976"/>
      <w:bookmarkStart w:id="312" w:name="_Toc528590321"/>
      <w:bookmarkStart w:id="313" w:name="_Toc528590666"/>
      <w:bookmarkStart w:id="314" w:name="_Toc528591011"/>
      <w:bookmarkStart w:id="315" w:name="_Toc528591356"/>
      <w:bookmarkStart w:id="316" w:name="_Toc528591701"/>
      <w:bookmarkStart w:id="317" w:name="_Toc528592046"/>
      <w:bookmarkStart w:id="318" w:name="_Toc528592391"/>
      <w:bookmarkStart w:id="319" w:name="_Toc528592735"/>
      <w:bookmarkStart w:id="320" w:name="_Toc528593080"/>
      <w:bookmarkStart w:id="321" w:name="_Toc528593425"/>
      <w:bookmarkStart w:id="322" w:name="_Toc528593770"/>
      <w:bookmarkStart w:id="323" w:name="_Toc528594115"/>
      <w:bookmarkStart w:id="324" w:name="_Toc528594460"/>
      <w:bookmarkStart w:id="325" w:name="_Toc528864843"/>
      <w:bookmarkStart w:id="326" w:name="_Toc528865187"/>
      <w:bookmarkStart w:id="327" w:name="_Toc528589287"/>
      <w:bookmarkStart w:id="328" w:name="_Toc528589633"/>
      <w:bookmarkStart w:id="329" w:name="_Toc528589978"/>
      <w:bookmarkStart w:id="330" w:name="_Toc528590323"/>
      <w:bookmarkStart w:id="331" w:name="_Toc528590668"/>
      <w:bookmarkStart w:id="332" w:name="_Toc528591013"/>
      <w:bookmarkStart w:id="333" w:name="_Toc528591358"/>
      <w:bookmarkStart w:id="334" w:name="_Toc528591703"/>
      <w:bookmarkStart w:id="335" w:name="_Toc528592048"/>
      <w:bookmarkStart w:id="336" w:name="_Toc528592393"/>
      <w:bookmarkStart w:id="337" w:name="_Toc528592737"/>
      <w:bookmarkStart w:id="338" w:name="_Toc528593082"/>
      <w:bookmarkStart w:id="339" w:name="_Toc528593427"/>
      <w:bookmarkStart w:id="340" w:name="_Toc528593772"/>
      <w:bookmarkStart w:id="341" w:name="_Toc528594117"/>
      <w:bookmarkStart w:id="342" w:name="_Toc528594462"/>
      <w:bookmarkStart w:id="343" w:name="_Toc528864845"/>
      <w:bookmarkStart w:id="344" w:name="_Toc528865189"/>
      <w:bookmarkStart w:id="345" w:name="_Toc528589289"/>
      <w:bookmarkStart w:id="346" w:name="_Toc528589635"/>
      <w:bookmarkStart w:id="347" w:name="_Toc528589980"/>
      <w:bookmarkStart w:id="348" w:name="_Toc528590325"/>
      <w:bookmarkStart w:id="349" w:name="_Toc528590670"/>
      <w:bookmarkStart w:id="350" w:name="_Toc528591015"/>
      <w:bookmarkStart w:id="351" w:name="_Toc528591360"/>
      <w:bookmarkStart w:id="352" w:name="_Toc528591705"/>
      <w:bookmarkStart w:id="353" w:name="_Toc528592050"/>
      <w:bookmarkStart w:id="354" w:name="_Toc528592395"/>
      <w:bookmarkStart w:id="355" w:name="_Toc528592739"/>
      <w:bookmarkStart w:id="356" w:name="_Toc528593084"/>
      <w:bookmarkStart w:id="357" w:name="_Toc528593429"/>
      <w:bookmarkStart w:id="358" w:name="_Toc528593774"/>
      <w:bookmarkStart w:id="359" w:name="_Toc528594119"/>
      <w:bookmarkStart w:id="360" w:name="_Toc528594464"/>
      <w:bookmarkStart w:id="361" w:name="_Toc528864847"/>
      <w:bookmarkStart w:id="362" w:name="_Toc528865191"/>
      <w:bookmarkStart w:id="363" w:name="_Toc528589291"/>
      <w:bookmarkStart w:id="364" w:name="_Toc528589637"/>
      <w:bookmarkStart w:id="365" w:name="_Toc528589982"/>
      <w:bookmarkStart w:id="366" w:name="_Toc528590327"/>
      <w:bookmarkStart w:id="367" w:name="_Toc528590672"/>
      <w:bookmarkStart w:id="368" w:name="_Toc528591017"/>
      <w:bookmarkStart w:id="369" w:name="_Toc528591362"/>
      <w:bookmarkStart w:id="370" w:name="_Toc528591707"/>
      <w:bookmarkStart w:id="371" w:name="_Toc528592052"/>
      <w:bookmarkStart w:id="372" w:name="_Toc528592397"/>
      <w:bookmarkStart w:id="373" w:name="_Toc528592741"/>
      <w:bookmarkStart w:id="374" w:name="_Toc528593086"/>
      <w:bookmarkStart w:id="375" w:name="_Toc528593431"/>
      <w:bookmarkStart w:id="376" w:name="_Toc528593776"/>
      <w:bookmarkStart w:id="377" w:name="_Toc528594121"/>
      <w:bookmarkStart w:id="378" w:name="_Toc528594466"/>
      <w:bookmarkStart w:id="379" w:name="_Toc528864849"/>
      <w:bookmarkStart w:id="380" w:name="_Toc528865193"/>
      <w:bookmarkStart w:id="381" w:name="_Toc528589293"/>
      <w:bookmarkStart w:id="382" w:name="_Toc528589639"/>
      <w:bookmarkStart w:id="383" w:name="_Toc528589984"/>
      <w:bookmarkStart w:id="384" w:name="_Toc528590329"/>
      <w:bookmarkStart w:id="385" w:name="_Toc528590674"/>
      <w:bookmarkStart w:id="386" w:name="_Toc528591019"/>
      <w:bookmarkStart w:id="387" w:name="_Toc528591364"/>
      <w:bookmarkStart w:id="388" w:name="_Toc528591709"/>
      <w:bookmarkStart w:id="389" w:name="_Toc528592054"/>
      <w:bookmarkStart w:id="390" w:name="_Toc528592399"/>
      <w:bookmarkStart w:id="391" w:name="_Toc528592743"/>
      <w:bookmarkStart w:id="392" w:name="_Toc528593088"/>
      <w:bookmarkStart w:id="393" w:name="_Toc528593433"/>
      <w:bookmarkStart w:id="394" w:name="_Toc528593778"/>
      <w:bookmarkStart w:id="395" w:name="_Toc528594123"/>
      <w:bookmarkStart w:id="396" w:name="_Toc528594468"/>
      <w:bookmarkStart w:id="397" w:name="_Toc528864851"/>
      <w:bookmarkStart w:id="398" w:name="_Toc528865195"/>
      <w:bookmarkStart w:id="399" w:name="_Toc528589295"/>
      <w:bookmarkStart w:id="400" w:name="_Toc528589641"/>
      <w:bookmarkStart w:id="401" w:name="_Toc528589986"/>
      <w:bookmarkStart w:id="402" w:name="_Toc528590331"/>
      <w:bookmarkStart w:id="403" w:name="_Toc528590676"/>
      <w:bookmarkStart w:id="404" w:name="_Toc528591021"/>
      <w:bookmarkStart w:id="405" w:name="_Toc528591366"/>
      <w:bookmarkStart w:id="406" w:name="_Toc528591711"/>
      <w:bookmarkStart w:id="407" w:name="_Toc528592056"/>
      <w:bookmarkStart w:id="408" w:name="_Toc528592401"/>
      <w:bookmarkStart w:id="409" w:name="_Toc528592745"/>
      <w:bookmarkStart w:id="410" w:name="_Toc528593090"/>
      <w:bookmarkStart w:id="411" w:name="_Toc528593435"/>
      <w:bookmarkStart w:id="412" w:name="_Toc528593780"/>
      <w:bookmarkStart w:id="413" w:name="_Toc528594125"/>
      <w:bookmarkStart w:id="414" w:name="_Toc528594470"/>
      <w:bookmarkStart w:id="415" w:name="_Toc528864853"/>
      <w:bookmarkStart w:id="416" w:name="_Toc528865197"/>
      <w:bookmarkStart w:id="417" w:name="_Toc528589297"/>
      <w:bookmarkStart w:id="418" w:name="_Toc528589643"/>
      <w:bookmarkStart w:id="419" w:name="_Toc528589988"/>
      <w:bookmarkStart w:id="420" w:name="_Toc528590333"/>
      <w:bookmarkStart w:id="421" w:name="_Toc528590678"/>
      <w:bookmarkStart w:id="422" w:name="_Toc528591023"/>
      <w:bookmarkStart w:id="423" w:name="_Toc528591368"/>
      <w:bookmarkStart w:id="424" w:name="_Toc528591713"/>
      <w:bookmarkStart w:id="425" w:name="_Toc528592058"/>
      <w:bookmarkStart w:id="426" w:name="_Toc528592403"/>
      <w:bookmarkStart w:id="427" w:name="_Toc528592747"/>
      <w:bookmarkStart w:id="428" w:name="_Toc528593092"/>
      <w:bookmarkStart w:id="429" w:name="_Toc528593437"/>
      <w:bookmarkStart w:id="430" w:name="_Toc528593782"/>
      <w:bookmarkStart w:id="431" w:name="_Toc528594127"/>
      <w:bookmarkStart w:id="432" w:name="_Toc528594472"/>
      <w:bookmarkStart w:id="433" w:name="_Toc528864855"/>
      <w:bookmarkStart w:id="434" w:name="_Toc528865199"/>
      <w:bookmarkStart w:id="435" w:name="_Toc528589299"/>
      <w:bookmarkStart w:id="436" w:name="_Toc528589645"/>
      <w:bookmarkStart w:id="437" w:name="_Toc528589990"/>
      <w:bookmarkStart w:id="438" w:name="_Toc528590335"/>
      <w:bookmarkStart w:id="439" w:name="_Toc528590680"/>
      <w:bookmarkStart w:id="440" w:name="_Toc528591025"/>
      <w:bookmarkStart w:id="441" w:name="_Toc528591370"/>
      <w:bookmarkStart w:id="442" w:name="_Toc528591715"/>
      <w:bookmarkStart w:id="443" w:name="_Toc528592060"/>
      <w:bookmarkStart w:id="444" w:name="_Toc528592405"/>
      <w:bookmarkStart w:id="445" w:name="_Toc528592749"/>
      <w:bookmarkStart w:id="446" w:name="_Toc528593094"/>
      <w:bookmarkStart w:id="447" w:name="_Toc528593439"/>
      <w:bookmarkStart w:id="448" w:name="_Toc528593784"/>
      <w:bookmarkStart w:id="449" w:name="_Toc528594129"/>
      <w:bookmarkStart w:id="450" w:name="_Toc528594474"/>
      <w:bookmarkStart w:id="451" w:name="_Toc528864857"/>
      <w:bookmarkStart w:id="452" w:name="_Toc528865201"/>
      <w:bookmarkStart w:id="453" w:name="_Toc528589301"/>
      <w:bookmarkStart w:id="454" w:name="_Toc528589647"/>
      <w:bookmarkStart w:id="455" w:name="_Toc528589992"/>
      <w:bookmarkStart w:id="456" w:name="_Toc528590337"/>
      <w:bookmarkStart w:id="457" w:name="_Toc528590682"/>
      <w:bookmarkStart w:id="458" w:name="_Toc528591027"/>
      <w:bookmarkStart w:id="459" w:name="_Toc528591372"/>
      <w:bookmarkStart w:id="460" w:name="_Toc528591717"/>
      <w:bookmarkStart w:id="461" w:name="_Toc528592062"/>
      <w:bookmarkStart w:id="462" w:name="_Toc528592407"/>
      <w:bookmarkStart w:id="463" w:name="_Toc528592751"/>
      <w:bookmarkStart w:id="464" w:name="_Toc528593096"/>
      <w:bookmarkStart w:id="465" w:name="_Toc528593441"/>
      <w:bookmarkStart w:id="466" w:name="_Toc528593786"/>
      <w:bookmarkStart w:id="467" w:name="_Toc528594131"/>
      <w:bookmarkStart w:id="468" w:name="_Toc528594476"/>
      <w:bookmarkStart w:id="469" w:name="_Toc528864859"/>
      <w:bookmarkStart w:id="470" w:name="_Toc528865203"/>
      <w:bookmarkStart w:id="471" w:name="_Toc528589303"/>
      <w:bookmarkStart w:id="472" w:name="_Toc528589649"/>
      <w:bookmarkStart w:id="473" w:name="_Toc528589994"/>
      <w:bookmarkStart w:id="474" w:name="_Toc528590339"/>
      <w:bookmarkStart w:id="475" w:name="_Toc528590684"/>
      <w:bookmarkStart w:id="476" w:name="_Toc528591029"/>
      <w:bookmarkStart w:id="477" w:name="_Toc528591374"/>
      <w:bookmarkStart w:id="478" w:name="_Toc528591719"/>
      <w:bookmarkStart w:id="479" w:name="_Toc528592064"/>
      <w:bookmarkStart w:id="480" w:name="_Toc528592409"/>
      <w:bookmarkStart w:id="481" w:name="_Toc528592753"/>
      <w:bookmarkStart w:id="482" w:name="_Toc528593098"/>
      <w:bookmarkStart w:id="483" w:name="_Toc528593443"/>
      <w:bookmarkStart w:id="484" w:name="_Toc528593788"/>
      <w:bookmarkStart w:id="485" w:name="_Toc528594133"/>
      <w:bookmarkStart w:id="486" w:name="_Toc528594478"/>
      <w:bookmarkStart w:id="487" w:name="_Toc528864861"/>
      <w:bookmarkStart w:id="488" w:name="_Toc528865205"/>
      <w:bookmarkStart w:id="489" w:name="_Toc528589305"/>
      <w:bookmarkStart w:id="490" w:name="_Toc528589651"/>
      <w:bookmarkStart w:id="491" w:name="_Toc528589996"/>
      <w:bookmarkStart w:id="492" w:name="_Toc528590341"/>
      <w:bookmarkStart w:id="493" w:name="_Toc528590686"/>
      <w:bookmarkStart w:id="494" w:name="_Toc528591031"/>
      <w:bookmarkStart w:id="495" w:name="_Toc528591376"/>
      <w:bookmarkStart w:id="496" w:name="_Toc528591721"/>
      <w:bookmarkStart w:id="497" w:name="_Toc528592066"/>
      <w:bookmarkStart w:id="498" w:name="_Toc528592411"/>
      <w:bookmarkStart w:id="499" w:name="_Toc528592755"/>
      <w:bookmarkStart w:id="500" w:name="_Toc528593100"/>
      <w:bookmarkStart w:id="501" w:name="_Toc528593445"/>
      <w:bookmarkStart w:id="502" w:name="_Toc528593790"/>
      <w:bookmarkStart w:id="503" w:name="_Toc528594135"/>
      <w:bookmarkStart w:id="504" w:name="_Toc528594480"/>
      <w:bookmarkStart w:id="505" w:name="_Toc528864863"/>
      <w:bookmarkStart w:id="506" w:name="_Toc528865207"/>
      <w:bookmarkStart w:id="507" w:name="_Toc528589307"/>
      <w:bookmarkStart w:id="508" w:name="_Toc528589653"/>
      <w:bookmarkStart w:id="509" w:name="_Toc528589998"/>
      <w:bookmarkStart w:id="510" w:name="_Toc528590343"/>
      <w:bookmarkStart w:id="511" w:name="_Toc528590688"/>
      <w:bookmarkStart w:id="512" w:name="_Toc528591033"/>
      <w:bookmarkStart w:id="513" w:name="_Toc528591378"/>
      <w:bookmarkStart w:id="514" w:name="_Toc528591723"/>
      <w:bookmarkStart w:id="515" w:name="_Toc528592068"/>
      <w:bookmarkStart w:id="516" w:name="_Toc528592413"/>
      <w:bookmarkStart w:id="517" w:name="_Toc528592757"/>
      <w:bookmarkStart w:id="518" w:name="_Toc528593102"/>
      <w:bookmarkStart w:id="519" w:name="_Toc528593447"/>
      <w:bookmarkStart w:id="520" w:name="_Toc528593792"/>
      <w:bookmarkStart w:id="521" w:name="_Toc528594137"/>
      <w:bookmarkStart w:id="522" w:name="_Toc528594482"/>
      <w:bookmarkStart w:id="523" w:name="_Toc528864865"/>
      <w:bookmarkStart w:id="524" w:name="_Toc528865209"/>
      <w:bookmarkStart w:id="525" w:name="_Toc528589309"/>
      <w:bookmarkStart w:id="526" w:name="_Toc528589655"/>
      <w:bookmarkStart w:id="527" w:name="_Toc528590000"/>
      <w:bookmarkStart w:id="528" w:name="_Toc528590345"/>
      <w:bookmarkStart w:id="529" w:name="_Toc528590690"/>
      <w:bookmarkStart w:id="530" w:name="_Toc528591035"/>
      <w:bookmarkStart w:id="531" w:name="_Toc528591380"/>
      <w:bookmarkStart w:id="532" w:name="_Toc528591725"/>
      <w:bookmarkStart w:id="533" w:name="_Toc528592070"/>
      <w:bookmarkStart w:id="534" w:name="_Toc528592415"/>
      <w:bookmarkStart w:id="535" w:name="_Toc528592759"/>
      <w:bookmarkStart w:id="536" w:name="_Toc528593104"/>
      <w:bookmarkStart w:id="537" w:name="_Toc528593449"/>
      <w:bookmarkStart w:id="538" w:name="_Toc528593794"/>
      <w:bookmarkStart w:id="539" w:name="_Toc528594139"/>
      <w:bookmarkStart w:id="540" w:name="_Toc528594484"/>
      <w:bookmarkStart w:id="541" w:name="_Toc528864867"/>
      <w:bookmarkStart w:id="542" w:name="_Toc528865211"/>
      <w:bookmarkStart w:id="543" w:name="_Toc528589311"/>
      <w:bookmarkStart w:id="544" w:name="_Toc528589657"/>
      <w:bookmarkStart w:id="545" w:name="_Toc528590002"/>
      <w:bookmarkStart w:id="546" w:name="_Toc528590347"/>
      <w:bookmarkStart w:id="547" w:name="_Toc528590692"/>
      <w:bookmarkStart w:id="548" w:name="_Toc528591037"/>
      <w:bookmarkStart w:id="549" w:name="_Toc528591382"/>
      <w:bookmarkStart w:id="550" w:name="_Toc528591727"/>
      <w:bookmarkStart w:id="551" w:name="_Toc528592072"/>
      <w:bookmarkStart w:id="552" w:name="_Toc528592417"/>
      <w:bookmarkStart w:id="553" w:name="_Toc528592761"/>
      <w:bookmarkStart w:id="554" w:name="_Toc528593106"/>
      <w:bookmarkStart w:id="555" w:name="_Toc528593451"/>
      <w:bookmarkStart w:id="556" w:name="_Toc528593796"/>
      <w:bookmarkStart w:id="557" w:name="_Toc528594141"/>
      <w:bookmarkStart w:id="558" w:name="_Toc528594486"/>
      <w:bookmarkStart w:id="559" w:name="_Toc528864869"/>
      <w:bookmarkStart w:id="560" w:name="_Toc528865213"/>
      <w:bookmarkStart w:id="561" w:name="_Toc528589317"/>
      <w:bookmarkStart w:id="562" w:name="_Toc528589663"/>
      <w:bookmarkStart w:id="563" w:name="_Toc528590008"/>
      <w:bookmarkStart w:id="564" w:name="_Toc528590353"/>
      <w:bookmarkStart w:id="565" w:name="_Toc528590698"/>
      <w:bookmarkStart w:id="566" w:name="_Toc528591043"/>
      <w:bookmarkStart w:id="567" w:name="_Toc528591388"/>
      <w:bookmarkStart w:id="568" w:name="_Toc528591733"/>
      <w:bookmarkStart w:id="569" w:name="_Toc528592078"/>
      <w:bookmarkStart w:id="570" w:name="_Toc528592423"/>
      <w:bookmarkStart w:id="571" w:name="_Toc528592767"/>
      <w:bookmarkStart w:id="572" w:name="_Toc528593112"/>
      <w:bookmarkStart w:id="573" w:name="_Toc528593457"/>
      <w:bookmarkStart w:id="574" w:name="_Toc528593802"/>
      <w:bookmarkStart w:id="575" w:name="_Toc528594147"/>
      <w:bookmarkStart w:id="576" w:name="_Toc528594492"/>
      <w:bookmarkStart w:id="577" w:name="_Toc528864875"/>
      <w:bookmarkStart w:id="578" w:name="_Toc528865219"/>
      <w:bookmarkStart w:id="579" w:name="_Toc528589319"/>
      <w:bookmarkStart w:id="580" w:name="_Toc528589665"/>
      <w:bookmarkStart w:id="581" w:name="_Toc528590010"/>
      <w:bookmarkStart w:id="582" w:name="_Toc528590355"/>
      <w:bookmarkStart w:id="583" w:name="_Toc528590700"/>
      <w:bookmarkStart w:id="584" w:name="_Toc528591045"/>
      <w:bookmarkStart w:id="585" w:name="_Toc528591390"/>
      <w:bookmarkStart w:id="586" w:name="_Toc528591735"/>
      <w:bookmarkStart w:id="587" w:name="_Toc528592080"/>
      <w:bookmarkStart w:id="588" w:name="_Toc528592425"/>
      <w:bookmarkStart w:id="589" w:name="_Toc528592769"/>
      <w:bookmarkStart w:id="590" w:name="_Toc528593114"/>
      <w:bookmarkStart w:id="591" w:name="_Toc528593459"/>
      <w:bookmarkStart w:id="592" w:name="_Toc528593804"/>
      <w:bookmarkStart w:id="593" w:name="_Toc528594149"/>
      <w:bookmarkStart w:id="594" w:name="_Toc528594494"/>
      <w:bookmarkStart w:id="595" w:name="_Toc528864877"/>
      <w:bookmarkStart w:id="596" w:name="_Toc528865221"/>
      <w:bookmarkStart w:id="597" w:name="_Toc528589321"/>
      <w:bookmarkStart w:id="598" w:name="_Toc528589667"/>
      <w:bookmarkStart w:id="599" w:name="_Toc528590012"/>
      <w:bookmarkStart w:id="600" w:name="_Toc528590357"/>
      <w:bookmarkStart w:id="601" w:name="_Toc528590702"/>
      <w:bookmarkStart w:id="602" w:name="_Toc528591047"/>
      <w:bookmarkStart w:id="603" w:name="_Toc528591392"/>
      <w:bookmarkStart w:id="604" w:name="_Toc528591737"/>
      <w:bookmarkStart w:id="605" w:name="_Toc528592082"/>
      <w:bookmarkStart w:id="606" w:name="_Toc528592427"/>
      <w:bookmarkStart w:id="607" w:name="_Toc528592771"/>
      <w:bookmarkStart w:id="608" w:name="_Toc528593116"/>
      <w:bookmarkStart w:id="609" w:name="_Toc528593461"/>
      <w:bookmarkStart w:id="610" w:name="_Toc528593806"/>
      <w:bookmarkStart w:id="611" w:name="_Toc528594151"/>
      <w:bookmarkStart w:id="612" w:name="_Toc528594496"/>
      <w:bookmarkStart w:id="613" w:name="_Toc528864879"/>
      <w:bookmarkStart w:id="614" w:name="_Toc528865223"/>
      <w:bookmarkStart w:id="615" w:name="_Toc528589323"/>
      <w:bookmarkStart w:id="616" w:name="_Toc528589669"/>
      <w:bookmarkStart w:id="617" w:name="_Toc528590014"/>
      <w:bookmarkStart w:id="618" w:name="_Toc528590359"/>
      <w:bookmarkStart w:id="619" w:name="_Toc528590704"/>
      <w:bookmarkStart w:id="620" w:name="_Toc528591049"/>
      <w:bookmarkStart w:id="621" w:name="_Toc528591394"/>
      <w:bookmarkStart w:id="622" w:name="_Toc528591739"/>
      <w:bookmarkStart w:id="623" w:name="_Toc528592084"/>
      <w:bookmarkStart w:id="624" w:name="_Toc528592429"/>
      <w:bookmarkStart w:id="625" w:name="_Toc528592773"/>
      <w:bookmarkStart w:id="626" w:name="_Toc528593118"/>
      <w:bookmarkStart w:id="627" w:name="_Toc528593463"/>
      <w:bookmarkStart w:id="628" w:name="_Toc528593808"/>
      <w:bookmarkStart w:id="629" w:name="_Toc528594153"/>
      <w:bookmarkStart w:id="630" w:name="_Toc528594498"/>
      <w:bookmarkStart w:id="631" w:name="_Toc528864881"/>
      <w:bookmarkStart w:id="632" w:name="_Toc528865225"/>
      <w:bookmarkStart w:id="633" w:name="_Toc528589326"/>
      <w:bookmarkStart w:id="634" w:name="_Toc528589672"/>
      <w:bookmarkStart w:id="635" w:name="_Toc528590017"/>
      <w:bookmarkStart w:id="636" w:name="_Toc528590362"/>
      <w:bookmarkStart w:id="637" w:name="_Toc528590707"/>
      <w:bookmarkStart w:id="638" w:name="_Toc528591052"/>
      <w:bookmarkStart w:id="639" w:name="_Toc528591397"/>
      <w:bookmarkStart w:id="640" w:name="_Toc528591742"/>
      <w:bookmarkStart w:id="641" w:name="_Toc528592087"/>
      <w:bookmarkStart w:id="642" w:name="_Toc528592432"/>
      <w:bookmarkStart w:id="643" w:name="_Toc528592776"/>
      <w:bookmarkStart w:id="644" w:name="_Toc528593121"/>
      <w:bookmarkStart w:id="645" w:name="_Toc528593466"/>
      <w:bookmarkStart w:id="646" w:name="_Toc528593811"/>
      <w:bookmarkStart w:id="647" w:name="_Toc528594156"/>
      <w:bookmarkStart w:id="648" w:name="_Toc528594501"/>
      <w:bookmarkStart w:id="649" w:name="_Toc528864884"/>
      <w:bookmarkStart w:id="650" w:name="_Toc528865228"/>
      <w:bookmarkStart w:id="651" w:name="_Toc528589334"/>
      <w:bookmarkStart w:id="652" w:name="_Toc528589680"/>
      <w:bookmarkStart w:id="653" w:name="_Toc528590025"/>
      <w:bookmarkStart w:id="654" w:name="_Toc528590370"/>
      <w:bookmarkStart w:id="655" w:name="_Toc528590715"/>
      <w:bookmarkStart w:id="656" w:name="_Toc528591060"/>
      <w:bookmarkStart w:id="657" w:name="_Toc528591405"/>
      <w:bookmarkStart w:id="658" w:name="_Toc528591750"/>
      <w:bookmarkStart w:id="659" w:name="_Toc528592095"/>
      <w:bookmarkStart w:id="660" w:name="_Toc528592440"/>
      <w:bookmarkStart w:id="661" w:name="_Toc528592784"/>
      <w:bookmarkStart w:id="662" w:name="_Toc528593129"/>
      <w:bookmarkStart w:id="663" w:name="_Toc528593474"/>
      <w:bookmarkStart w:id="664" w:name="_Toc528593819"/>
      <w:bookmarkStart w:id="665" w:name="_Toc528594164"/>
      <w:bookmarkStart w:id="666" w:name="_Toc528594509"/>
      <w:bookmarkStart w:id="667" w:name="_Toc528864892"/>
      <w:bookmarkStart w:id="668" w:name="_Toc528865236"/>
      <w:bookmarkStart w:id="669" w:name="_Toc5556654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1773ED">
        <w:t>Format of agreement for providing G-sec/T-bill as collaterals</w:t>
      </w:r>
      <w:bookmarkEnd w:id="669"/>
    </w:p>
    <w:p w14:paraId="4A06AB91" w14:textId="77777777" w:rsidR="005B0591" w:rsidRPr="001773ED" w:rsidRDefault="005B0591" w:rsidP="005B0591">
      <w:pPr>
        <w:jc w:val="center"/>
        <w:rPr>
          <w:b/>
          <w:u w:val="single"/>
        </w:rPr>
      </w:pPr>
    </w:p>
    <w:p w14:paraId="7CF0B024" w14:textId="77777777" w:rsidR="005B0591" w:rsidRPr="001773ED" w:rsidRDefault="005B0591" w:rsidP="00025398">
      <w:r w:rsidRPr="001773ED">
        <w:lastRenderedPageBreak/>
        <w:t>This Agreement is made and executed at Mumbai on this ___ day of ____ 20</w:t>
      </w:r>
      <w:r w:rsidR="00A86C63">
        <w:t>..</w:t>
      </w:r>
      <w:r w:rsidRPr="001773ED">
        <w:t xml:space="preserve">. </w:t>
      </w:r>
    </w:p>
    <w:p w14:paraId="38A24672" w14:textId="77777777" w:rsidR="005B0591" w:rsidRPr="001773ED" w:rsidRDefault="005B0591" w:rsidP="00025398"/>
    <w:p w14:paraId="44755682" w14:textId="77777777" w:rsidR="00A86C63" w:rsidRPr="00835E9F" w:rsidRDefault="00A86C63" w:rsidP="00A86C63">
      <w:r w:rsidRPr="00835E9F">
        <w:rPr>
          <w:b/>
        </w:rPr>
        <w:t>Between:</w:t>
      </w:r>
    </w:p>
    <w:p w14:paraId="6484A3EC" w14:textId="77777777" w:rsidR="00A86C63" w:rsidRPr="00835E9F" w:rsidRDefault="00A86C63" w:rsidP="00A86C63"/>
    <w:p w14:paraId="4F9187C0" w14:textId="77777777" w:rsidR="00A86C63" w:rsidRPr="00835E9F" w:rsidRDefault="00A86C63" w:rsidP="00A86C63">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D11A3A0" w14:textId="77777777" w:rsidR="00A86C63" w:rsidRPr="00835E9F" w:rsidRDefault="00A86C63" w:rsidP="00A86C63">
      <w:pPr>
        <w:rPr>
          <w:b/>
          <w:bCs/>
        </w:rPr>
      </w:pPr>
    </w:p>
    <w:p w14:paraId="48BEE08E" w14:textId="77777777" w:rsidR="00A86C63" w:rsidRPr="00835E9F" w:rsidRDefault="00A86C63" w:rsidP="00A86C63">
      <w:r w:rsidRPr="00835E9F">
        <w:t>And</w:t>
      </w:r>
    </w:p>
    <w:p w14:paraId="5DB98099" w14:textId="77777777" w:rsidR="00A86C63" w:rsidRPr="00835E9F" w:rsidRDefault="00A86C63" w:rsidP="00A86C63"/>
    <w:p w14:paraId="308765B1" w14:textId="77777777" w:rsidR="00A86C63" w:rsidRPr="00835E9F" w:rsidRDefault="00A86C63" w:rsidP="00A86C63">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5517A8" w14:textId="77777777" w:rsidR="00A86C63" w:rsidRPr="00835E9F" w:rsidRDefault="00A86C63" w:rsidP="00A86C63"/>
    <w:p w14:paraId="3C797880" w14:textId="77777777" w:rsidR="00A86C63" w:rsidRPr="00835E9F" w:rsidRDefault="00A86C63" w:rsidP="00A86C63">
      <w:pPr>
        <w:rPr>
          <w:b/>
        </w:rPr>
      </w:pPr>
    </w:p>
    <w:p w14:paraId="1B1092A1" w14:textId="77777777" w:rsidR="00A86C63" w:rsidRPr="00835E9F" w:rsidRDefault="00A86C63" w:rsidP="00A86C63">
      <w:r w:rsidRPr="00835E9F">
        <w:rPr>
          <w:b/>
        </w:rPr>
        <w:t>WHEREAS</w:t>
      </w:r>
      <w:r w:rsidRPr="00835E9F">
        <w:t>:</w:t>
      </w:r>
    </w:p>
    <w:p w14:paraId="65D5F2F1" w14:textId="77777777" w:rsidR="00A86C63" w:rsidRPr="00835E9F" w:rsidRDefault="00A86C63" w:rsidP="00A86C63"/>
    <w:p w14:paraId="5BD5FA31" w14:textId="77777777" w:rsidR="00A86C63" w:rsidRPr="00204763" w:rsidRDefault="00A86C63" w:rsidP="00A86C63">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3AEC0032" w14:textId="77777777" w:rsidR="00A86C63" w:rsidRPr="00204763" w:rsidRDefault="00A86C63" w:rsidP="00A86C63">
      <w:pPr>
        <w:jc w:val="both"/>
      </w:pPr>
    </w:p>
    <w:p w14:paraId="0AD04234" w14:textId="77777777" w:rsidR="00A86C63" w:rsidRPr="00204763" w:rsidRDefault="00A86C63" w:rsidP="00A86C63">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28875AB" w14:textId="77777777" w:rsidR="00A86C63" w:rsidRPr="00204763" w:rsidRDefault="00A86C63" w:rsidP="00A86C63">
      <w:pPr>
        <w:jc w:val="both"/>
      </w:pPr>
    </w:p>
    <w:p w14:paraId="78170479" w14:textId="77777777" w:rsidR="00A86C63" w:rsidRPr="00204763" w:rsidRDefault="00A86C63" w:rsidP="00A86C63">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14:paraId="261390C4" w14:textId="77777777" w:rsidR="00A86C63" w:rsidRPr="00204763" w:rsidRDefault="00A86C63" w:rsidP="00A86C63">
      <w:pPr>
        <w:jc w:val="both"/>
      </w:pPr>
    </w:p>
    <w:p w14:paraId="57A57DF4" w14:textId="77777777" w:rsidR="00A86C63" w:rsidRPr="00204763" w:rsidRDefault="00A86C63" w:rsidP="00A86C63">
      <w:pPr>
        <w:jc w:val="both"/>
      </w:pPr>
      <w:r w:rsidRPr="00204763">
        <w:t>NOW THERFORE, IT IS HEREBY MUTUALLY AGREED UPON BETWEEN THE PARTIES HERETO AS FOLLOWS:</w:t>
      </w:r>
    </w:p>
    <w:p w14:paraId="02DDCFD0" w14:textId="77777777" w:rsidR="00A86C63" w:rsidRPr="00204763" w:rsidRDefault="00A86C63" w:rsidP="00A86C63">
      <w:pPr>
        <w:jc w:val="both"/>
      </w:pPr>
    </w:p>
    <w:p w14:paraId="127A0DB2" w14:textId="77777777" w:rsidR="00A86C63" w:rsidRPr="00204763" w:rsidRDefault="00A86C63" w:rsidP="00A86C63">
      <w:pPr>
        <w:jc w:val="both"/>
        <w:rPr>
          <w:b/>
        </w:rPr>
      </w:pPr>
      <w:r w:rsidRPr="00204763">
        <w:rPr>
          <w:b/>
        </w:rPr>
        <w:t>1.         Opening of the SGL Sub Account:</w:t>
      </w:r>
    </w:p>
    <w:p w14:paraId="6F6C22CE" w14:textId="77777777" w:rsidR="00A86C63" w:rsidRPr="00204763" w:rsidRDefault="00A86C63" w:rsidP="00A86C63">
      <w:pPr>
        <w:jc w:val="both"/>
      </w:pPr>
    </w:p>
    <w:p w14:paraId="22803212" w14:textId="77777777" w:rsidR="00A86C63" w:rsidRPr="00204763" w:rsidRDefault="00A86C63" w:rsidP="00A86C63">
      <w:pPr>
        <w:jc w:val="both"/>
      </w:pPr>
      <w:r>
        <w:lastRenderedPageBreak/>
        <w:t>NCL</w:t>
      </w:r>
      <w:r w:rsidRPr="00204763">
        <w:t xml:space="preserve"> shall open a SGL Sub Account in the name of the Constituent in its SGL Account with RBI.</w:t>
      </w:r>
    </w:p>
    <w:p w14:paraId="2B0DB27C" w14:textId="77777777" w:rsidR="00A86C63" w:rsidRPr="00204763" w:rsidRDefault="00A86C63" w:rsidP="00A86C63">
      <w:pPr>
        <w:jc w:val="both"/>
      </w:pPr>
    </w:p>
    <w:p w14:paraId="4784FFA3" w14:textId="77777777" w:rsidR="00A86C63" w:rsidRPr="00204763" w:rsidRDefault="00A86C63" w:rsidP="00A86C63">
      <w:pPr>
        <w:jc w:val="both"/>
      </w:pPr>
      <w:r w:rsidRPr="00204763">
        <w:t>Only government securities in electronic form shall be permitted to be transferred to the SGL Account.</w:t>
      </w:r>
    </w:p>
    <w:p w14:paraId="544FD9B8" w14:textId="77777777" w:rsidR="00A86C63" w:rsidRPr="00204763" w:rsidRDefault="00A86C63" w:rsidP="00A86C63">
      <w:pPr>
        <w:jc w:val="both"/>
      </w:pPr>
    </w:p>
    <w:p w14:paraId="166048F4" w14:textId="77777777" w:rsidR="00A86C63" w:rsidRPr="00204763" w:rsidRDefault="00A86C63" w:rsidP="00A86C63">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06DB7BB5" w14:textId="77777777" w:rsidR="00A86C63" w:rsidRPr="00204763" w:rsidRDefault="00A86C63" w:rsidP="00A86C63">
      <w:pPr>
        <w:jc w:val="both"/>
      </w:pPr>
    </w:p>
    <w:p w14:paraId="2D2571AC" w14:textId="77777777" w:rsidR="00A86C63" w:rsidRPr="00204763" w:rsidRDefault="00A86C63" w:rsidP="00A86C63">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14:paraId="10869FB1" w14:textId="77777777" w:rsidR="00A86C63" w:rsidRPr="00204763" w:rsidRDefault="00A86C63" w:rsidP="00A86C63">
      <w:pPr>
        <w:jc w:val="both"/>
      </w:pPr>
    </w:p>
    <w:p w14:paraId="17A8F25D" w14:textId="77777777" w:rsidR="00A86C63" w:rsidRPr="00204763" w:rsidRDefault="00A86C63" w:rsidP="00A86C63">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 dues, in case of default of the Constituent in meeting its obligations as a member/ custodian of </w:t>
      </w:r>
      <w:r>
        <w:t>NCL</w:t>
      </w:r>
      <w:r w:rsidRPr="00204763">
        <w:t>.</w:t>
      </w:r>
    </w:p>
    <w:p w14:paraId="4766A1F1" w14:textId="77777777" w:rsidR="00A86C63" w:rsidRPr="00204763" w:rsidRDefault="00A86C63" w:rsidP="00A86C63">
      <w:pPr>
        <w:jc w:val="both"/>
      </w:pPr>
    </w:p>
    <w:p w14:paraId="475F7151" w14:textId="77777777" w:rsidR="00A86C63" w:rsidRPr="00204763" w:rsidRDefault="00A86C63" w:rsidP="00A86C63">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14:paraId="338B174E" w14:textId="77777777" w:rsidR="00A86C63" w:rsidRPr="00204763" w:rsidRDefault="00A86C63" w:rsidP="00A86C63">
      <w:pPr>
        <w:jc w:val="both"/>
        <w:rPr>
          <w:b/>
        </w:rPr>
      </w:pPr>
    </w:p>
    <w:p w14:paraId="7A09CDDE" w14:textId="77777777" w:rsidR="00A86C63" w:rsidRPr="00204763" w:rsidRDefault="00A86C63" w:rsidP="00A86C63">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652BC93D" w14:textId="77777777" w:rsidR="00A86C63" w:rsidRPr="00204763" w:rsidRDefault="00A86C63" w:rsidP="00A86C63">
      <w:pPr>
        <w:jc w:val="both"/>
        <w:rPr>
          <w:b/>
        </w:rPr>
      </w:pPr>
    </w:p>
    <w:p w14:paraId="5BD41248" w14:textId="77777777" w:rsidR="00A86C63" w:rsidRPr="00204763" w:rsidRDefault="00A86C63" w:rsidP="00A86C63">
      <w:pPr>
        <w:jc w:val="both"/>
      </w:pPr>
      <w:r w:rsidRPr="00204763">
        <w:t xml:space="preserve">Operation of the SGL Sub Account will be carried out on the written instructions received from the </w:t>
      </w:r>
      <w:proofErr w:type="spellStart"/>
      <w:r w:rsidRPr="00204763">
        <w:t>authorised</w:t>
      </w:r>
      <w:proofErr w:type="spellEnd"/>
      <w:r w:rsidRPr="00204763">
        <w:t xml:space="preserve">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14:paraId="71CE4E49" w14:textId="77777777" w:rsidR="00A86C63" w:rsidRPr="00204763" w:rsidRDefault="00A86C63" w:rsidP="00A86C63">
      <w:pPr>
        <w:jc w:val="both"/>
        <w:rPr>
          <w:b/>
        </w:rPr>
      </w:pPr>
    </w:p>
    <w:p w14:paraId="129E4992" w14:textId="77777777" w:rsidR="00A86C63" w:rsidRPr="00204763" w:rsidRDefault="00A86C63" w:rsidP="00A86C63">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14:paraId="5D79340A" w14:textId="77777777" w:rsidR="00A86C63" w:rsidRPr="00204763" w:rsidRDefault="00A86C63" w:rsidP="00A86C63">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0DCE40D9" w14:textId="77777777" w:rsidR="00A86C63" w:rsidRPr="00204763" w:rsidRDefault="00A86C63" w:rsidP="00A86C63">
      <w:pPr>
        <w:jc w:val="both"/>
        <w:rPr>
          <w:b/>
        </w:rPr>
      </w:pPr>
    </w:p>
    <w:p w14:paraId="3C9A76CF" w14:textId="77777777" w:rsidR="00A86C63" w:rsidRPr="00204763" w:rsidRDefault="00A86C63" w:rsidP="00A86C63">
      <w:pPr>
        <w:jc w:val="both"/>
      </w:pPr>
      <w:r w:rsidRPr="00204763">
        <w:lastRenderedPageBreak/>
        <w:t xml:space="preserve">On the failure of the Constituent to pay the charges within the prescribed time </w:t>
      </w:r>
      <w:r>
        <w:t>NCL</w:t>
      </w:r>
      <w:r w:rsidRPr="00204763">
        <w:t xml:space="preserve"> shall debit the same from Constituent’s Clearing Bank account.</w:t>
      </w:r>
    </w:p>
    <w:p w14:paraId="0CCCC2F6" w14:textId="77777777" w:rsidR="00A86C63" w:rsidRPr="00204763" w:rsidRDefault="00A86C63" w:rsidP="00A86C63">
      <w:pPr>
        <w:jc w:val="both"/>
        <w:rPr>
          <w:b/>
        </w:rPr>
      </w:pPr>
    </w:p>
    <w:p w14:paraId="26601017" w14:textId="77777777" w:rsidR="00A86C63" w:rsidRPr="00204763" w:rsidRDefault="00A86C63" w:rsidP="00A86C63">
      <w:pPr>
        <w:jc w:val="both"/>
      </w:pPr>
      <w:r>
        <w:t>NCL</w:t>
      </w:r>
      <w:r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204763" w:rsidRDefault="00A86C63" w:rsidP="00A86C63">
      <w:pPr>
        <w:jc w:val="both"/>
      </w:pPr>
    </w:p>
    <w:p w14:paraId="55A77CD0" w14:textId="77777777" w:rsidR="00A86C63" w:rsidRPr="00204763" w:rsidRDefault="00A86C63" w:rsidP="00A86C63">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156C2004" w14:textId="77777777" w:rsidR="00A86C63" w:rsidRPr="00204763" w:rsidRDefault="00A86C63" w:rsidP="00A86C63">
      <w:pPr>
        <w:jc w:val="both"/>
        <w:rPr>
          <w:b/>
        </w:rPr>
      </w:pPr>
    </w:p>
    <w:p w14:paraId="7014F4DE" w14:textId="77777777" w:rsidR="00A86C63" w:rsidRPr="00204763" w:rsidRDefault="00A86C63" w:rsidP="00A86C63">
      <w:pPr>
        <w:jc w:val="both"/>
      </w:pPr>
      <w:r w:rsidRPr="00204763">
        <w:t xml:space="preserve">The Constituent </w:t>
      </w:r>
      <w:proofErr w:type="spellStart"/>
      <w:r w:rsidRPr="00204763">
        <w:t>authorises</w:t>
      </w:r>
      <w:proofErr w:type="spellEnd"/>
      <w:r w:rsidRPr="00204763">
        <w:t xml:space="preserve"> </w:t>
      </w:r>
      <w:r>
        <w:t>NCL</w:t>
      </w:r>
      <w:r w:rsidRPr="00204763">
        <w:t xml:space="preserve"> to execute/submit all deeds /agreements/drafts /forms </w:t>
      </w:r>
      <w:proofErr w:type="spellStart"/>
      <w:r w:rsidRPr="00204763">
        <w:t>etc</w:t>
      </w:r>
      <w:proofErr w:type="spellEnd"/>
      <w:r w:rsidRPr="00204763">
        <w:t xml:space="preserve"> which </w:t>
      </w:r>
      <w:r>
        <w:t>NCL</w:t>
      </w:r>
      <w:r w:rsidRPr="00204763">
        <w:t xml:space="preserve"> may have to enter into/submit on behalf of the Constituent for the proper functioning of the SGL Account or SGL Sub Account.</w:t>
      </w:r>
    </w:p>
    <w:p w14:paraId="6F02EA6C" w14:textId="77777777" w:rsidR="00A86C63" w:rsidRPr="00204763" w:rsidRDefault="00A86C63" w:rsidP="00A86C63">
      <w:pPr>
        <w:jc w:val="both"/>
      </w:pPr>
    </w:p>
    <w:p w14:paraId="5DE82226" w14:textId="77777777" w:rsidR="00A86C63" w:rsidRPr="00204763" w:rsidRDefault="00A86C63" w:rsidP="00A86C63">
      <w:pPr>
        <w:jc w:val="both"/>
      </w:pPr>
      <w:r w:rsidRPr="00204763">
        <w:t xml:space="preserve">The Constituent hereby requests and fully </w:t>
      </w:r>
      <w:proofErr w:type="spellStart"/>
      <w:r w:rsidRPr="00204763">
        <w:t>authorises</w:t>
      </w:r>
      <w:proofErr w:type="spellEnd"/>
      <w:r w:rsidRPr="00204763">
        <w:t xml:space="preserve"> </w:t>
      </w:r>
      <w:r>
        <w:t>NCL</w:t>
      </w:r>
      <w:r w:rsidRPr="00204763">
        <w:t xml:space="preserve"> to execute any indemnity, declarations, undertakings and any other deed or documents as desired by RBI or any other competent authority in respect of </w:t>
      </w:r>
      <w:proofErr w:type="spellStart"/>
      <w:r w:rsidRPr="00204763">
        <w:t>dematerialisation</w:t>
      </w:r>
      <w:proofErr w:type="spellEnd"/>
      <w:r w:rsidRPr="00204763">
        <w:t xml:space="preserve">, </w:t>
      </w:r>
      <w:proofErr w:type="spellStart"/>
      <w:r w:rsidRPr="00204763">
        <w:t>rematerialisation</w:t>
      </w:r>
      <w:proofErr w:type="spellEnd"/>
      <w:r w:rsidRPr="00204763">
        <w:t xml:space="preserve">, settlement, corporate action or any other action in connection with the SGL Sub Account. </w:t>
      </w:r>
    </w:p>
    <w:p w14:paraId="2D7301D1" w14:textId="77777777" w:rsidR="00A86C63" w:rsidRPr="00204763" w:rsidRDefault="00A86C63" w:rsidP="00A86C63">
      <w:pPr>
        <w:jc w:val="both"/>
      </w:pPr>
    </w:p>
    <w:p w14:paraId="30198BFD" w14:textId="77777777" w:rsidR="00A86C63" w:rsidRPr="00204763" w:rsidRDefault="00A86C63" w:rsidP="00A86C63">
      <w:pPr>
        <w:jc w:val="both"/>
      </w:pPr>
      <w:r w:rsidRPr="00204763">
        <w:t xml:space="preserve">The Constituent shall execute in </w:t>
      </w:r>
      <w:proofErr w:type="spellStart"/>
      <w:r w:rsidRPr="00204763">
        <w:t>favour</w:t>
      </w:r>
      <w:proofErr w:type="spellEnd"/>
      <w:r w:rsidRPr="00204763">
        <w:t xml:space="preserve"> of </w:t>
      </w:r>
      <w:r>
        <w:t>NCL</w:t>
      </w:r>
      <w:r w:rsidRPr="00204763">
        <w:t xml:space="preserve"> such declarations, undertakings and any deeds including power of attorney as may be required by </w:t>
      </w:r>
      <w:r>
        <w:t>NCL</w:t>
      </w:r>
      <w:r w:rsidRPr="00204763">
        <w:t xml:space="preserve"> from time to time.</w:t>
      </w:r>
    </w:p>
    <w:p w14:paraId="5F1C3350" w14:textId="77777777" w:rsidR="00A86C63" w:rsidRPr="00204763" w:rsidRDefault="00A86C63" w:rsidP="00A86C63">
      <w:pPr>
        <w:jc w:val="both"/>
      </w:pPr>
    </w:p>
    <w:p w14:paraId="57E96C10" w14:textId="77777777" w:rsidR="00A86C63" w:rsidRPr="00204763" w:rsidRDefault="00A86C63" w:rsidP="00A86C63">
      <w:pPr>
        <w:jc w:val="both"/>
      </w:pPr>
      <w:proofErr w:type="spellStart"/>
      <w:r w:rsidRPr="00204763">
        <w:t>Incase</w:t>
      </w:r>
      <w:proofErr w:type="spellEnd"/>
      <w:r w:rsidRPr="00204763">
        <w:t xml:space="preserv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30E38026" w14:textId="77777777" w:rsidR="00A86C63" w:rsidRPr="00204763" w:rsidRDefault="00A86C63" w:rsidP="00A86C63">
      <w:pPr>
        <w:jc w:val="both"/>
      </w:pPr>
    </w:p>
    <w:p w14:paraId="22B7FF95" w14:textId="77777777" w:rsidR="00A86C63" w:rsidRPr="00204763" w:rsidRDefault="00A86C63" w:rsidP="00A86C63">
      <w:pPr>
        <w:jc w:val="both"/>
      </w:pPr>
      <w:r w:rsidRPr="00204763">
        <w:t xml:space="preserve">In case a Constituent maintains an account with any bank designated as a Clearing Bank by </w:t>
      </w:r>
      <w:r>
        <w:t>NCL</w:t>
      </w:r>
      <w:r w:rsidRPr="00204763">
        <w:t xml:space="preserve">, then the Constituent shall </w:t>
      </w:r>
      <w:proofErr w:type="spellStart"/>
      <w:r w:rsidRPr="00204763">
        <w:t>authorise</w:t>
      </w:r>
      <w:proofErr w:type="spellEnd"/>
      <w:r w:rsidRPr="00204763">
        <w:t xml:space="preserve"> </w:t>
      </w:r>
      <w:r>
        <w:t>NCL</w:t>
      </w:r>
      <w:r w:rsidRPr="00204763">
        <w:t xml:space="preserve"> to debit and/or it’s funds account maintained with the designated Clearing Banks(s) from time to time for the operations in the SGL Sub Account or recovery or any other amounts due to it as and when required.</w:t>
      </w:r>
    </w:p>
    <w:p w14:paraId="07D4BF70" w14:textId="77777777" w:rsidR="00A86C63" w:rsidRPr="00204763" w:rsidRDefault="00A86C63" w:rsidP="00A86C63">
      <w:pPr>
        <w:jc w:val="both"/>
      </w:pPr>
    </w:p>
    <w:p w14:paraId="07C0EA08" w14:textId="77777777" w:rsidR="00A86C63" w:rsidRPr="00204763" w:rsidRDefault="00A86C63" w:rsidP="00A86C63">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14:paraId="0EDEED2E" w14:textId="77777777" w:rsidR="00A86C63" w:rsidRPr="00204763" w:rsidRDefault="00A86C63" w:rsidP="00A86C63">
      <w:pPr>
        <w:jc w:val="both"/>
      </w:pPr>
    </w:p>
    <w:p w14:paraId="193DC100" w14:textId="77777777" w:rsidR="00A86C63" w:rsidRPr="00204763" w:rsidRDefault="00A86C63" w:rsidP="00A86C63">
      <w:pPr>
        <w:jc w:val="both"/>
        <w:rPr>
          <w:b/>
        </w:rPr>
      </w:pPr>
      <w:r>
        <w:rPr>
          <w:b/>
        </w:rPr>
        <w:t xml:space="preserve">2. </w:t>
      </w:r>
      <w:r w:rsidRPr="00204763">
        <w:rPr>
          <w:b/>
        </w:rPr>
        <w:t>Liabilities and Indemnities</w:t>
      </w:r>
    </w:p>
    <w:p w14:paraId="7121D4D2" w14:textId="77777777" w:rsidR="00A86C63" w:rsidRPr="00204763" w:rsidRDefault="00A86C63" w:rsidP="00A86C63">
      <w:pPr>
        <w:jc w:val="both"/>
        <w:rPr>
          <w:b/>
        </w:rPr>
      </w:pPr>
    </w:p>
    <w:p w14:paraId="39EE627E" w14:textId="77777777" w:rsidR="00A86C63" w:rsidRPr="00204763" w:rsidRDefault="00A86C63" w:rsidP="00A86C63">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14:paraId="09454C53" w14:textId="77777777" w:rsidR="00A86C63" w:rsidRPr="00204763" w:rsidRDefault="00A86C63" w:rsidP="00A86C63">
      <w:pPr>
        <w:jc w:val="both"/>
      </w:pPr>
    </w:p>
    <w:p w14:paraId="428DC9BE" w14:textId="77777777" w:rsidR="00A86C63" w:rsidRPr="00204763" w:rsidRDefault="00A86C63" w:rsidP="00A86C63">
      <w:pPr>
        <w:jc w:val="both"/>
      </w:pPr>
      <w:r>
        <w:lastRenderedPageBreak/>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14:paraId="548163B3" w14:textId="77777777" w:rsidR="00A86C63" w:rsidRPr="00204763" w:rsidRDefault="00A86C63" w:rsidP="00A86C63">
      <w:pPr>
        <w:jc w:val="both"/>
        <w:rPr>
          <w:b/>
        </w:rPr>
      </w:pPr>
    </w:p>
    <w:p w14:paraId="02DAB687" w14:textId="77777777" w:rsidR="00A86C63" w:rsidRPr="00204763" w:rsidRDefault="00A86C63" w:rsidP="00A86C63">
      <w:pPr>
        <w:jc w:val="both"/>
        <w:rPr>
          <w:b/>
        </w:rPr>
      </w:pPr>
      <w:r w:rsidRPr="00204763">
        <w:rPr>
          <w:b/>
        </w:rPr>
        <w:t>3.      Termination of the Agreement:</w:t>
      </w:r>
    </w:p>
    <w:p w14:paraId="1B990D1F" w14:textId="77777777" w:rsidR="00A86C63" w:rsidRPr="00204763" w:rsidRDefault="00A86C63" w:rsidP="00A86C63">
      <w:pPr>
        <w:jc w:val="both"/>
        <w:rPr>
          <w:b/>
        </w:rPr>
      </w:pPr>
    </w:p>
    <w:p w14:paraId="59991AF4" w14:textId="77777777" w:rsidR="00A86C63" w:rsidRPr="00204763" w:rsidRDefault="00A86C63" w:rsidP="00A86C63">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r>
        <w:t>NCL</w:t>
      </w:r>
      <w:r w:rsidRPr="00204763">
        <w:t xml:space="preserve"> or the Constituent being attached or any Receiver appointed for the assets. </w:t>
      </w:r>
    </w:p>
    <w:p w14:paraId="61ABF86D" w14:textId="77777777" w:rsidR="00A86C63" w:rsidRPr="00204763" w:rsidRDefault="00A86C63" w:rsidP="00A86C63">
      <w:pPr>
        <w:jc w:val="both"/>
      </w:pPr>
    </w:p>
    <w:p w14:paraId="1D665C1F" w14:textId="77777777" w:rsidR="00A86C63" w:rsidRPr="00204763" w:rsidRDefault="00A86C63" w:rsidP="00A86C63">
      <w:pPr>
        <w:jc w:val="both"/>
      </w:pPr>
      <w:r w:rsidRPr="00204763">
        <w:rPr>
          <w:b/>
        </w:rPr>
        <w:t>3.2</w:t>
      </w:r>
      <w:r w:rsidRPr="00204763">
        <w:tab/>
        <w:t>This Agreement will terminate automatically if any arrangement is made by either party with their creditors.</w:t>
      </w:r>
    </w:p>
    <w:p w14:paraId="7AE8C1AA" w14:textId="77777777" w:rsidR="00A86C63" w:rsidRPr="00204763" w:rsidRDefault="00A86C63" w:rsidP="00A86C63">
      <w:pPr>
        <w:jc w:val="both"/>
      </w:pPr>
      <w:r w:rsidRPr="00204763">
        <w:t xml:space="preserve">   </w:t>
      </w:r>
    </w:p>
    <w:p w14:paraId="4E5A7DA2" w14:textId="77777777" w:rsidR="00A86C63" w:rsidRPr="00204763" w:rsidRDefault="00A86C63" w:rsidP="00A86C63">
      <w:pPr>
        <w:jc w:val="both"/>
      </w:pPr>
      <w:r w:rsidRPr="00204763">
        <w:rPr>
          <w:b/>
        </w:rPr>
        <w:t>3.3</w:t>
      </w:r>
      <w:r w:rsidRPr="00204763">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w:t>
      </w:r>
      <w:proofErr w:type="spellStart"/>
      <w:r w:rsidRPr="00204763">
        <w:t>non breaching</w:t>
      </w:r>
      <w:proofErr w:type="spellEnd"/>
      <w:r w:rsidRPr="00204763">
        <w:t xml:space="preserve"> party should give the other party </w:t>
      </w:r>
      <w:proofErr w:type="spellStart"/>
      <w:r w:rsidRPr="00204763">
        <w:t>atleast</w:t>
      </w:r>
      <w:proofErr w:type="spellEnd"/>
      <w:r w:rsidRPr="00204763">
        <w:t xml:space="preserve"> 30 days to rectify the same.</w:t>
      </w:r>
    </w:p>
    <w:p w14:paraId="009298D5" w14:textId="77777777" w:rsidR="00A86C63" w:rsidRPr="00204763" w:rsidRDefault="00A86C63" w:rsidP="00A86C63">
      <w:pPr>
        <w:jc w:val="both"/>
      </w:pPr>
    </w:p>
    <w:p w14:paraId="12FDC2DA" w14:textId="77777777" w:rsidR="00A86C63" w:rsidRPr="00204763" w:rsidRDefault="00A86C63" w:rsidP="00A86C63">
      <w:pPr>
        <w:jc w:val="both"/>
      </w:pPr>
      <w:r w:rsidRPr="00204763">
        <w:rPr>
          <w:b/>
        </w:rPr>
        <w:t>3.4</w:t>
      </w:r>
      <w:r w:rsidRPr="00204763">
        <w:tab/>
        <w:t xml:space="preserve">The Agreement can be terminated by any of the parties giving a notice in writing for any reason/s other than the reasons stated above. Such notice needs to be given </w:t>
      </w:r>
      <w:proofErr w:type="spellStart"/>
      <w:r w:rsidRPr="00204763">
        <w:t>atleast</w:t>
      </w:r>
      <w:proofErr w:type="spellEnd"/>
      <w:r w:rsidRPr="00204763">
        <w:t xml:space="preserve"> 2 months in advance. </w:t>
      </w:r>
    </w:p>
    <w:p w14:paraId="2C28E3C3" w14:textId="77777777" w:rsidR="00A86C63" w:rsidRPr="00204763" w:rsidRDefault="00A86C63" w:rsidP="00A86C63">
      <w:pPr>
        <w:jc w:val="both"/>
      </w:pPr>
    </w:p>
    <w:p w14:paraId="37B68885" w14:textId="77777777" w:rsidR="00A86C63" w:rsidRPr="00204763" w:rsidRDefault="00A86C63" w:rsidP="00A86C63">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70A01BE2" w14:textId="77777777" w:rsidR="00A86C63" w:rsidRPr="00204763" w:rsidRDefault="00A86C63" w:rsidP="00A86C63">
      <w:pPr>
        <w:jc w:val="both"/>
      </w:pPr>
    </w:p>
    <w:p w14:paraId="495AB339" w14:textId="77777777" w:rsidR="00A86C63" w:rsidRPr="00204763" w:rsidRDefault="00A86C63" w:rsidP="00A86C63">
      <w:pPr>
        <w:jc w:val="both"/>
        <w:rPr>
          <w:b/>
        </w:rPr>
      </w:pPr>
      <w:r>
        <w:rPr>
          <w:b/>
        </w:rPr>
        <w:t xml:space="preserve">4. </w:t>
      </w:r>
      <w:r w:rsidRPr="00204763">
        <w:rPr>
          <w:b/>
        </w:rPr>
        <w:t>Notice:</w:t>
      </w:r>
    </w:p>
    <w:p w14:paraId="379A70F1" w14:textId="77777777" w:rsidR="00A86C63" w:rsidRPr="00204763" w:rsidRDefault="00A86C63" w:rsidP="00A86C63">
      <w:pPr>
        <w:jc w:val="both"/>
      </w:pPr>
    </w:p>
    <w:p w14:paraId="3AEBA238" w14:textId="77777777" w:rsidR="00A86C63" w:rsidRPr="00204763" w:rsidRDefault="00A86C63" w:rsidP="00A86C63">
      <w:pPr>
        <w:jc w:val="both"/>
        <w:rPr>
          <w:b/>
        </w:rPr>
      </w:pPr>
      <w:r w:rsidRPr="00204763">
        <w:t>Any notice or communication to be given by either party to the other party shall be given by personal delivery, courier, registered post, fax to the designated address mentioned in this agreement.</w:t>
      </w:r>
    </w:p>
    <w:p w14:paraId="7CBB21EC" w14:textId="77777777" w:rsidR="00A86C63" w:rsidRPr="00204763" w:rsidRDefault="00A86C63" w:rsidP="00A86C63">
      <w:pPr>
        <w:jc w:val="both"/>
        <w:rPr>
          <w:b/>
        </w:rPr>
      </w:pPr>
    </w:p>
    <w:p w14:paraId="321143EF" w14:textId="77777777" w:rsidR="00A86C63" w:rsidRPr="00204763" w:rsidRDefault="00A86C63" w:rsidP="00275382">
      <w:pPr>
        <w:pStyle w:val="ListParagraph"/>
        <w:numPr>
          <w:ilvl w:val="0"/>
          <w:numId w:val="34"/>
        </w:numPr>
        <w:jc w:val="both"/>
        <w:rPr>
          <w:b/>
        </w:rPr>
      </w:pPr>
      <w:r w:rsidRPr="00204763">
        <w:rPr>
          <w:b/>
        </w:rPr>
        <w:t>Jurisdiction and Governing Law:</w:t>
      </w:r>
    </w:p>
    <w:p w14:paraId="5B680290" w14:textId="77777777" w:rsidR="00A86C63" w:rsidRPr="00204763" w:rsidRDefault="00A86C63" w:rsidP="00A86C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403726E1" w14:textId="77777777" w:rsidR="00A86C63" w:rsidRPr="00204763" w:rsidRDefault="00A86C63" w:rsidP="00A86C63">
      <w:pPr>
        <w:jc w:val="both"/>
        <w:rPr>
          <w:b/>
        </w:rPr>
      </w:pPr>
    </w:p>
    <w:p w14:paraId="1EDB540A" w14:textId="77777777" w:rsidR="00A86C63" w:rsidRPr="00204763" w:rsidRDefault="00A86C63" w:rsidP="00275382">
      <w:pPr>
        <w:pStyle w:val="ListParagraph"/>
        <w:numPr>
          <w:ilvl w:val="0"/>
          <w:numId w:val="34"/>
        </w:numPr>
        <w:jc w:val="both"/>
        <w:rPr>
          <w:b/>
        </w:rPr>
      </w:pPr>
      <w:r w:rsidRPr="00204763">
        <w:rPr>
          <w:b/>
        </w:rPr>
        <w:t>Counterparts:</w:t>
      </w:r>
    </w:p>
    <w:p w14:paraId="5F33D65A" w14:textId="77777777" w:rsidR="00A86C63" w:rsidRPr="00204763" w:rsidRDefault="00A86C63" w:rsidP="00A86C63">
      <w:pPr>
        <w:jc w:val="both"/>
        <w:rPr>
          <w:b/>
        </w:rPr>
      </w:pPr>
    </w:p>
    <w:p w14:paraId="62B328EA" w14:textId="77777777" w:rsidR="00A86C63" w:rsidRPr="00204763" w:rsidRDefault="00A86C63" w:rsidP="00A86C63">
      <w:pPr>
        <w:jc w:val="both"/>
        <w:rPr>
          <w:b/>
        </w:rPr>
      </w:pPr>
      <w:r w:rsidRPr="00204763">
        <w:lastRenderedPageBreak/>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204763" w:rsidRDefault="00A86C63" w:rsidP="00A86C63">
      <w:pPr>
        <w:jc w:val="both"/>
        <w:rPr>
          <w:b/>
        </w:rPr>
      </w:pPr>
    </w:p>
    <w:p w14:paraId="34A053B4" w14:textId="77777777" w:rsidR="00A86C63" w:rsidRPr="00204763" w:rsidRDefault="00A86C63" w:rsidP="00A86C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05B7E16F" w14:textId="77777777" w:rsidR="00A86C63" w:rsidRPr="00204763" w:rsidRDefault="00A86C63" w:rsidP="00A86C63">
      <w:pPr>
        <w:jc w:val="both"/>
      </w:pPr>
    </w:p>
    <w:p w14:paraId="7A5005E9" w14:textId="77777777" w:rsidR="00A86C63" w:rsidRPr="00204763" w:rsidRDefault="00A86C63" w:rsidP="00A86C63">
      <w:pPr>
        <w:jc w:val="both"/>
      </w:pPr>
      <w:r w:rsidRPr="00204763">
        <w:rPr>
          <w:b/>
        </w:rPr>
        <w:t>Signed and Delivered by</w:t>
      </w:r>
    </w:p>
    <w:p w14:paraId="6AFFAA63" w14:textId="77777777" w:rsidR="00A86C63" w:rsidRPr="00204763" w:rsidRDefault="00A86C63" w:rsidP="00A86C63">
      <w:pPr>
        <w:jc w:val="both"/>
      </w:pPr>
    </w:p>
    <w:p w14:paraId="6D3883C9" w14:textId="77777777" w:rsidR="00A86C63" w:rsidRPr="00204763" w:rsidRDefault="00A86C63" w:rsidP="00A86C63">
      <w:pPr>
        <w:jc w:val="both"/>
      </w:pPr>
      <w:r w:rsidRPr="00204763">
        <w:t xml:space="preserve">The Constituent represented by their </w:t>
      </w:r>
      <w:proofErr w:type="spellStart"/>
      <w:r w:rsidRPr="00204763">
        <w:t>authorised</w:t>
      </w:r>
      <w:proofErr w:type="spellEnd"/>
      <w:r w:rsidRPr="00204763">
        <w:t xml:space="preserve"> officials as </w:t>
      </w:r>
      <w:proofErr w:type="spellStart"/>
      <w:r w:rsidRPr="00204763">
        <w:t>authorised</w:t>
      </w:r>
      <w:proofErr w:type="spellEnd"/>
      <w:r w:rsidRPr="00204763">
        <w:t xml:space="preserve"> under Board resolution dated ______ </w:t>
      </w:r>
    </w:p>
    <w:p w14:paraId="2C249E8C" w14:textId="77777777" w:rsidR="00A86C63" w:rsidRPr="00204763" w:rsidRDefault="00A86C63" w:rsidP="00A86C63">
      <w:pPr>
        <w:jc w:val="both"/>
      </w:pPr>
    </w:p>
    <w:p w14:paraId="13E32353" w14:textId="77777777" w:rsidR="00A86C63" w:rsidRPr="00204763" w:rsidRDefault="00A86C63" w:rsidP="00A86C63">
      <w:pPr>
        <w:jc w:val="both"/>
      </w:pPr>
      <w:proofErr w:type="spellStart"/>
      <w:r w:rsidRPr="00204763">
        <w:t>Authorised</w:t>
      </w:r>
      <w:proofErr w:type="spellEnd"/>
      <w:r w:rsidRPr="00204763">
        <w:t xml:space="preserve"> signatories</w:t>
      </w:r>
      <w:r w:rsidRPr="00204763">
        <w:tab/>
      </w:r>
      <w:r w:rsidRPr="00204763">
        <w:tab/>
      </w:r>
      <w:r w:rsidRPr="00204763">
        <w:tab/>
      </w:r>
    </w:p>
    <w:p w14:paraId="0BCEDF0D" w14:textId="77777777" w:rsidR="00A86C63" w:rsidRPr="00204763" w:rsidRDefault="00A86C63" w:rsidP="00A86C63">
      <w:pPr>
        <w:jc w:val="both"/>
      </w:pPr>
      <w:r w:rsidRPr="00204763">
        <w:t>1.</w:t>
      </w:r>
      <w:r w:rsidRPr="00204763">
        <w:tab/>
      </w:r>
    </w:p>
    <w:p w14:paraId="1A4FBC88" w14:textId="77777777" w:rsidR="00A86C63" w:rsidRPr="00204763" w:rsidRDefault="00A86C63" w:rsidP="00A86C63">
      <w:pPr>
        <w:jc w:val="both"/>
      </w:pPr>
      <w:r w:rsidRPr="00204763">
        <w:t>2.</w:t>
      </w:r>
    </w:p>
    <w:p w14:paraId="000079D6" w14:textId="77777777" w:rsidR="00A86C63" w:rsidRPr="00204763" w:rsidRDefault="00A86C63" w:rsidP="00A86C63">
      <w:pPr>
        <w:jc w:val="both"/>
      </w:pPr>
    </w:p>
    <w:p w14:paraId="2D4EC4B6" w14:textId="77777777" w:rsidR="00A86C63" w:rsidRPr="00204763" w:rsidRDefault="00A86C63" w:rsidP="00A86C63">
      <w:pPr>
        <w:jc w:val="both"/>
      </w:pPr>
      <w:r w:rsidRPr="00204763">
        <w:t xml:space="preserve">Witnesses </w:t>
      </w:r>
    </w:p>
    <w:p w14:paraId="41DD35E9" w14:textId="77777777" w:rsidR="00A86C63" w:rsidRPr="00204763" w:rsidRDefault="00A86C63" w:rsidP="00A86C63">
      <w:pPr>
        <w:jc w:val="both"/>
      </w:pPr>
      <w:r w:rsidRPr="00204763">
        <w:t>1.</w:t>
      </w:r>
    </w:p>
    <w:p w14:paraId="5E6A1152" w14:textId="77777777" w:rsidR="00A86C63" w:rsidRPr="00835E9F" w:rsidRDefault="00A86C63" w:rsidP="00A86C63">
      <w:pPr>
        <w:jc w:val="both"/>
      </w:pPr>
      <w:r w:rsidRPr="00204763">
        <w:t>2.</w:t>
      </w:r>
      <w:r w:rsidRPr="00835E9F">
        <w:t xml:space="preserve"> </w:t>
      </w:r>
    </w:p>
    <w:p w14:paraId="2627634A" w14:textId="77777777" w:rsidR="00A86C63" w:rsidRPr="00835E9F" w:rsidRDefault="00A86C63" w:rsidP="00A86C63">
      <w:pPr>
        <w:jc w:val="both"/>
      </w:pPr>
    </w:p>
    <w:p w14:paraId="5018C1F5" w14:textId="77777777" w:rsidR="00A86C63" w:rsidRPr="00835E9F" w:rsidRDefault="00A86C63" w:rsidP="00A86C63">
      <w:pPr>
        <w:jc w:val="both"/>
        <w:rPr>
          <w:b/>
        </w:rPr>
      </w:pPr>
      <w:r w:rsidRPr="00835E9F">
        <w:rPr>
          <w:b/>
        </w:rPr>
        <w:t>Signed and Delivered by</w:t>
      </w:r>
    </w:p>
    <w:p w14:paraId="60D5B70F" w14:textId="77777777" w:rsidR="00A86C63" w:rsidRPr="00835E9F" w:rsidRDefault="00A86C63" w:rsidP="00A86C63">
      <w:pPr>
        <w:jc w:val="both"/>
      </w:pPr>
      <w:r w:rsidRPr="00204763">
        <w:t>NSE Clearing Limited (Formerly known as National Securities Clearing Corporation Limited)</w:t>
      </w:r>
      <w:r w:rsidRPr="00835E9F">
        <w:t xml:space="preserve"> represented by their </w:t>
      </w:r>
      <w:proofErr w:type="spellStart"/>
      <w:r w:rsidRPr="00835E9F">
        <w:t>authorised</w:t>
      </w:r>
      <w:proofErr w:type="spellEnd"/>
      <w:r w:rsidRPr="00835E9F">
        <w:t xml:space="preserve"> signatories.</w:t>
      </w:r>
    </w:p>
    <w:p w14:paraId="01DC993D" w14:textId="77777777" w:rsidR="00A86C63" w:rsidRPr="00835E9F" w:rsidRDefault="00A86C63" w:rsidP="00A86C63">
      <w:pPr>
        <w:jc w:val="both"/>
      </w:pPr>
    </w:p>
    <w:p w14:paraId="06EF6406" w14:textId="77777777" w:rsidR="00A86C63" w:rsidRPr="00835E9F" w:rsidRDefault="00A86C63" w:rsidP="00A86C63">
      <w:pPr>
        <w:jc w:val="both"/>
      </w:pPr>
      <w:proofErr w:type="spellStart"/>
      <w:r w:rsidRPr="00835E9F">
        <w:t>Authorised</w:t>
      </w:r>
      <w:proofErr w:type="spellEnd"/>
      <w:r w:rsidRPr="00835E9F">
        <w:t xml:space="preserve"> signatories</w:t>
      </w:r>
      <w:r w:rsidRPr="00835E9F">
        <w:tab/>
      </w:r>
      <w:r w:rsidRPr="00835E9F">
        <w:tab/>
      </w:r>
      <w:r w:rsidRPr="00835E9F">
        <w:tab/>
      </w:r>
    </w:p>
    <w:p w14:paraId="28DCE9C3" w14:textId="77777777" w:rsidR="00A86C63" w:rsidRPr="00835E9F" w:rsidRDefault="00A86C63" w:rsidP="00A86C63">
      <w:pPr>
        <w:jc w:val="both"/>
      </w:pPr>
      <w:r w:rsidRPr="00835E9F">
        <w:t>1.</w:t>
      </w:r>
      <w:r w:rsidRPr="00835E9F">
        <w:tab/>
      </w:r>
    </w:p>
    <w:p w14:paraId="3E00B56C" w14:textId="77777777" w:rsidR="00A86C63" w:rsidRPr="00835E9F" w:rsidRDefault="00A86C63" w:rsidP="00A86C63">
      <w:pPr>
        <w:jc w:val="both"/>
      </w:pPr>
      <w:r w:rsidRPr="00835E9F">
        <w:t>2.</w:t>
      </w:r>
    </w:p>
    <w:p w14:paraId="3C3CC7CA" w14:textId="77777777" w:rsidR="00A86C63" w:rsidRPr="00835E9F" w:rsidRDefault="00A86C63" w:rsidP="00A86C63">
      <w:pPr>
        <w:jc w:val="both"/>
      </w:pPr>
    </w:p>
    <w:p w14:paraId="02C9608F" w14:textId="77777777" w:rsidR="00A86C63" w:rsidRPr="00835E9F" w:rsidRDefault="00A86C63" w:rsidP="00A86C63">
      <w:pPr>
        <w:jc w:val="both"/>
      </w:pPr>
      <w:r w:rsidRPr="00835E9F">
        <w:t xml:space="preserve">Witnesses </w:t>
      </w:r>
    </w:p>
    <w:p w14:paraId="028A0F11" w14:textId="77777777" w:rsidR="00A86C63" w:rsidRPr="00835E9F" w:rsidRDefault="00A86C63" w:rsidP="00A86C63">
      <w:pPr>
        <w:jc w:val="both"/>
      </w:pPr>
      <w:r w:rsidRPr="00835E9F">
        <w:t>1.</w:t>
      </w:r>
    </w:p>
    <w:p w14:paraId="0570ACBD" w14:textId="77777777" w:rsidR="00A86C63" w:rsidRPr="00835E9F" w:rsidRDefault="00A86C63" w:rsidP="00A86C63">
      <w:pPr>
        <w:jc w:val="both"/>
      </w:pPr>
      <w:r w:rsidRPr="00835E9F">
        <w:t xml:space="preserve">2. </w:t>
      </w:r>
    </w:p>
    <w:p w14:paraId="4E9F838E" w14:textId="77777777" w:rsidR="00A86C63" w:rsidRPr="00835E9F" w:rsidRDefault="00A86C63" w:rsidP="00A86C63">
      <w:pPr>
        <w:jc w:val="both"/>
      </w:pPr>
      <w:r w:rsidRPr="00835E9F">
        <w:rPr>
          <w:b/>
          <w:u w:val="single"/>
        </w:rPr>
        <w:t xml:space="preserve">Note:- </w:t>
      </w:r>
      <w:r w:rsidRPr="00835E9F">
        <w:t xml:space="preserve"> </w:t>
      </w:r>
    </w:p>
    <w:p w14:paraId="5886B9F0" w14:textId="77777777" w:rsidR="00A86C63" w:rsidRPr="00835E9F" w:rsidRDefault="00A86C63" w:rsidP="00A86C63">
      <w:pPr>
        <w:jc w:val="both"/>
      </w:pPr>
    </w:p>
    <w:p w14:paraId="439806A0" w14:textId="77777777" w:rsidR="00A86C63" w:rsidRPr="00835E9F" w:rsidRDefault="00A86C63" w:rsidP="00A86C63">
      <w:pPr>
        <w:jc w:val="both"/>
      </w:pPr>
      <w:r w:rsidRPr="00835E9F">
        <w:t>To be executed on a non-judicial stamp paper of Rs.</w:t>
      </w:r>
      <w:r>
        <w:t>6</w:t>
      </w:r>
      <w:r w:rsidRPr="00835E9F">
        <w:t>00/- or the value as applicable in the state where executed</w:t>
      </w:r>
    </w:p>
    <w:p w14:paraId="3A430B2E" w14:textId="77777777" w:rsidR="00A86C63" w:rsidRPr="00835E9F" w:rsidRDefault="00A86C63" w:rsidP="00A86C63">
      <w:pPr>
        <w:jc w:val="both"/>
      </w:pPr>
      <w:r w:rsidRPr="00835E9F">
        <w:t>Page no.1 to be retyped on the stamp paper as above</w:t>
      </w:r>
    </w:p>
    <w:p w14:paraId="3910C27F" w14:textId="77777777" w:rsidR="00805EDD" w:rsidRPr="00626E4E" w:rsidRDefault="00A86C63" w:rsidP="00025398">
      <w:pPr>
        <w:rPr>
          <w:color w:val="FF0000"/>
        </w:rPr>
      </w:pPr>
      <w:r w:rsidRPr="00835E9F">
        <w:t xml:space="preserve">3.   Page no. 2 –6 should be attached to the stamp </w:t>
      </w:r>
      <w:proofErr w:type="spellStart"/>
      <w:r w:rsidRPr="00835E9F">
        <w:t>pape</w:t>
      </w:r>
      <w:proofErr w:type="spellEnd"/>
    </w:p>
    <w:p w14:paraId="5302535C" w14:textId="77777777" w:rsidR="005B0591" w:rsidRPr="001773ED" w:rsidRDefault="00805EDD" w:rsidP="00025398">
      <w:r w:rsidRPr="001773ED">
        <w:br w:type="page"/>
      </w:r>
    </w:p>
    <w:p w14:paraId="1B44C65E" w14:textId="77777777" w:rsidR="00981533" w:rsidRPr="001773ED" w:rsidRDefault="00981533" w:rsidP="00E239D0">
      <w:pPr>
        <w:pStyle w:val="Heading1"/>
      </w:pPr>
      <w:bookmarkStart w:id="670" w:name="_Toc55566550"/>
      <w:r w:rsidRPr="001773ED">
        <w:lastRenderedPageBreak/>
        <w:t>Format of letter to be given by the member for request of G-Sec / T-bills addition</w:t>
      </w:r>
      <w:bookmarkEnd w:id="670"/>
    </w:p>
    <w:p w14:paraId="387AC4BD" w14:textId="77777777" w:rsidR="00981533" w:rsidRPr="001773ED" w:rsidRDefault="00981533" w:rsidP="00981533">
      <w:pPr>
        <w:jc w:val="center"/>
        <w:rPr>
          <w:b/>
          <w:u w:val="single"/>
        </w:rPr>
      </w:pPr>
    </w:p>
    <w:p w14:paraId="58DA502A" w14:textId="77777777" w:rsidR="00981533" w:rsidRPr="001773ED" w:rsidRDefault="00981533" w:rsidP="00981533">
      <w:pPr>
        <w:jc w:val="center"/>
      </w:pPr>
      <w:r w:rsidRPr="001773ED">
        <w:t>(To be typed on Members letter head)</w:t>
      </w:r>
    </w:p>
    <w:p w14:paraId="4A423C5D" w14:textId="77777777" w:rsidR="00981533" w:rsidRPr="001773ED" w:rsidRDefault="00981533" w:rsidP="00981533">
      <w:pPr>
        <w:jc w:val="center"/>
      </w:pPr>
    </w:p>
    <w:p w14:paraId="6A12A535" w14:textId="77777777" w:rsidR="00981533" w:rsidRPr="001773ED" w:rsidRDefault="00981533" w:rsidP="00981533">
      <w:r w:rsidRPr="001773ED">
        <w:t>Date:</w:t>
      </w:r>
    </w:p>
    <w:p w14:paraId="6858D1E5" w14:textId="77777777" w:rsidR="00981533" w:rsidRPr="001773ED" w:rsidRDefault="00981533" w:rsidP="00981533"/>
    <w:p w14:paraId="327930C2" w14:textId="77777777" w:rsidR="00981533" w:rsidRPr="001773ED" w:rsidRDefault="00981533" w:rsidP="00981533">
      <w:r w:rsidRPr="001773ED">
        <w:t>To,</w:t>
      </w:r>
    </w:p>
    <w:p w14:paraId="6E5051E6" w14:textId="77777777" w:rsidR="00981533" w:rsidRPr="001773ED" w:rsidRDefault="00981533" w:rsidP="00981533">
      <w:r w:rsidRPr="001773ED">
        <w:t>N</w:t>
      </w:r>
      <w:r w:rsidR="00A86C63">
        <w:t>SE</w:t>
      </w:r>
      <w:r w:rsidRPr="001773ED">
        <w:t xml:space="preserve"> Clearing Ltd.</w:t>
      </w:r>
    </w:p>
    <w:p w14:paraId="1A62D314" w14:textId="77777777" w:rsidR="00981533" w:rsidRPr="001773ED" w:rsidRDefault="00981533" w:rsidP="00981533">
      <w:pPr>
        <w:rPr>
          <w:lang w:val="it-IT"/>
        </w:rPr>
      </w:pPr>
      <w:r w:rsidRPr="001773ED">
        <w:rPr>
          <w:lang w:val="it-IT"/>
        </w:rPr>
        <w:t>Exchange Plaza,</w:t>
      </w:r>
    </w:p>
    <w:p w14:paraId="5C4856BE" w14:textId="77777777" w:rsidR="00981533" w:rsidRPr="001773ED" w:rsidRDefault="00981533" w:rsidP="00981533">
      <w:pPr>
        <w:rPr>
          <w:lang w:val="it-IT"/>
        </w:rPr>
      </w:pPr>
      <w:r w:rsidRPr="001773ED">
        <w:rPr>
          <w:lang w:val="it-IT"/>
        </w:rPr>
        <w:t>Bandra Kurla Complex,</w:t>
      </w:r>
    </w:p>
    <w:p w14:paraId="5E34A4DE" w14:textId="77777777" w:rsidR="00981533" w:rsidRPr="001773ED" w:rsidRDefault="00981533" w:rsidP="00981533">
      <w:pPr>
        <w:rPr>
          <w:lang w:val="it-IT"/>
        </w:rPr>
      </w:pPr>
      <w:r w:rsidRPr="001773ED">
        <w:rPr>
          <w:lang w:val="it-IT"/>
        </w:rPr>
        <w:t>Bandra (E)</w:t>
      </w:r>
    </w:p>
    <w:p w14:paraId="24A5BD6E" w14:textId="77777777" w:rsidR="00981533" w:rsidRPr="001773ED" w:rsidRDefault="00981533" w:rsidP="00981533">
      <w:r w:rsidRPr="001773ED">
        <w:t>Mumbai – 400 051</w:t>
      </w:r>
    </w:p>
    <w:p w14:paraId="0560E434" w14:textId="77777777" w:rsidR="00981533" w:rsidRPr="001773ED" w:rsidRDefault="00981533" w:rsidP="00981533"/>
    <w:p w14:paraId="711F5E0D" w14:textId="77777777" w:rsidR="00981533" w:rsidRPr="001773ED" w:rsidRDefault="00981533" w:rsidP="00981533">
      <w:pPr>
        <w:ind w:right="-270"/>
        <w:jc w:val="both"/>
      </w:pPr>
    </w:p>
    <w:p w14:paraId="5B681DA5" w14:textId="77777777" w:rsidR="00981533" w:rsidRPr="001773ED" w:rsidRDefault="00981533" w:rsidP="0098153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444625C6" w14:textId="77777777" w:rsidR="00981533" w:rsidRPr="001773ED" w:rsidRDefault="00981533" w:rsidP="00981533">
      <w:pPr>
        <w:overflowPunct w:val="0"/>
        <w:autoSpaceDE w:val="0"/>
        <w:adjustRightInd w:val="0"/>
        <w:ind w:right="-270"/>
        <w:jc w:val="both"/>
      </w:pPr>
    </w:p>
    <w:p w14:paraId="5223E6CF" w14:textId="77777777" w:rsidR="00981533" w:rsidRPr="001773ED" w:rsidRDefault="00981533" w:rsidP="00981533">
      <w:r w:rsidRPr="001773ED">
        <w:t xml:space="preserve">                                                                                                </w:t>
      </w:r>
      <w:r w:rsidRPr="001773ED">
        <w:rPr>
          <w:b/>
        </w:rPr>
        <w:t>E–</w:t>
      </w:r>
      <w:proofErr w:type="spellStart"/>
      <w:r w:rsidRPr="001773ED">
        <w:rPr>
          <w:b/>
        </w:rPr>
        <w:t>Kuber</w:t>
      </w:r>
      <w:proofErr w:type="spellEnd"/>
      <w:r w:rsidRPr="001773ED">
        <w:rPr>
          <w:b/>
        </w:rPr>
        <w:t xml:space="preserve"> ref</w:t>
      </w:r>
      <w:r w:rsidRPr="001773ED">
        <w:t xml:space="preserve"> </w:t>
      </w:r>
      <w:r w:rsidRPr="001773ED">
        <w:rPr>
          <w:b/>
        </w:rPr>
        <w:t>no</w:t>
      </w:r>
      <w:proofErr w:type="gramStart"/>
      <w:r w:rsidRPr="001773ED">
        <w:t>:_</w:t>
      </w:r>
      <w:proofErr w:type="gramEnd"/>
      <w:r w:rsidRPr="001773ED">
        <w:t>________</w:t>
      </w:r>
    </w:p>
    <w:p w14:paraId="465A70C9" w14:textId="77777777" w:rsidR="00981533" w:rsidRPr="001773ED" w:rsidRDefault="00981533" w:rsidP="00981533"/>
    <w:p w14:paraId="16A5A3D7" w14:textId="77777777" w:rsidR="00981533" w:rsidRPr="001773ED" w:rsidRDefault="00981533" w:rsidP="00981533">
      <w:pPr>
        <w:rPr>
          <w:b/>
          <w:u w:val="single"/>
        </w:rPr>
      </w:pPr>
      <w:r w:rsidRPr="001773ED">
        <w:rPr>
          <w:b/>
          <w:u w:val="single"/>
        </w:rPr>
        <w:t>Re: Request for Addition of Securities (G-Sec / T-bills) as Collaterals</w:t>
      </w:r>
    </w:p>
    <w:p w14:paraId="6B8B3A42" w14:textId="77777777" w:rsidR="00981533" w:rsidRPr="001773ED" w:rsidRDefault="00981533" w:rsidP="00981533">
      <w:pPr>
        <w:rPr>
          <w:b/>
          <w:u w:val="single"/>
        </w:rPr>
      </w:pPr>
    </w:p>
    <w:p w14:paraId="5746D6EF" w14:textId="77777777" w:rsidR="00981533" w:rsidRPr="001773ED" w:rsidRDefault="00981533" w:rsidP="00981533">
      <w:pPr>
        <w:jc w:val="both"/>
      </w:pPr>
      <w:r w:rsidRPr="001773ED">
        <w:t>We would like to deposit below mentioned G-Sec / T-bill as margin/security deposit in Capital Market Segment:</w:t>
      </w:r>
    </w:p>
    <w:p w14:paraId="53B06A76" w14:textId="77777777" w:rsidR="00981533" w:rsidRPr="001773ED" w:rsidRDefault="00981533" w:rsidP="00981533">
      <w:pPr>
        <w:jc w:val="both"/>
      </w:pPr>
    </w:p>
    <w:p w14:paraId="31F11054" w14:textId="77777777" w:rsidR="00981533" w:rsidRPr="001773ED" w:rsidRDefault="00981533" w:rsidP="00981533">
      <w:pPr>
        <w:jc w:val="both"/>
      </w:pPr>
      <w:r w:rsidRPr="001773ED">
        <w:t>Details are as under:</w:t>
      </w:r>
    </w:p>
    <w:p w14:paraId="080C29BB" w14:textId="77777777" w:rsidR="00981533" w:rsidRPr="001773ED" w:rsidRDefault="00981533" w:rsidP="00981533">
      <w:pPr>
        <w:jc w:val="both"/>
      </w:pP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285"/>
        <w:gridCol w:w="1385"/>
      </w:tblGrid>
      <w:tr w:rsidR="00981533" w:rsidRPr="001773ED" w14:paraId="17A11408" w14:textId="77777777" w:rsidTr="00626E4E">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5A99BC9" w14:textId="77777777" w:rsidR="00981533" w:rsidRPr="001773ED" w:rsidRDefault="00981533" w:rsidP="002B145F">
            <w:pPr>
              <w:rPr>
                <w:b/>
                <w:bCs/>
              </w:rPr>
            </w:pPr>
            <w:r w:rsidRPr="001773ED">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66CA5857" w14:textId="77777777" w:rsidR="00981533" w:rsidRPr="001773ED" w:rsidRDefault="00981533" w:rsidP="002B145F">
            <w:pPr>
              <w:rPr>
                <w:b/>
                <w:bCs/>
              </w:rPr>
            </w:pPr>
            <w:r w:rsidRPr="001773ED">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BABF824" w14:textId="77777777" w:rsidR="00981533" w:rsidRPr="001773ED" w:rsidRDefault="00981533" w:rsidP="002B145F">
            <w:pPr>
              <w:rPr>
                <w:b/>
                <w:bCs/>
              </w:rPr>
            </w:pPr>
            <w:r w:rsidRPr="001773ED">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0F5B648F" w14:textId="77777777" w:rsidR="00981533" w:rsidRPr="001773ED" w:rsidRDefault="00981533" w:rsidP="002B145F">
            <w:pPr>
              <w:rPr>
                <w:b/>
                <w:bCs/>
              </w:rPr>
            </w:pPr>
            <w:r w:rsidRPr="001773ED">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402D6F95" w14:textId="77777777" w:rsidR="00981533" w:rsidRPr="001773ED" w:rsidRDefault="00981533" w:rsidP="002B145F">
            <w:pPr>
              <w:rPr>
                <w:b/>
                <w:bCs/>
              </w:rPr>
            </w:pPr>
            <w:r w:rsidRPr="001773ED">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2A1E725C" w14:textId="77777777" w:rsidR="00981533" w:rsidRPr="001773ED" w:rsidRDefault="00981533" w:rsidP="002B145F">
            <w:pPr>
              <w:rPr>
                <w:b/>
                <w:bCs/>
              </w:rPr>
            </w:pPr>
            <w:r w:rsidRPr="001773ED">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D15F4FB" w14:textId="77777777" w:rsidR="00981533" w:rsidRPr="001773ED" w:rsidRDefault="00981533" w:rsidP="002B145F">
            <w:pPr>
              <w:rPr>
                <w:b/>
                <w:bCs/>
              </w:rPr>
            </w:pPr>
            <w:r w:rsidRPr="001773ED">
              <w:rPr>
                <w:b/>
                <w:bCs/>
              </w:rPr>
              <w:t>ISIN No.</w:t>
            </w:r>
          </w:p>
        </w:tc>
        <w:tc>
          <w:tcPr>
            <w:tcW w:w="1285" w:type="dxa"/>
            <w:tcBorders>
              <w:top w:val="single" w:sz="4" w:space="0" w:color="auto"/>
              <w:left w:val="nil"/>
              <w:bottom w:val="single" w:sz="4" w:space="0" w:color="auto"/>
              <w:right w:val="single" w:sz="4" w:space="0" w:color="auto"/>
            </w:tcBorders>
            <w:shd w:val="clear" w:color="auto" w:fill="auto"/>
          </w:tcPr>
          <w:p w14:paraId="7E643EE9" w14:textId="77777777" w:rsidR="00981533" w:rsidRPr="001773ED" w:rsidRDefault="00981533" w:rsidP="002B145F">
            <w:pPr>
              <w:rPr>
                <w:b/>
                <w:bCs/>
              </w:rPr>
            </w:pPr>
            <w:r w:rsidRPr="001773ED">
              <w:rPr>
                <w:b/>
                <w:bCs/>
              </w:rPr>
              <w:t>Maturity Date</w:t>
            </w:r>
          </w:p>
        </w:tc>
        <w:tc>
          <w:tcPr>
            <w:tcW w:w="1385" w:type="dxa"/>
            <w:tcBorders>
              <w:top w:val="single" w:sz="4" w:space="0" w:color="auto"/>
              <w:left w:val="nil"/>
              <w:bottom w:val="single" w:sz="4" w:space="0" w:color="auto"/>
              <w:right w:val="single" w:sz="4" w:space="0" w:color="auto"/>
            </w:tcBorders>
            <w:shd w:val="clear" w:color="auto" w:fill="auto"/>
          </w:tcPr>
          <w:p w14:paraId="66CE690D" w14:textId="77777777" w:rsidR="00981533" w:rsidRPr="001773ED" w:rsidRDefault="00981533" w:rsidP="002B145F">
            <w:pPr>
              <w:rPr>
                <w:b/>
                <w:bCs/>
              </w:rPr>
            </w:pPr>
            <w:r w:rsidRPr="001773ED">
              <w:rPr>
                <w:b/>
                <w:bCs/>
              </w:rPr>
              <w:t>Quantity of Securities (</w:t>
            </w:r>
            <w:proofErr w:type="spellStart"/>
            <w:r w:rsidRPr="001773ED">
              <w:rPr>
                <w:b/>
                <w:bCs/>
              </w:rPr>
              <w:t>Rs</w:t>
            </w:r>
            <w:proofErr w:type="spellEnd"/>
            <w:r w:rsidRPr="001773ED">
              <w:rPr>
                <w:b/>
                <w:bCs/>
              </w:rPr>
              <w:t>. in face value)</w:t>
            </w:r>
          </w:p>
        </w:tc>
      </w:tr>
      <w:tr w:rsidR="00981533" w:rsidRPr="001773ED" w14:paraId="20B5FDBA" w14:textId="77777777" w:rsidTr="00626E4E">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198A377F" w14:textId="77777777" w:rsidR="00981533" w:rsidRPr="001773ED" w:rsidRDefault="00981533" w:rsidP="002B145F">
            <w:r w:rsidRPr="001773ED">
              <w:t> </w:t>
            </w:r>
          </w:p>
        </w:tc>
        <w:tc>
          <w:tcPr>
            <w:tcW w:w="1096" w:type="dxa"/>
            <w:tcBorders>
              <w:top w:val="nil"/>
              <w:left w:val="nil"/>
              <w:bottom w:val="single" w:sz="4" w:space="0" w:color="auto"/>
              <w:right w:val="single" w:sz="4" w:space="0" w:color="auto"/>
            </w:tcBorders>
            <w:shd w:val="clear" w:color="auto" w:fill="auto"/>
            <w:noWrap/>
            <w:vAlign w:val="bottom"/>
          </w:tcPr>
          <w:p w14:paraId="667FCCA4" w14:textId="77777777" w:rsidR="00981533" w:rsidRPr="001773ED" w:rsidRDefault="00981533" w:rsidP="002B145F">
            <w:r w:rsidRPr="001773ED">
              <w:t> </w:t>
            </w:r>
          </w:p>
        </w:tc>
        <w:tc>
          <w:tcPr>
            <w:tcW w:w="933" w:type="dxa"/>
            <w:tcBorders>
              <w:top w:val="nil"/>
              <w:left w:val="nil"/>
              <w:bottom w:val="single" w:sz="4" w:space="0" w:color="auto"/>
              <w:right w:val="single" w:sz="4" w:space="0" w:color="auto"/>
            </w:tcBorders>
            <w:shd w:val="clear" w:color="auto" w:fill="auto"/>
            <w:noWrap/>
            <w:vAlign w:val="bottom"/>
          </w:tcPr>
          <w:p w14:paraId="4FDA90AF" w14:textId="77777777" w:rsidR="00981533" w:rsidRPr="001773ED" w:rsidRDefault="00981533" w:rsidP="002B145F">
            <w:r w:rsidRPr="001773ED">
              <w:t> </w:t>
            </w:r>
          </w:p>
        </w:tc>
        <w:tc>
          <w:tcPr>
            <w:tcW w:w="1093" w:type="dxa"/>
            <w:tcBorders>
              <w:top w:val="nil"/>
              <w:left w:val="nil"/>
              <w:bottom w:val="single" w:sz="4" w:space="0" w:color="auto"/>
              <w:right w:val="single" w:sz="4" w:space="0" w:color="auto"/>
            </w:tcBorders>
            <w:shd w:val="clear" w:color="auto" w:fill="auto"/>
            <w:noWrap/>
            <w:vAlign w:val="bottom"/>
          </w:tcPr>
          <w:p w14:paraId="0EED7300" w14:textId="77777777" w:rsidR="00981533" w:rsidRPr="001773ED" w:rsidRDefault="00981533" w:rsidP="002B145F">
            <w:r w:rsidRPr="001773ED">
              <w:t> </w:t>
            </w:r>
          </w:p>
        </w:tc>
        <w:tc>
          <w:tcPr>
            <w:tcW w:w="1377" w:type="dxa"/>
            <w:tcBorders>
              <w:top w:val="nil"/>
              <w:left w:val="nil"/>
              <w:bottom w:val="single" w:sz="4" w:space="0" w:color="auto"/>
              <w:right w:val="single" w:sz="4" w:space="0" w:color="auto"/>
            </w:tcBorders>
            <w:shd w:val="clear" w:color="auto" w:fill="auto"/>
            <w:noWrap/>
            <w:vAlign w:val="bottom"/>
          </w:tcPr>
          <w:p w14:paraId="46619048" w14:textId="77777777" w:rsidR="00981533" w:rsidRPr="001773ED" w:rsidRDefault="00981533" w:rsidP="002B145F">
            <w:r w:rsidRPr="001773ED">
              <w:t> </w:t>
            </w:r>
          </w:p>
        </w:tc>
        <w:tc>
          <w:tcPr>
            <w:tcW w:w="1669" w:type="dxa"/>
            <w:tcBorders>
              <w:top w:val="nil"/>
              <w:left w:val="nil"/>
              <w:bottom w:val="single" w:sz="4" w:space="0" w:color="auto"/>
              <w:right w:val="single" w:sz="4" w:space="0" w:color="auto"/>
            </w:tcBorders>
            <w:shd w:val="clear" w:color="auto" w:fill="auto"/>
            <w:noWrap/>
            <w:vAlign w:val="bottom"/>
          </w:tcPr>
          <w:p w14:paraId="27E8E65C" w14:textId="77777777" w:rsidR="00981533" w:rsidRPr="001773ED" w:rsidRDefault="0098153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2CDA26D9" w14:textId="77777777" w:rsidR="00981533" w:rsidRPr="001773ED" w:rsidRDefault="00981533" w:rsidP="002B145F">
            <w:r w:rsidRPr="001773ED">
              <w:t> </w:t>
            </w:r>
          </w:p>
        </w:tc>
        <w:tc>
          <w:tcPr>
            <w:tcW w:w="1285" w:type="dxa"/>
            <w:tcBorders>
              <w:top w:val="nil"/>
              <w:left w:val="nil"/>
              <w:bottom w:val="single" w:sz="4" w:space="0" w:color="auto"/>
              <w:right w:val="single" w:sz="4" w:space="0" w:color="auto"/>
            </w:tcBorders>
            <w:shd w:val="clear" w:color="auto" w:fill="auto"/>
            <w:noWrap/>
            <w:vAlign w:val="bottom"/>
          </w:tcPr>
          <w:p w14:paraId="48111AFD" w14:textId="77777777" w:rsidR="00981533" w:rsidRPr="001773ED" w:rsidRDefault="00981533" w:rsidP="002B145F">
            <w:r w:rsidRPr="001773ED">
              <w:t> </w:t>
            </w:r>
          </w:p>
        </w:tc>
        <w:tc>
          <w:tcPr>
            <w:tcW w:w="1385" w:type="dxa"/>
            <w:tcBorders>
              <w:top w:val="nil"/>
              <w:left w:val="nil"/>
              <w:bottom w:val="single" w:sz="4" w:space="0" w:color="auto"/>
              <w:right w:val="single" w:sz="4" w:space="0" w:color="auto"/>
            </w:tcBorders>
            <w:shd w:val="clear" w:color="auto" w:fill="auto"/>
            <w:noWrap/>
            <w:vAlign w:val="bottom"/>
          </w:tcPr>
          <w:p w14:paraId="534532AD" w14:textId="77777777" w:rsidR="00981533" w:rsidRPr="001773ED" w:rsidRDefault="00981533" w:rsidP="002B145F">
            <w:r w:rsidRPr="001773ED">
              <w:t> </w:t>
            </w:r>
          </w:p>
        </w:tc>
      </w:tr>
    </w:tbl>
    <w:p w14:paraId="00D38B1C" w14:textId="77777777" w:rsidR="00981533" w:rsidRPr="001773ED" w:rsidRDefault="00981533" w:rsidP="00981533">
      <w:pPr>
        <w:jc w:val="both"/>
      </w:pPr>
    </w:p>
    <w:p w14:paraId="4E8C7009" w14:textId="77777777" w:rsidR="00981533" w:rsidRPr="001773ED" w:rsidRDefault="00981533" w:rsidP="00981533">
      <w:pPr>
        <w:jc w:val="both"/>
      </w:pPr>
      <w:r w:rsidRPr="001773ED">
        <w:t>Further we have initiated transfer of securities to SGL-II account of NS</w:t>
      </w:r>
      <w:r w:rsidR="00A86C63">
        <w:t xml:space="preserve">E </w:t>
      </w:r>
      <w:r w:rsidRPr="001773ED">
        <w:t>C</w:t>
      </w:r>
      <w:r w:rsidR="00A86C63">
        <w:t>learing Ltd</w:t>
      </w:r>
      <w:r w:rsidRPr="001773ED">
        <w:t xml:space="preserve"> vide margin transfer through E-KUBER. You are requested to confirm the same and considered the above G-Sec / T-bills towards our margin/security deposit. </w:t>
      </w:r>
    </w:p>
    <w:p w14:paraId="7CB2F251" w14:textId="77777777" w:rsidR="00981533" w:rsidRPr="001773ED" w:rsidRDefault="00981533" w:rsidP="00981533">
      <w:pPr>
        <w:rPr>
          <w:b/>
          <w:u w:val="single"/>
        </w:rPr>
      </w:pPr>
    </w:p>
    <w:p w14:paraId="78070C0D" w14:textId="77777777" w:rsidR="00981533" w:rsidRPr="001773ED" w:rsidRDefault="00981533" w:rsidP="00981533">
      <w:pPr>
        <w:overflowPunct w:val="0"/>
        <w:autoSpaceDE w:val="0"/>
        <w:adjustRightInd w:val="0"/>
        <w:ind w:right="-270"/>
        <w:jc w:val="both"/>
      </w:pPr>
      <w:r w:rsidRPr="001773ED">
        <w:t>Thanking You,</w:t>
      </w:r>
    </w:p>
    <w:p w14:paraId="41664E07" w14:textId="77777777" w:rsidR="00981533" w:rsidRPr="001773ED" w:rsidRDefault="00981533" w:rsidP="00981533">
      <w:pPr>
        <w:overflowPunct w:val="0"/>
        <w:autoSpaceDE w:val="0"/>
        <w:adjustRightInd w:val="0"/>
        <w:ind w:right="-270"/>
        <w:jc w:val="both"/>
      </w:pPr>
    </w:p>
    <w:p w14:paraId="0CCC2D66" w14:textId="77777777" w:rsidR="00981533" w:rsidRPr="001773ED" w:rsidRDefault="00981533" w:rsidP="00981533">
      <w:pPr>
        <w:overflowPunct w:val="0"/>
        <w:autoSpaceDE w:val="0"/>
        <w:adjustRightInd w:val="0"/>
        <w:ind w:right="-270"/>
        <w:jc w:val="both"/>
      </w:pPr>
      <w:r w:rsidRPr="001773ED">
        <w:t>Yours Faithfully,</w:t>
      </w:r>
    </w:p>
    <w:p w14:paraId="0FF66724" w14:textId="77777777" w:rsidR="00981533" w:rsidRPr="001773ED" w:rsidRDefault="00981533" w:rsidP="00981533">
      <w:pPr>
        <w:overflowPunct w:val="0"/>
        <w:autoSpaceDE w:val="0"/>
        <w:adjustRightInd w:val="0"/>
        <w:ind w:right="-270"/>
        <w:jc w:val="both"/>
      </w:pPr>
    </w:p>
    <w:p w14:paraId="7ADF95AF" w14:textId="77777777" w:rsidR="00E46413" w:rsidRPr="001773ED" w:rsidRDefault="00981533" w:rsidP="002E61E0">
      <w:pPr>
        <w:rPr>
          <w:kern w:val="32"/>
        </w:rPr>
      </w:pPr>
      <w:proofErr w:type="spellStart"/>
      <w:r w:rsidRPr="001773ED">
        <w:rPr>
          <w:kern w:val="32"/>
        </w:rPr>
        <w:t>Authorised</w:t>
      </w:r>
      <w:proofErr w:type="spellEnd"/>
      <w:r w:rsidRPr="001773ED">
        <w:rPr>
          <w:kern w:val="32"/>
        </w:rPr>
        <w:t xml:space="preserve"> Signatory</w:t>
      </w:r>
    </w:p>
    <w:p w14:paraId="6E7E50F5" w14:textId="77777777" w:rsidR="00E46413" w:rsidRPr="001773ED" w:rsidRDefault="00E46413" w:rsidP="00E239D0">
      <w:pPr>
        <w:pStyle w:val="Heading1"/>
      </w:pPr>
      <w:r w:rsidRPr="001773ED">
        <w:br w:type="page"/>
      </w:r>
      <w:bookmarkStart w:id="671" w:name="_Toc55566551"/>
      <w:r w:rsidRPr="001773ED">
        <w:lastRenderedPageBreak/>
        <w:t>Format of letter to be given by the member for request of G-Sec / T-bills release</w:t>
      </w:r>
      <w:bookmarkEnd w:id="671"/>
    </w:p>
    <w:p w14:paraId="7EF4C6E7" w14:textId="77777777" w:rsidR="00E46413" w:rsidRPr="001773ED" w:rsidRDefault="00E46413" w:rsidP="00E46413">
      <w:pPr>
        <w:jc w:val="center"/>
        <w:rPr>
          <w:b/>
          <w:u w:val="single"/>
        </w:rPr>
      </w:pPr>
    </w:p>
    <w:p w14:paraId="0F7F8E85" w14:textId="77777777" w:rsidR="00E46413" w:rsidRPr="001773ED" w:rsidRDefault="00E46413" w:rsidP="00E46413">
      <w:pPr>
        <w:jc w:val="center"/>
      </w:pPr>
      <w:r w:rsidRPr="001773ED">
        <w:t>(To be typed on Members letter head)</w:t>
      </w:r>
    </w:p>
    <w:p w14:paraId="2B8B4EDF" w14:textId="77777777" w:rsidR="00E46413" w:rsidRPr="001773ED" w:rsidRDefault="00E46413" w:rsidP="00E46413">
      <w:pPr>
        <w:jc w:val="center"/>
      </w:pPr>
    </w:p>
    <w:p w14:paraId="1A5D9097" w14:textId="77777777" w:rsidR="00E46413" w:rsidRPr="001773ED" w:rsidRDefault="00E46413" w:rsidP="00E46413">
      <w:r w:rsidRPr="001773ED">
        <w:t>Date:</w:t>
      </w:r>
    </w:p>
    <w:p w14:paraId="1280A097" w14:textId="77777777" w:rsidR="00E46413" w:rsidRPr="001773ED" w:rsidRDefault="00E46413" w:rsidP="00E46413"/>
    <w:p w14:paraId="6B9D6904" w14:textId="77777777" w:rsidR="00E46413" w:rsidRPr="001773ED" w:rsidRDefault="00E46413" w:rsidP="00E46413">
      <w:r w:rsidRPr="001773ED">
        <w:t>To,</w:t>
      </w:r>
    </w:p>
    <w:p w14:paraId="10D2A615" w14:textId="77777777" w:rsidR="00E46413" w:rsidRPr="001773ED" w:rsidRDefault="00E46413" w:rsidP="00E46413">
      <w:r w:rsidRPr="001773ED">
        <w:t>N</w:t>
      </w:r>
      <w:r w:rsidR="00C70378">
        <w:t>SE</w:t>
      </w:r>
      <w:r w:rsidRPr="001773ED">
        <w:t xml:space="preserve"> Clearing Ltd.</w:t>
      </w:r>
    </w:p>
    <w:p w14:paraId="7C3A2F32" w14:textId="77777777" w:rsidR="00E46413" w:rsidRPr="001773ED" w:rsidRDefault="00E46413" w:rsidP="00E46413">
      <w:pPr>
        <w:rPr>
          <w:lang w:val="it-IT"/>
        </w:rPr>
      </w:pPr>
      <w:r w:rsidRPr="001773ED">
        <w:rPr>
          <w:lang w:val="it-IT"/>
        </w:rPr>
        <w:t>Exchange Plaza,</w:t>
      </w:r>
    </w:p>
    <w:p w14:paraId="5F317A83" w14:textId="77777777" w:rsidR="00E46413" w:rsidRPr="001773ED" w:rsidRDefault="00E46413" w:rsidP="00E46413">
      <w:pPr>
        <w:rPr>
          <w:lang w:val="it-IT"/>
        </w:rPr>
      </w:pPr>
      <w:r w:rsidRPr="001773ED">
        <w:rPr>
          <w:lang w:val="it-IT"/>
        </w:rPr>
        <w:t>Bandra Kurla Complex,</w:t>
      </w:r>
    </w:p>
    <w:p w14:paraId="0835DC6B" w14:textId="77777777" w:rsidR="00E46413" w:rsidRPr="001773ED" w:rsidRDefault="00E46413" w:rsidP="00E46413">
      <w:pPr>
        <w:rPr>
          <w:lang w:val="it-IT"/>
        </w:rPr>
      </w:pPr>
      <w:r w:rsidRPr="001773ED">
        <w:rPr>
          <w:lang w:val="it-IT"/>
        </w:rPr>
        <w:t>Bandra (E)</w:t>
      </w:r>
    </w:p>
    <w:p w14:paraId="1555ACC5" w14:textId="77777777" w:rsidR="00E46413" w:rsidRPr="001773ED" w:rsidRDefault="00E46413" w:rsidP="00E46413">
      <w:r w:rsidRPr="001773ED">
        <w:t>Mumbai – 400 051</w:t>
      </w:r>
    </w:p>
    <w:p w14:paraId="12D1C860" w14:textId="77777777" w:rsidR="00E46413" w:rsidRPr="001773ED" w:rsidRDefault="00E46413" w:rsidP="00E46413"/>
    <w:p w14:paraId="1500D74E" w14:textId="77777777" w:rsidR="00E46413" w:rsidRPr="001773ED" w:rsidRDefault="00E46413" w:rsidP="00E4641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5C50894D" w14:textId="77777777" w:rsidR="00E46413" w:rsidRPr="001773ED" w:rsidRDefault="00E46413" w:rsidP="00E46413"/>
    <w:p w14:paraId="18B03122" w14:textId="77777777" w:rsidR="00E46413" w:rsidRPr="001773ED" w:rsidRDefault="00E46413" w:rsidP="00E46413">
      <w:pPr>
        <w:rPr>
          <w:b/>
          <w:u w:val="single"/>
        </w:rPr>
      </w:pPr>
      <w:r w:rsidRPr="001773ED">
        <w:rPr>
          <w:b/>
          <w:u w:val="single"/>
        </w:rPr>
        <w:t>Re: Request for release of Securities (G-Sec / T-bills)</w:t>
      </w:r>
    </w:p>
    <w:p w14:paraId="3A5996E1" w14:textId="77777777" w:rsidR="00E46413" w:rsidRPr="001773ED" w:rsidRDefault="00E46413" w:rsidP="00E46413">
      <w:pPr>
        <w:rPr>
          <w:b/>
          <w:u w:val="single"/>
        </w:rPr>
      </w:pPr>
      <w:r w:rsidRPr="001773ED">
        <w:rPr>
          <w:b/>
          <w:u w:val="single"/>
        </w:rPr>
        <w:t xml:space="preserve"> </w:t>
      </w:r>
    </w:p>
    <w:p w14:paraId="19FE120D" w14:textId="77777777" w:rsidR="00E46413" w:rsidRPr="001773ED" w:rsidRDefault="00E46413" w:rsidP="00E46413">
      <w:pPr>
        <w:jc w:val="both"/>
      </w:pPr>
      <w:r w:rsidRPr="001773ED">
        <w:t>Please release the below mentioned G-Sec / T-bills provided as margin</w:t>
      </w:r>
      <w:r w:rsidR="00CF5AAE" w:rsidRPr="001773ED">
        <w:t>/security</w:t>
      </w:r>
      <w:r w:rsidRPr="001773ED">
        <w:t xml:space="preserve"> deposit in </w:t>
      </w:r>
      <w:r w:rsidR="00CF5AAE" w:rsidRPr="001773ED">
        <w:t xml:space="preserve">Capital Market </w:t>
      </w:r>
      <w:r w:rsidRPr="001773ED">
        <w:t>Segment.</w:t>
      </w:r>
    </w:p>
    <w:p w14:paraId="43074E2B" w14:textId="77777777" w:rsidR="00E46413" w:rsidRPr="001773ED" w:rsidRDefault="00E46413" w:rsidP="00E46413">
      <w:pPr>
        <w:jc w:val="both"/>
      </w:pPr>
    </w:p>
    <w:p w14:paraId="0A4EB279" w14:textId="77777777" w:rsidR="00E46413" w:rsidRPr="001773ED" w:rsidRDefault="00E46413" w:rsidP="00E46413">
      <w:pPr>
        <w:jc w:val="both"/>
      </w:pPr>
      <w:r w:rsidRPr="001773ED">
        <w:t>Details are as under:</w:t>
      </w:r>
    </w:p>
    <w:p w14:paraId="08218030" w14:textId="77777777" w:rsidR="00E46413" w:rsidRPr="001773ED" w:rsidRDefault="00E46413" w:rsidP="00E46413">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E46413" w:rsidRPr="001773ED"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083F55B5" w14:textId="77777777" w:rsidR="00E46413" w:rsidRPr="001773ED" w:rsidRDefault="00E46413" w:rsidP="002B145F">
            <w:pPr>
              <w:rPr>
                <w:b/>
                <w:bCs/>
              </w:rPr>
            </w:pPr>
            <w:r w:rsidRPr="001773ED">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00C7B0F0" w14:textId="77777777" w:rsidR="00E46413" w:rsidRPr="001773ED" w:rsidRDefault="00E46413" w:rsidP="002B145F">
            <w:pPr>
              <w:rPr>
                <w:b/>
                <w:bCs/>
              </w:rPr>
            </w:pPr>
            <w:r w:rsidRPr="001773ED">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07DB92CD" w14:textId="77777777" w:rsidR="00E46413" w:rsidRPr="001773ED" w:rsidRDefault="00E46413" w:rsidP="002B145F">
            <w:pPr>
              <w:rPr>
                <w:b/>
                <w:bCs/>
              </w:rPr>
            </w:pPr>
            <w:r w:rsidRPr="001773ED">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0D9B6B03" w14:textId="77777777" w:rsidR="00E46413" w:rsidRPr="001773ED" w:rsidRDefault="00E46413" w:rsidP="002B145F">
            <w:pPr>
              <w:rPr>
                <w:b/>
                <w:bCs/>
              </w:rPr>
            </w:pPr>
            <w:r w:rsidRPr="001773ED">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1E651B56" w14:textId="77777777" w:rsidR="00E46413" w:rsidRPr="001773ED" w:rsidRDefault="00E46413" w:rsidP="002B145F">
            <w:pPr>
              <w:rPr>
                <w:b/>
                <w:bCs/>
              </w:rPr>
            </w:pPr>
            <w:r w:rsidRPr="001773ED">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27D667C8" w14:textId="77777777" w:rsidR="00E46413" w:rsidRPr="001773ED" w:rsidRDefault="00E46413" w:rsidP="002B145F">
            <w:pPr>
              <w:rPr>
                <w:b/>
                <w:bCs/>
              </w:rPr>
            </w:pPr>
            <w:r w:rsidRPr="001773ED">
              <w:rPr>
                <w:b/>
                <w:bCs/>
              </w:rPr>
              <w:t>Quantity of Securities (</w:t>
            </w:r>
            <w:proofErr w:type="spellStart"/>
            <w:r w:rsidRPr="001773ED">
              <w:rPr>
                <w:b/>
                <w:bCs/>
              </w:rPr>
              <w:t>Rs</w:t>
            </w:r>
            <w:proofErr w:type="spellEnd"/>
            <w:r w:rsidRPr="001773ED">
              <w:rPr>
                <w:b/>
                <w:bCs/>
              </w:rPr>
              <w:t xml:space="preserve">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75821F5" w14:textId="77777777" w:rsidR="00E46413" w:rsidRPr="001773ED" w:rsidRDefault="00E46413" w:rsidP="002B145F">
            <w:pPr>
              <w:rPr>
                <w:b/>
                <w:bCs/>
              </w:rPr>
            </w:pPr>
            <w:r w:rsidRPr="001773ED">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B1BA256" w14:textId="77777777" w:rsidR="00E46413" w:rsidRPr="001773ED" w:rsidRDefault="00E46413" w:rsidP="002B145F">
            <w:pPr>
              <w:rPr>
                <w:b/>
                <w:bCs/>
              </w:rPr>
            </w:pPr>
            <w:r w:rsidRPr="001773ED">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2E2F95CF" w14:textId="77777777" w:rsidR="00E46413" w:rsidRPr="001773ED" w:rsidRDefault="00E46413" w:rsidP="002B145F">
            <w:pPr>
              <w:rPr>
                <w:b/>
                <w:bCs/>
              </w:rPr>
            </w:pPr>
            <w:r w:rsidRPr="001773ED">
              <w:rPr>
                <w:b/>
                <w:bCs/>
              </w:rPr>
              <w:t>Target SGL A/c Holder Name</w:t>
            </w:r>
          </w:p>
        </w:tc>
      </w:tr>
      <w:tr w:rsidR="00E46413" w:rsidRPr="001773ED" w14:paraId="436A9BE7" w14:textId="77777777" w:rsidTr="00E46413">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0ABAA539" w14:textId="77777777" w:rsidR="00E46413" w:rsidRPr="001773ED" w:rsidRDefault="00E46413" w:rsidP="002B145F">
            <w:r w:rsidRPr="001773ED">
              <w:t> </w:t>
            </w:r>
          </w:p>
        </w:tc>
        <w:tc>
          <w:tcPr>
            <w:tcW w:w="983" w:type="dxa"/>
            <w:tcBorders>
              <w:top w:val="nil"/>
              <w:left w:val="nil"/>
              <w:bottom w:val="single" w:sz="4" w:space="0" w:color="auto"/>
              <w:right w:val="single" w:sz="4" w:space="0" w:color="auto"/>
            </w:tcBorders>
            <w:shd w:val="clear" w:color="auto" w:fill="auto"/>
            <w:noWrap/>
            <w:vAlign w:val="bottom"/>
          </w:tcPr>
          <w:p w14:paraId="35614390"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6F69CC91" w14:textId="77777777" w:rsidR="00E46413" w:rsidRPr="001773ED" w:rsidRDefault="00E46413" w:rsidP="002B145F">
            <w:r w:rsidRPr="001773ED">
              <w:t> </w:t>
            </w:r>
          </w:p>
        </w:tc>
        <w:tc>
          <w:tcPr>
            <w:tcW w:w="1250" w:type="dxa"/>
            <w:tcBorders>
              <w:top w:val="nil"/>
              <w:left w:val="nil"/>
              <w:bottom w:val="single" w:sz="4" w:space="0" w:color="auto"/>
              <w:right w:val="single" w:sz="4" w:space="0" w:color="auto"/>
            </w:tcBorders>
            <w:shd w:val="clear" w:color="auto" w:fill="auto"/>
            <w:noWrap/>
            <w:vAlign w:val="bottom"/>
          </w:tcPr>
          <w:p w14:paraId="48D9CE09" w14:textId="77777777" w:rsidR="00E46413" w:rsidRPr="001773ED" w:rsidRDefault="00E46413" w:rsidP="002B145F">
            <w:r w:rsidRPr="001773ED">
              <w:t> </w:t>
            </w:r>
          </w:p>
        </w:tc>
        <w:tc>
          <w:tcPr>
            <w:tcW w:w="1600" w:type="dxa"/>
            <w:tcBorders>
              <w:top w:val="nil"/>
              <w:left w:val="nil"/>
              <w:bottom w:val="single" w:sz="4" w:space="0" w:color="auto"/>
              <w:right w:val="single" w:sz="4" w:space="0" w:color="auto"/>
            </w:tcBorders>
            <w:shd w:val="clear" w:color="auto" w:fill="auto"/>
            <w:noWrap/>
            <w:vAlign w:val="bottom"/>
          </w:tcPr>
          <w:p w14:paraId="66C216BE" w14:textId="77777777" w:rsidR="00E46413" w:rsidRPr="001773ED" w:rsidRDefault="00E46413" w:rsidP="002B145F">
            <w:r w:rsidRPr="001773ED">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3EEF714F" w14:textId="77777777" w:rsidR="00E46413" w:rsidRPr="001773ED" w:rsidRDefault="00E46413" w:rsidP="002B145F">
            <w:r w:rsidRPr="001773ED">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DAA7F7" w14:textId="77777777" w:rsidR="00E46413" w:rsidRPr="001773ED" w:rsidRDefault="00E46413" w:rsidP="002B145F"/>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A4E0E"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1E411FB8" w14:textId="77777777" w:rsidR="00E46413" w:rsidRPr="001773ED" w:rsidRDefault="00E46413" w:rsidP="002B145F">
            <w:r w:rsidRPr="001773ED">
              <w:t> </w:t>
            </w:r>
          </w:p>
        </w:tc>
      </w:tr>
    </w:tbl>
    <w:p w14:paraId="6BEBC063" w14:textId="77777777" w:rsidR="00E46413" w:rsidRPr="001773ED" w:rsidRDefault="00E46413" w:rsidP="00E46413">
      <w:pPr>
        <w:jc w:val="both"/>
      </w:pPr>
    </w:p>
    <w:p w14:paraId="4E407D24" w14:textId="77777777" w:rsidR="00E46413" w:rsidRPr="001773ED" w:rsidRDefault="00E46413" w:rsidP="00E46413">
      <w:pPr>
        <w:jc w:val="both"/>
      </w:pPr>
      <w:r w:rsidRPr="001773ED">
        <w:t>The G-Sec / T-bills may be transferred to our above mentioned SGL account.</w:t>
      </w:r>
    </w:p>
    <w:p w14:paraId="1B0DAC91" w14:textId="77777777" w:rsidR="00E46413" w:rsidRPr="001773ED" w:rsidRDefault="00E46413" w:rsidP="00E46413">
      <w:pPr>
        <w:jc w:val="both"/>
      </w:pPr>
    </w:p>
    <w:p w14:paraId="76A1EC06" w14:textId="77777777" w:rsidR="00E46413" w:rsidRPr="001773ED" w:rsidRDefault="00E46413" w:rsidP="00E46413">
      <w:pPr>
        <w:overflowPunct w:val="0"/>
        <w:autoSpaceDE w:val="0"/>
        <w:adjustRightInd w:val="0"/>
        <w:ind w:right="-270"/>
        <w:jc w:val="both"/>
      </w:pPr>
      <w:r w:rsidRPr="001773ED">
        <w:t>Thanking You,</w:t>
      </w:r>
    </w:p>
    <w:p w14:paraId="3CE8889B" w14:textId="77777777" w:rsidR="00E46413" w:rsidRPr="001773ED" w:rsidRDefault="00E46413" w:rsidP="00E46413">
      <w:pPr>
        <w:overflowPunct w:val="0"/>
        <w:autoSpaceDE w:val="0"/>
        <w:adjustRightInd w:val="0"/>
        <w:ind w:right="-270"/>
        <w:jc w:val="both"/>
      </w:pPr>
    </w:p>
    <w:p w14:paraId="3FCD87D6" w14:textId="77777777" w:rsidR="00E46413" w:rsidRPr="001773ED" w:rsidRDefault="00E46413" w:rsidP="00E46413">
      <w:pPr>
        <w:overflowPunct w:val="0"/>
        <w:autoSpaceDE w:val="0"/>
        <w:adjustRightInd w:val="0"/>
        <w:ind w:right="-270"/>
        <w:jc w:val="both"/>
      </w:pPr>
      <w:r w:rsidRPr="001773ED">
        <w:t>Yours Faithfully,</w:t>
      </w:r>
    </w:p>
    <w:p w14:paraId="4AE0FB4D" w14:textId="77777777" w:rsidR="00E46413" w:rsidRPr="001773ED" w:rsidRDefault="00E46413" w:rsidP="00E46413">
      <w:pPr>
        <w:overflowPunct w:val="0"/>
        <w:autoSpaceDE w:val="0"/>
        <w:adjustRightInd w:val="0"/>
        <w:ind w:right="-270"/>
        <w:jc w:val="both"/>
      </w:pPr>
    </w:p>
    <w:p w14:paraId="34159BA7" w14:textId="77777777" w:rsidR="00E46413" w:rsidRPr="001773ED" w:rsidRDefault="00E46413" w:rsidP="00E46413">
      <w:pPr>
        <w:overflowPunct w:val="0"/>
        <w:autoSpaceDE w:val="0"/>
        <w:adjustRightInd w:val="0"/>
        <w:ind w:right="-270"/>
        <w:jc w:val="both"/>
      </w:pPr>
    </w:p>
    <w:p w14:paraId="3C0137F9" w14:textId="77777777" w:rsidR="00E46413" w:rsidRPr="001773ED" w:rsidRDefault="00E46413" w:rsidP="002E61E0">
      <w:pPr>
        <w:rPr>
          <w:kern w:val="32"/>
        </w:rPr>
      </w:pPr>
      <w:proofErr w:type="spellStart"/>
      <w:r w:rsidRPr="001773ED">
        <w:rPr>
          <w:kern w:val="32"/>
        </w:rPr>
        <w:t>Authorised</w:t>
      </w:r>
      <w:proofErr w:type="spellEnd"/>
      <w:r w:rsidRPr="001773ED">
        <w:rPr>
          <w:kern w:val="32"/>
        </w:rPr>
        <w:t xml:space="preserve"> Signatory</w:t>
      </w:r>
    </w:p>
    <w:p w14:paraId="15CD314A" w14:textId="77777777" w:rsidR="00906234" w:rsidRPr="001773ED" w:rsidRDefault="00906234" w:rsidP="00805EDD">
      <w:pPr>
        <w:adjustRightInd w:val="0"/>
        <w:spacing w:line="240" w:lineRule="atLeast"/>
        <w:jc w:val="center"/>
        <w:rPr>
          <w:b/>
        </w:rPr>
      </w:pPr>
    </w:p>
    <w:p w14:paraId="7BE89196" w14:textId="77777777" w:rsidR="00906234" w:rsidRPr="001773ED" w:rsidRDefault="00906234" w:rsidP="00805EDD">
      <w:pPr>
        <w:adjustRightInd w:val="0"/>
        <w:spacing w:line="240" w:lineRule="atLeast"/>
        <w:jc w:val="center"/>
        <w:rPr>
          <w:b/>
        </w:rPr>
      </w:pPr>
    </w:p>
    <w:p w14:paraId="2426200E" w14:textId="77777777" w:rsidR="00906234" w:rsidRPr="001773ED" w:rsidRDefault="00906234" w:rsidP="00805EDD">
      <w:pPr>
        <w:adjustRightInd w:val="0"/>
        <w:spacing w:line="240" w:lineRule="atLeast"/>
        <w:jc w:val="center"/>
        <w:rPr>
          <w:b/>
        </w:rPr>
      </w:pPr>
    </w:p>
    <w:p w14:paraId="65A8769A" w14:textId="77777777" w:rsidR="00906234" w:rsidRPr="001773ED" w:rsidRDefault="00906234" w:rsidP="00805EDD">
      <w:pPr>
        <w:adjustRightInd w:val="0"/>
        <w:spacing w:line="240" w:lineRule="atLeast"/>
        <w:jc w:val="center"/>
        <w:rPr>
          <w:b/>
        </w:rPr>
      </w:pPr>
    </w:p>
    <w:p w14:paraId="0ADAD0A9" w14:textId="77777777" w:rsidR="00906234" w:rsidRPr="001773ED" w:rsidRDefault="00906234" w:rsidP="00805EDD">
      <w:pPr>
        <w:adjustRightInd w:val="0"/>
        <w:spacing w:line="240" w:lineRule="atLeast"/>
        <w:jc w:val="center"/>
        <w:rPr>
          <w:b/>
        </w:rPr>
      </w:pPr>
    </w:p>
    <w:p w14:paraId="0783874A" w14:textId="77777777" w:rsidR="00906234" w:rsidRPr="001773ED" w:rsidRDefault="00906234" w:rsidP="00805EDD">
      <w:pPr>
        <w:adjustRightInd w:val="0"/>
        <w:spacing w:line="240" w:lineRule="atLeast"/>
        <w:jc w:val="center"/>
        <w:rPr>
          <w:b/>
        </w:rPr>
      </w:pPr>
    </w:p>
    <w:p w14:paraId="5BE9D595" w14:textId="77777777" w:rsidR="00906234" w:rsidRPr="001773ED" w:rsidRDefault="00906234" w:rsidP="00805EDD">
      <w:pPr>
        <w:adjustRightInd w:val="0"/>
        <w:spacing w:line="240" w:lineRule="atLeast"/>
        <w:jc w:val="center"/>
        <w:rPr>
          <w:b/>
        </w:rPr>
      </w:pPr>
    </w:p>
    <w:p w14:paraId="34B39BB5" w14:textId="77777777" w:rsidR="005B0591" w:rsidRPr="001773ED" w:rsidRDefault="005B0591" w:rsidP="00906234">
      <w:pPr>
        <w:adjustRightInd w:val="0"/>
        <w:spacing w:line="240" w:lineRule="atLeast"/>
        <w:jc w:val="center"/>
        <w:rPr>
          <w:lang w:val="en-IN"/>
        </w:rPr>
      </w:pPr>
    </w:p>
    <w:p w14:paraId="69693BC7" w14:textId="77777777" w:rsidR="00B075F1" w:rsidRPr="001773ED" w:rsidRDefault="00B075F1" w:rsidP="00E239D0">
      <w:pPr>
        <w:pStyle w:val="Heading1"/>
      </w:pPr>
      <w:bookmarkStart w:id="672" w:name="_Toc55566552"/>
      <w:r w:rsidRPr="001773ED">
        <w:t>File Format for Requesting Collateral Releases</w:t>
      </w:r>
      <w:bookmarkEnd w:id="672"/>
    </w:p>
    <w:p w14:paraId="05273702" w14:textId="77777777" w:rsidR="00B075F1" w:rsidRPr="001773ED" w:rsidRDefault="00B075F1" w:rsidP="00B075F1">
      <w:pPr>
        <w:adjustRightInd w:val="0"/>
        <w:spacing w:line="240" w:lineRule="atLeast"/>
        <w:rPr>
          <w:lang w:val="en-IN"/>
        </w:rPr>
      </w:pPr>
    </w:p>
    <w:p w14:paraId="6740D3E5" w14:textId="77777777" w:rsidR="00B075F1" w:rsidRPr="001773ED" w:rsidRDefault="00B075F1" w:rsidP="00B075F1">
      <w:pPr>
        <w:adjustRightInd w:val="0"/>
        <w:spacing w:line="240" w:lineRule="atLeast"/>
        <w:rPr>
          <w:lang w:val="en-IN"/>
        </w:rPr>
      </w:pPr>
      <w:r w:rsidRPr="001773ED">
        <w:rPr>
          <w:lang w:val="en-IN"/>
        </w:rPr>
        <w:t xml:space="preserve">File name: </w:t>
      </w:r>
      <w:r w:rsidR="005D5CD7" w:rsidRPr="001773ED">
        <w:rPr>
          <w:lang w:val="en-IN"/>
        </w:rPr>
        <w:t>C</w:t>
      </w:r>
      <w:r w:rsidRPr="001773ED">
        <w:rPr>
          <w:lang w:val="en-IN"/>
        </w:rPr>
        <w:t>_RRQ_DDMMYYYY_NN.CSV</w:t>
      </w:r>
    </w:p>
    <w:p w14:paraId="3D0DDEB2" w14:textId="77777777" w:rsidR="00B075F1" w:rsidRPr="001773ED" w:rsidRDefault="00B075F1" w:rsidP="00B075F1">
      <w:pPr>
        <w:adjustRightInd w:val="0"/>
        <w:spacing w:line="240" w:lineRule="atLeast"/>
        <w:rPr>
          <w:lang w:val="en-IN"/>
        </w:rPr>
      </w:pPr>
    </w:p>
    <w:p w14:paraId="582518B9" w14:textId="77777777" w:rsidR="00B075F1" w:rsidRPr="001773ED" w:rsidRDefault="00B075F1" w:rsidP="00B075F1">
      <w:pPr>
        <w:rPr>
          <w:lang w:val="en-IN"/>
        </w:rPr>
      </w:pPr>
      <w:r w:rsidRPr="001773ED">
        <w:rPr>
          <w:lang w:val="en-IN"/>
        </w:rPr>
        <w:t>Where C is Segment indicator</w:t>
      </w:r>
    </w:p>
    <w:p w14:paraId="223244AE" w14:textId="77777777" w:rsidR="00B075F1" w:rsidRPr="001773ED" w:rsidRDefault="00B075F1" w:rsidP="00B075F1">
      <w:pPr>
        <w:ind w:firstLine="720"/>
        <w:rPr>
          <w:lang w:val="en-IN"/>
        </w:rPr>
      </w:pPr>
      <w:r w:rsidRPr="001773ED">
        <w:rPr>
          <w:lang w:val="en-IN"/>
        </w:rPr>
        <w:t>RRQ is release request</w:t>
      </w:r>
    </w:p>
    <w:p w14:paraId="7D818805" w14:textId="77777777" w:rsidR="00B075F1" w:rsidRPr="001773ED" w:rsidRDefault="00B075F1" w:rsidP="00B075F1">
      <w:pPr>
        <w:ind w:firstLine="720"/>
        <w:rPr>
          <w:lang w:val="en-IN"/>
        </w:rPr>
      </w:pPr>
      <w:r w:rsidRPr="001773ED">
        <w:rPr>
          <w:lang w:val="en-IN"/>
        </w:rPr>
        <w:t xml:space="preserve">DDMMYYYY is the request date which should be current date </w:t>
      </w:r>
    </w:p>
    <w:p w14:paraId="6D4C2C96" w14:textId="77777777" w:rsidR="00B075F1" w:rsidRPr="001773ED" w:rsidRDefault="00B075F1" w:rsidP="00B075F1">
      <w:pPr>
        <w:ind w:firstLine="720"/>
        <w:rPr>
          <w:lang w:val="en-IN"/>
        </w:rPr>
      </w:pPr>
      <w:r w:rsidRPr="001773ED">
        <w:rPr>
          <w:lang w:val="en-IN"/>
        </w:rPr>
        <w:t>NN is sequential file batch number</w:t>
      </w:r>
    </w:p>
    <w:p w14:paraId="1E57719A" w14:textId="77777777" w:rsidR="00B075F1" w:rsidRPr="001773ED" w:rsidRDefault="00B075F1" w:rsidP="00B075F1">
      <w:pPr>
        <w:adjustRightInd w:val="0"/>
        <w:spacing w:line="240" w:lineRule="atLeast"/>
        <w:rPr>
          <w:lang w:val="en-IN"/>
        </w:rPr>
      </w:pPr>
    </w:p>
    <w:p w14:paraId="1BADE535" w14:textId="77777777" w:rsidR="00B075F1" w:rsidRPr="001773ED" w:rsidRDefault="00B075F1" w:rsidP="00B075F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793EE7EF" w14:textId="77777777" w:rsidR="00B075F1" w:rsidRPr="001773ED"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1773ED"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1773ED" w:rsidRDefault="00B075F1" w:rsidP="009361B0">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77777777" w:rsidR="00B075F1" w:rsidRPr="001773ED" w:rsidRDefault="005D5CD7" w:rsidP="009361B0">
            <w:pPr>
              <w:autoSpaceDE w:val="0"/>
              <w:adjustRightInd w:val="0"/>
              <w:jc w:val="both"/>
            </w:pPr>
            <w:r w:rsidRPr="001773ED">
              <w:t>C</w:t>
            </w:r>
          </w:p>
        </w:tc>
      </w:tr>
      <w:tr w:rsidR="00B075F1" w:rsidRPr="001773ED"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1773ED" w:rsidRDefault="005D5CD7" w:rsidP="009361B0">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1773ED" w:rsidRDefault="00B075F1" w:rsidP="009361B0">
            <w:pPr>
              <w:autoSpaceDE w:val="0"/>
              <w:adjustRightInd w:val="0"/>
              <w:jc w:val="both"/>
            </w:pPr>
            <w:r w:rsidRPr="001773ED">
              <w:t>Member Code</w:t>
            </w:r>
          </w:p>
        </w:tc>
      </w:tr>
      <w:tr w:rsidR="00B075F1" w:rsidRPr="001773ED"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1773ED" w:rsidRDefault="00B075F1" w:rsidP="009361B0">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1773ED" w:rsidRDefault="00B075F1" w:rsidP="009361B0">
            <w:pPr>
              <w:autoSpaceDE w:val="0"/>
              <w:adjustRightInd w:val="0"/>
              <w:jc w:val="both"/>
            </w:pPr>
            <w:r w:rsidRPr="001773ED">
              <w:t>BC /ABC</w:t>
            </w:r>
          </w:p>
        </w:tc>
      </w:tr>
      <w:tr w:rsidR="00B075F1" w:rsidRPr="001773ED"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1773ED" w:rsidRDefault="00B075F1" w:rsidP="009361B0">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1773ED" w:rsidRDefault="00B075F1" w:rsidP="009361B0">
            <w:pPr>
              <w:autoSpaceDE w:val="0"/>
              <w:adjustRightInd w:val="0"/>
              <w:jc w:val="both"/>
            </w:pPr>
            <w:r w:rsidRPr="001773ED">
              <w:t>CSH/BGN/FDP/SDP/NMF/CMF/GMF/OMF</w:t>
            </w:r>
          </w:p>
        </w:tc>
      </w:tr>
      <w:tr w:rsidR="00B075F1" w:rsidRPr="001773ED"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1773ED" w:rsidRDefault="00B075F1" w:rsidP="009361B0">
            <w:pPr>
              <w:autoSpaceDE w:val="0"/>
              <w:adjustRightInd w:val="0"/>
              <w:jc w:val="both"/>
            </w:pPr>
            <w:r w:rsidRPr="001773ED">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1773ED" w:rsidRDefault="00B075F1" w:rsidP="009361B0">
            <w:pPr>
              <w:autoSpaceDE w:val="0"/>
              <w:adjustRightInd w:val="0"/>
              <w:jc w:val="both"/>
            </w:pPr>
            <w:r w:rsidRPr="001773ED">
              <w:t>Applicable only for BGN/FDP</w:t>
            </w:r>
          </w:p>
        </w:tc>
      </w:tr>
      <w:tr w:rsidR="00B075F1" w:rsidRPr="001773ED"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1773ED" w:rsidRDefault="00B075F1" w:rsidP="009361B0">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1773ED" w:rsidRDefault="00B075F1" w:rsidP="009361B0">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1773ED" w:rsidRDefault="00B075F1" w:rsidP="009361B0">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1773ED" w:rsidRDefault="00B075F1" w:rsidP="009361B0">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1773ED" w:rsidRDefault="00B075F1" w:rsidP="009361B0">
            <w:pPr>
              <w:autoSpaceDE w:val="0"/>
              <w:adjustRightInd w:val="0"/>
              <w:jc w:val="both"/>
            </w:pPr>
            <w:r w:rsidRPr="001773ED">
              <w:t xml:space="preserve">To be provided only in case of BGN/FDP/CSH in </w:t>
            </w:r>
            <w:proofErr w:type="spellStart"/>
            <w:r w:rsidRPr="001773ED">
              <w:t>Rs</w:t>
            </w:r>
            <w:proofErr w:type="spellEnd"/>
            <w:r w:rsidRPr="001773ED">
              <w:t xml:space="preserve">. </w:t>
            </w:r>
            <w:proofErr w:type="spellStart"/>
            <w:r w:rsidRPr="001773ED">
              <w:t>Incase</w:t>
            </w:r>
            <w:proofErr w:type="spellEnd"/>
            <w:r w:rsidRPr="001773ED">
              <w:t xml:space="preserve"> of SDP/CMF/NMF/OMF/GMF it should be typed as NA</w:t>
            </w:r>
          </w:p>
        </w:tc>
      </w:tr>
      <w:tr w:rsidR="00B075F1" w:rsidRPr="001773ED"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1773ED" w:rsidRDefault="00B075F1" w:rsidP="009361B0">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77777777" w:rsidR="00B075F1" w:rsidRPr="001773ED" w:rsidRDefault="00B075F1" w:rsidP="009361B0">
            <w:pPr>
              <w:autoSpaceDE w:val="0"/>
              <w:adjustRightInd w:val="0"/>
              <w:jc w:val="both"/>
            </w:pPr>
            <w:r w:rsidRPr="001773ED">
              <w:t>To be provided only in case of OMF/GMF. In</w:t>
            </w:r>
            <w:r w:rsidR="00410BC9" w:rsidRPr="001773ED">
              <w:t xml:space="preserve"> </w:t>
            </w:r>
            <w:r w:rsidRPr="001773ED">
              <w:t>case of BGN/FDP/CSH/SDP/CMF/NMF it should be typed as NA</w:t>
            </w:r>
          </w:p>
        </w:tc>
      </w:tr>
      <w:tr w:rsidR="003305E4" w:rsidRPr="001773ED"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593C6E" w:rsidRDefault="003305E4" w:rsidP="00593C6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593C6E" w:rsidRDefault="003305E4" w:rsidP="00593C6E">
            <w:pPr>
              <w:pStyle w:val="Default"/>
              <w:rPr>
                <w:sz w:val="23"/>
                <w:szCs w:val="23"/>
              </w:rPr>
            </w:pPr>
            <w:r>
              <w:rPr>
                <w:sz w:val="23"/>
                <w:szCs w:val="23"/>
              </w:rPr>
              <w:t xml:space="preserve">To be provided only in case of SDP/CMF/NMF/OMF/GMF TM prop security release / else NA </w:t>
            </w:r>
          </w:p>
        </w:tc>
      </w:tr>
      <w:tr w:rsidR="003305E4" w:rsidRPr="001773ED"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593C6E" w:rsidRDefault="003305E4" w:rsidP="00593C6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593C6E" w:rsidRDefault="003305E4" w:rsidP="00593C6E">
            <w:pPr>
              <w:pStyle w:val="Default"/>
              <w:rPr>
                <w:sz w:val="23"/>
                <w:szCs w:val="23"/>
              </w:rPr>
            </w:pPr>
            <w:r>
              <w:rPr>
                <w:sz w:val="23"/>
                <w:szCs w:val="23"/>
              </w:rPr>
              <w:t xml:space="preserve">To be provided only in case of SDP/CMF/NMF/OMF/GMF CP / TM client security release / else NA </w:t>
            </w:r>
          </w:p>
        </w:tc>
      </w:tr>
      <w:tr w:rsidR="00C03836" w:rsidRPr="001773ED"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Default="00C03836" w:rsidP="00C03836">
            <w:pPr>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Default="00C03836" w:rsidP="00C03836">
            <w:r>
              <w:t>Mandatory for instrument type CHQ. NA for rest.</w:t>
            </w:r>
          </w:p>
        </w:tc>
      </w:tr>
    </w:tbl>
    <w:p w14:paraId="6214978E" w14:textId="77777777" w:rsidR="00B075F1" w:rsidRPr="001773ED" w:rsidRDefault="00B075F1" w:rsidP="00B075F1">
      <w:pPr>
        <w:adjustRightInd w:val="0"/>
        <w:spacing w:line="240" w:lineRule="atLeast"/>
        <w:rPr>
          <w:lang w:val="en-IN"/>
        </w:rPr>
      </w:pPr>
    </w:p>
    <w:p w14:paraId="4B070F75" w14:textId="77777777" w:rsidR="00B075F1" w:rsidRPr="001773ED" w:rsidRDefault="00B075F1" w:rsidP="00B075F1">
      <w:pPr>
        <w:adjustRightInd w:val="0"/>
        <w:spacing w:line="240" w:lineRule="atLeast"/>
        <w:rPr>
          <w:lang w:val="en-IN"/>
        </w:rPr>
      </w:pPr>
      <w:r w:rsidRPr="001773ED">
        <w:rPr>
          <w:lang w:val="en-IN"/>
        </w:rPr>
        <w:t>Notes:</w:t>
      </w:r>
    </w:p>
    <w:p w14:paraId="68E8D26B"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Member code stands for </w:t>
      </w:r>
      <w:r w:rsidR="005D5CD7" w:rsidRPr="001773ED">
        <w:rPr>
          <w:lang w:val="en-IN"/>
        </w:rPr>
        <w:t>the member code (5 digit) / custodian</w:t>
      </w:r>
      <w:r w:rsidRPr="001773ED">
        <w:rPr>
          <w:lang w:val="en-IN"/>
        </w:rPr>
        <w:t xml:space="preserve"> code</w:t>
      </w:r>
      <w:r w:rsidR="005D5CD7" w:rsidRPr="001773ED">
        <w:rPr>
          <w:lang w:val="en-IN"/>
        </w:rPr>
        <w:t>.</w:t>
      </w:r>
    </w:p>
    <w:p w14:paraId="46DD47AF" w14:textId="77777777" w:rsidR="00B075F1" w:rsidRPr="001773ED" w:rsidRDefault="00B075F1" w:rsidP="00275382">
      <w:pPr>
        <w:numPr>
          <w:ilvl w:val="0"/>
          <w:numId w:val="18"/>
        </w:numPr>
        <w:adjustRightInd w:val="0"/>
        <w:spacing w:line="240" w:lineRule="atLeast"/>
        <w:jc w:val="both"/>
        <w:rPr>
          <w:lang w:val="en-IN"/>
        </w:rPr>
      </w:pPr>
      <w:r w:rsidRPr="001773ED">
        <w:t xml:space="preserve">CSH stands for cash, BGN for bank guarantee, FDP for Fixed deposit receipt, SDP for securities, NMF for </w:t>
      </w:r>
      <w:proofErr w:type="spellStart"/>
      <w:r w:rsidRPr="001773ED">
        <w:t>non cash</w:t>
      </w:r>
      <w:proofErr w:type="spellEnd"/>
      <w:r w:rsidRPr="001773ED">
        <w:t xml:space="preserve"> component mutual funds, CMF for cash component mutual funds, GMF for gilt mutual funds and OMF for other than gilt mutual funds</w:t>
      </w:r>
    </w:p>
    <w:p w14:paraId="3213E53C"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Instrument ID stands for the NCL Ref no as is available in the latest MG05 report. For </w:t>
      </w:r>
      <w:proofErr w:type="spellStart"/>
      <w:r w:rsidRPr="001773ED">
        <w:rPr>
          <w:lang w:val="en-IN"/>
        </w:rPr>
        <w:t>eg</w:t>
      </w:r>
      <w:proofErr w:type="spellEnd"/>
      <w:r w:rsidRPr="001773ED">
        <w:rPr>
          <w:lang w:val="en-IN"/>
        </w:rPr>
        <w:t xml:space="preserve"> the instrument id for  </w:t>
      </w:r>
      <w:proofErr w:type="spellStart"/>
      <w:r w:rsidRPr="001773ED">
        <w:rPr>
          <w:lang w:val="en-IN"/>
        </w:rPr>
        <w:t>NCL.Ref</w:t>
      </w:r>
      <w:proofErr w:type="spellEnd"/>
      <w:r w:rsidRPr="001773ED">
        <w:rPr>
          <w:lang w:val="en-IN"/>
        </w:rPr>
        <w:t xml:space="preserve"> no ABC/BG/39288 will be 39288 </w:t>
      </w:r>
    </w:p>
    <w:p w14:paraId="404DEE69"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Non Applicable fields should be blank</w:t>
      </w:r>
      <w:r w:rsidR="003305E4">
        <w:rPr>
          <w:lang w:val="en-IN"/>
        </w:rPr>
        <w:t xml:space="preserve"> or as specified in table above</w:t>
      </w:r>
    </w:p>
    <w:p w14:paraId="08C01428" w14:textId="77777777" w:rsidR="00B075F1" w:rsidRPr="001773ED" w:rsidRDefault="00B075F1" w:rsidP="00275382">
      <w:pPr>
        <w:numPr>
          <w:ilvl w:val="0"/>
          <w:numId w:val="18"/>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(CIM) at the following </w:t>
      </w:r>
      <w:r w:rsidRPr="001773ED">
        <w:rPr>
          <w:lang w:val="en-IN"/>
        </w:rPr>
        <w:lastRenderedPageBreak/>
        <w:t xml:space="preserve">path </w:t>
      </w:r>
      <w:r w:rsidRPr="001773ED">
        <w:rPr>
          <w:bCs/>
          <w:lang w:val="en-IN"/>
        </w:rPr>
        <w:t>Collateral Release &gt; Download Return File</w:t>
      </w:r>
      <w:r w:rsidRPr="001773ED">
        <w:rPr>
          <w:lang w:val="en-IN"/>
        </w:rPr>
        <w:t xml:space="preserve">. The file naming convention for the same will be </w:t>
      </w:r>
      <w:proofErr w:type="spellStart"/>
      <w:r w:rsidRPr="001773ED">
        <w:rPr>
          <w:lang w:val="en-IN"/>
        </w:rPr>
        <w:t>C_RRR_Member</w:t>
      </w:r>
      <w:proofErr w:type="spellEnd"/>
      <w:r w:rsidRPr="001773ED">
        <w:rPr>
          <w:lang w:val="en-IN"/>
        </w:rPr>
        <w:t xml:space="preserve"> Code_DDMMYYYY_NN.csv. </w:t>
      </w:r>
    </w:p>
    <w:p w14:paraId="4BD1E61F" w14:textId="77777777" w:rsidR="00B075F1" w:rsidRDefault="00B075F1" w:rsidP="00275382">
      <w:pPr>
        <w:numPr>
          <w:ilvl w:val="0"/>
          <w:numId w:val="18"/>
        </w:numPr>
        <w:adjustRightInd w:val="0"/>
        <w:spacing w:line="240" w:lineRule="atLeast"/>
        <w:rPr>
          <w:lang w:val="en-IN"/>
        </w:rPr>
      </w:pPr>
      <w:r w:rsidRPr="001773ED">
        <w:rPr>
          <w:lang w:val="en-IN"/>
        </w:rPr>
        <w:t>The details of the releases for the day will be available as an annexure to MG05 report.</w:t>
      </w:r>
    </w:p>
    <w:p w14:paraId="4E7617D1" w14:textId="77777777" w:rsidR="00C70378" w:rsidRPr="001773ED" w:rsidRDefault="00311226" w:rsidP="00C70378">
      <w:pPr>
        <w:adjustRightInd w:val="0"/>
        <w:spacing w:line="240" w:lineRule="atLeast"/>
        <w:jc w:val="center"/>
        <w:rPr>
          <w:lang w:val="en-IN"/>
        </w:rPr>
      </w:pPr>
      <w:r>
        <w:rPr>
          <w:lang w:val="en-IN"/>
        </w:rPr>
        <w:br w:type="page"/>
      </w:r>
    </w:p>
    <w:p w14:paraId="237C7DA0" w14:textId="77777777" w:rsidR="00C70378" w:rsidRPr="001773ED" w:rsidRDefault="00C70378" w:rsidP="00275382">
      <w:pPr>
        <w:pStyle w:val="Heading1"/>
        <w:numPr>
          <w:ilvl w:val="0"/>
          <w:numId w:val="25"/>
        </w:numPr>
      </w:pPr>
      <w:bookmarkStart w:id="673" w:name="_Toc55566553"/>
      <w:r w:rsidRPr="001773ED">
        <w:lastRenderedPageBreak/>
        <w:t>F</w:t>
      </w:r>
      <w:r>
        <w:rPr>
          <w:lang w:val="en-US"/>
        </w:rPr>
        <w:t>ormat of member letter for shifting non fungible bank guarantee</w:t>
      </w:r>
      <w:bookmarkEnd w:id="673"/>
    </w:p>
    <w:p w14:paraId="79EC2EA6" w14:textId="77777777" w:rsidR="00C70378" w:rsidRPr="00835E9F" w:rsidRDefault="00C70378" w:rsidP="00C70378">
      <w:pPr>
        <w:overflowPunct w:val="0"/>
        <w:adjustRightInd w:val="0"/>
        <w:ind w:right="-810"/>
        <w:jc w:val="center"/>
        <w:rPr>
          <w:lang w:val="en-IN"/>
        </w:rPr>
      </w:pPr>
      <w:r w:rsidRPr="00835E9F">
        <w:rPr>
          <w:lang w:val="en-IN"/>
        </w:rPr>
        <w:t>(To be typed on Member's letter head)</w:t>
      </w:r>
    </w:p>
    <w:p w14:paraId="74C69A1A" w14:textId="77777777" w:rsidR="00C70378" w:rsidRPr="00835E9F" w:rsidRDefault="00C70378" w:rsidP="00C70378">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212C4C5" w14:textId="77777777" w:rsidR="00C70378" w:rsidRPr="00835E9F" w:rsidRDefault="00C70378" w:rsidP="00C70378">
      <w:pPr>
        <w:overflowPunct w:val="0"/>
        <w:adjustRightInd w:val="0"/>
        <w:ind w:right="-810"/>
        <w:jc w:val="both"/>
        <w:rPr>
          <w:lang w:val="en-IN"/>
        </w:rPr>
      </w:pPr>
      <w:r>
        <w:rPr>
          <w:lang w:val="en-IN"/>
        </w:rPr>
        <w:t>NSE Clearing Limited</w:t>
      </w:r>
    </w:p>
    <w:p w14:paraId="25136DA5" w14:textId="77777777" w:rsidR="00C70378" w:rsidRPr="00835E9F" w:rsidRDefault="00C70378" w:rsidP="00C70378">
      <w:pPr>
        <w:overflowPunct w:val="0"/>
        <w:adjustRightInd w:val="0"/>
        <w:ind w:right="-810"/>
        <w:jc w:val="both"/>
        <w:rPr>
          <w:lang w:val="en-IN"/>
        </w:rPr>
      </w:pPr>
      <w:r w:rsidRPr="00835E9F">
        <w:rPr>
          <w:lang w:val="en-IN"/>
        </w:rPr>
        <w:t>Collaterals Department,</w:t>
      </w:r>
    </w:p>
    <w:p w14:paraId="75620FA2" w14:textId="77777777" w:rsidR="00C70378" w:rsidRPr="00835E9F" w:rsidRDefault="00C70378" w:rsidP="00C70378">
      <w:pPr>
        <w:overflowPunct w:val="0"/>
        <w:adjustRightInd w:val="0"/>
        <w:ind w:right="-810"/>
        <w:jc w:val="both"/>
        <w:rPr>
          <w:lang w:val="en-IN"/>
        </w:rPr>
      </w:pPr>
      <w:r w:rsidRPr="00835E9F">
        <w:rPr>
          <w:lang w:val="en-IN"/>
        </w:rPr>
        <w:t xml:space="preserve">Exchange Plaza, Plot C-1, G Block, </w:t>
      </w:r>
    </w:p>
    <w:p w14:paraId="4DFEAFA3" w14:textId="77777777" w:rsidR="00C70378" w:rsidRPr="00835E9F" w:rsidRDefault="00C70378" w:rsidP="00C70378">
      <w:pPr>
        <w:overflowPunct w:val="0"/>
        <w:adjustRightInd w:val="0"/>
        <w:ind w:right="-810"/>
        <w:jc w:val="both"/>
        <w:rPr>
          <w:lang w:val="pt-BR"/>
        </w:rPr>
      </w:pPr>
      <w:r w:rsidRPr="00835E9F">
        <w:rPr>
          <w:lang w:val="pt-BR"/>
        </w:rPr>
        <w:t xml:space="preserve">Bandra Kurla Complex, </w:t>
      </w:r>
    </w:p>
    <w:p w14:paraId="3EA4EEBC" w14:textId="77777777" w:rsidR="00C70378" w:rsidRPr="00835E9F" w:rsidRDefault="00C70378" w:rsidP="00C70378">
      <w:pPr>
        <w:overflowPunct w:val="0"/>
        <w:adjustRightInd w:val="0"/>
        <w:ind w:right="-810"/>
        <w:jc w:val="both"/>
        <w:rPr>
          <w:lang w:val="pt-BR"/>
        </w:rPr>
      </w:pPr>
      <w:r w:rsidRPr="00835E9F">
        <w:rPr>
          <w:lang w:val="pt-BR"/>
        </w:rPr>
        <w:t xml:space="preserve">Bandra (East), </w:t>
      </w:r>
    </w:p>
    <w:p w14:paraId="58677910" w14:textId="77777777" w:rsidR="00C70378" w:rsidRPr="00835E9F" w:rsidRDefault="00C70378" w:rsidP="00C70378">
      <w:pPr>
        <w:overflowPunct w:val="0"/>
        <w:adjustRightInd w:val="0"/>
        <w:ind w:right="-810"/>
        <w:jc w:val="both"/>
        <w:rPr>
          <w:lang w:val="en-IN"/>
        </w:rPr>
      </w:pPr>
      <w:r w:rsidRPr="00835E9F">
        <w:rPr>
          <w:lang w:val="en-IN"/>
        </w:rPr>
        <w:t>Mumbai - 400 051.</w:t>
      </w:r>
    </w:p>
    <w:p w14:paraId="149C41B1" w14:textId="77777777" w:rsidR="00C70378" w:rsidRPr="00835E9F" w:rsidRDefault="00C70378" w:rsidP="00C70378">
      <w:pPr>
        <w:overflowPunct w:val="0"/>
        <w:adjustRightInd w:val="0"/>
        <w:ind w:right="-810"/>
        <w:jc w:val="both"/>
        <w:rPr>
          <w:lang w:val="en-IN"/>
        </w:rPr>
      </w:pPr>
    </w:p>
    <w:p w14:paraId="4990E5D6" w14:textId="77777777" w:rsidR="00C70378" w:rsidRPr="00835E9F" w:rsidRDefault="00C70378" w:rsidP="00C70378">
      <w:pPr>
        <w:overflowPunct w:val="0"/>
        <w:adjustRightInd w:val="0"/>
        <w:ind w:right="-810"/>
        <w:jc w:val="both"/>
        <w:rPr>
          <w:lang w:val="en-IN"/>
        </w:rPr>
      </w:pPr>
      <w:r w:rsidRPr="00835E9F">
        <w:rPr>
          <w:lang w:val="en-IN"/>
        </w:rPr>
        <w:t>Dear Sir,</w:t>
      </w:r>
    </w:p>
    <w:p w14:paraId="56CE27F8" w14:textId="77777777" w:rsidR="00C70378" w:rsidRPr="00835E9F" w:rsidRDefault="00C70378" w:rsidP="00C70378">
      <w:pPr>
        <w:overflowPunct w:val="0"/>
        <w:adjustRightInd w:val="0"/>
        <w:ind w:right="-810"/>
        <w:jc w:val="both"/>
        <w:rPr>
          <w:lang w:val="en-IN"/>
        </w:rPr>
      </w:pPr>
    </w:p>
    <w:p w14:paraId="3DE03E25" w14:textId="77777777" w:rsidR="00C70378" w:rsidRPr="00835E9F" w:rsidRDefault="00C70378" w:rsidP="00C70378">
      <w:pPr>
        <w:overflowPunct w:val="0"/>
        <w:adjustRightInd w:val="0"/>
        <w:ind w:right="-810"/>
        <w:jc w:val="both"/>
        <w:rPr>
          <w:lang w:val="en-IN"/>
        </w:rPr>
      </w:pPr>
      <w:r w:rsidRPr="00835E9F">
        <w:rPr>
          <w:lang w:val="en-IN"/>
        </w:rPr>
        <w:t xml:space="preserve">Re: Bank Guarantee for </w:t>
      </w:r>
      <w:proofErr w:type="spellStart"/>
      <w:r w:rsidRPr="00835E9F">
        <w:rPr>
          <w:lang w:val="en-IN"/>
        </w:rPr>
        <w:t>Rs</w:t>
      </w:r>
      <w:proofErr w:type="spellEnd"/>
      <w:r w:rsidRPr="00835E9F">
        <w:rPr>
          <w:lang w:val="en-IN"/>
        </w:rPr>
        <w:t xml:space="preserve">. ____vide BG </w:t>
      </w:r>
      <w:proofErr w:type="spellStart"/>
      <w:r w:rsidRPr="00835E9F">
        <w:rPr>
          <w:lang w:val="en-IN"/>
        </w:rPr>
        <w:t>No.____for</w:t>
      </w:r>
      <w:proofErr w:type="spellEnd"/>
      <w:r w:rsidRPr="00835E9F">
        <w:rPr>
          <w:lang w:val="en-IN"/>
        </w:rPr>
        <w:t xml:space="preserve"> </w:t>
      </w:r>
      <w:r w:rsidRPr="00835E9F">
        <w:rPr>
          <w:b/>
          <w:lang w:val="en-IN"/>
        </w:rPr>
        <w:t>Capital Market Segment</w:t>
      </w:r>
    </w:p>
    <w:p w14:paraId="5EBCDE3E" w14:textId="77777777" w:rsidR="00C70378" w:rsidRPr="00835E9F" w:rsidRDefault="00C70378" w:rsidP="00C70378">
      <w:pPr>
        <w:overflowPunct w:val="0"/>
        <w:adjustRightInd w:val="0"/>
        <w:ind w:right="-810"/>
        <w:jc w:val="both"/>
        <w:rPr>
          <w:lang w:val="en-IN"/>
        </w:rPr>
      </w:pPr>
    </w:p>
    <w:p w14:paraId="0EA6D156" w14:textId="77777777" w:rsidR="00C70378" w:rsidRPr="00835E9F" w:rsidRDefault="00C70378" w:rsidP="00C70378">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14:paraId="30B9776E" w14:textId="77777777" w:rsidR="00C70378" w:rsidRPr="00835E9F" w:rsidRDefault="00C70378" w:rsidP="00C70378">
      <w:pPr>
        <w:overflowPunct w:val="0"/>
        <w:adjustRightInd w:val="0"/>
        <w:ind w:right="-810"/>
        <w:jc w:val="both"/>
        <w:rPr>
          <w:lang w:val="en-IN"/>
        </w:rPr>
      </w:pPr>
      <w:r w:rsidRPr="00835E9F">
        <w:rPr>
          <w:lang w:val="en-IN"/>
        </w:rPr>
        <w:t xml:space="preserve">Bank Name                          : ______________                                      </w:t>
      </w:r>
    </w:p>
    <w:p w14:paraId="562790B9" w14:textId="77777777" w:rsidR="00C70378" w:rsidRPr="00835E9F" w:rsidRDefault="00C70378" w:rsidP="00C70378">
      <w:pPr>
        <w:overflowPunct w:val="0"/>
        <w:adjustRightInd w:val="0"/>
        <w:ind w:right="-810"/>
        <w:jc w:val="both"/>
        <w:rPr>
          <w:lang w:val="en-IN"/>
        </w:rPr>
      </w:pPr>
      <w:r w:rsidRPr="00835E9F">
        <w:rPr>
          <w:lang w:val="en-IN"/>
        </w:rPr>
        <w:t>Bank Branch                        : ______________</w:t>
      </w:r>
    </w:p>
    <w:p w14:paraId="46E7FA46" w14:textId="77777777" w:rsidR="00C70378" w:rsidRPr="00835E9F" w:rsidRDefault="00C70378" w:rsidP="00C70378">
      <w:pPr>
        <w:overflowPunct w:val="0"/>
        <w:adjustRightInd w:val="0"/>
        <w:ind w:right="-810"/>
        <w:jc w:val="both"/>
        <w:rPr>
          <w:lang w:val="en-IN"/>
        </w:rPr>
      </w:pPr>
      <w:r w:rsidRPr="00835E9F">
        <w:rPr>
          <w:lang w:val="en-IN"/>
        </w:rPr>
        <w:t>City                                      : ______________</w:t>
      </w:r>
    </w:p>
    <w:p w14:paraId="4C792CF1" w14:textId="77777777" w:rsidR="00C70378" w:rsidRPr="00835E9F" w:rsidRDefault="00C70378" w:rsidP="00C70378">
      <w:pPr>
        <w:overflowPunct w:val="0"/>
        <w:adjustRightInd w:val="0"/>
        <w:ind w:right="-810"/>
        <w:jc w:val="both"/>
        <w:rPr>
          <w:lang w:val="en-IN"/>
        </w:rPr>
      </w:pPr>
      <w:r w:rsidRPr="00835E9F">
        <w:rPr>
          <w:lang w:val="en-IN"/>
        </w:rPr>
        <w:t>Bank Guarantee No             : ______________</w:t>
      </w:r>
    </w:p>
    <w:p w14:paraId="5FBDE766" w14:textId="77777777" w:rsidR="00C70378" w:rsidRPr="00835E9F" w:rsidRDefault="00C70378" w:rsidP="00C70378">
      <w:pPr>
        <w:overflowPunct w:val="0"/>
        <w:adjustRightInd w:val="0"/>
        <w:ind w:right="-810"/>
        <w:jc w:val="both"/>
        <w:rPr>
          <w:lang w:val="en-IN"/>
        </w:rPr>
      </w:pPr>
      <w:r w:rsidRPr="00835E9F">
        <w:rPr>
          <w:lang w:val="en-IN"/>
        </w:rPr>
        <w:t>Bank Guarantee Amount     : ______________</w:t>
      </w:r>
    </w:p>
    <w:p w14:paraId="136329B2" w14:textId="77777777" w:rsidR="00C70378" w:rsidRPr="00835E9F" w:rsidRDefault="00C70378" w:rsidP="00C70378">
      <w:pPr>
        <w:overflowPunct w:val="0"/>
        <w:adjustRightInd w:val="0"/>
        <w:ind w:right="-810"/>
        <w:jc w:val="both"/>
        <w:rPr>
          <w:lang w:val="en-IN"/>
        </w:rPr>
      </w:pPr>
      <w:r w:rsidRPr="00835E9F">
        <w:rPr>
          <w:lang w:val="en-IN"/>
        </w:rPr>
        <w:t>Issue Date                            : ______________</w:t>
      </w:r>
    </w:p>
    <w:p w14:paraId="5E434BE2" w14:textId="77777777" w:rsidR="00C70378" w:rsidRPr="00835E9F" w:rsidRDefault="00C70378" w:rsidP="00C70378">
      <w:pPr>
        <w:overflowPunct w:val="0"/>
        <w:adjustRightInd w:val="0"/>
        <w:ind w:right="-810"/>
        <w:jc w:val="both"/>
        <w:rPr>
          <w:lang w:val="en-IN"/>
        </w:rPr>
      </w:pPr>
      <w:r w:rsidRPr="00835E9F">
        <w:rPr>
          <w:lang w:val="en-IN"/>
        </w:rPr>
        <w:t>Maturity Date                      : ______________</w:t>
      </w:r>
    </w:p>
    <w:p w14:paraId="56C2FC1C" w14:textId="77777777" w:rsidR="00C70378" w:rsidRPr="00835E9F" w:rsidRDefault="00C70378" w:rsidP="00C70378">
      <w:pPr>
        <w:overflowPunct w:val="0"/>
        <w:adjustRightInd w:val="0"/>
        <w:ind w:right="-810"/>
        <w:jc w:val="both"/>
        <w:rPr>
          <w:lang w:val="en-IN"/>
        </w:rPr>
      </w:pPr>
      <w:r w:rsidRPr="00835E9F">
        <w:rPr>
          <w:lang w:val="en-IN"/>
        </w:rPr>
        <w:t xml:space="preserve">Last Claim date                   : ______________   </w:t>
      </w:r>
    </w:p>
    <w:p w14:paraId="114EA44D" w14:textId="77777777" w:rsidR="00C70378" w:rsidRPr="00835E9F" w:rsidRDefault="00C70378" w:rsidP="00C70378">
      <w:pPr>
        <w:overflowPunct w:val="0"/>
        <w:adjustRightInd w:val="0"/>
        <w:ind w:right="-810"/>
        <w:jc w:val="both"/>
        <w:rPr>
          <w:lang w:val="en-IN"/>
        </w:rPr>
      </w:pPr>
      <w:r w:rsidRPr="00835E9F">
        <w:rPr>
          <w:lang w:val="en-IN"/>
        </w:rPr>
        <w:t>N</w:t>
      </w:r>
      <w:r>
        <w:rPr>
          <w:lang w:val="en-IN"/>
        </w:rPr>
        <w:t>CL</w:t>
      </w:r>
      <w:r w:rsidRPr="00835E9F">
        <w:rPr>
          <w:lang w:val="en-IN"/>
        </w:rPr>
        <w:t xml:space="preserve"> Reference No</w:t>
      </w:r>
      <w:r w:rsidRPr="00835E9F">
        <w:rPr>
          <w:lang w:val="en-IN"/>
        </w:rPr>
        <w:tab/>
        <w:t xml:space="preserve">        : ______________</w:t>
      </w:r>
    </w:p>
    <w:p w14:paraId="1101E78E" w14:textId="77777777" w:rsidR="00C70378" w:rsidRPr="00835E9F" w:rsidRDefault="00C70378" w:rsidP="00C70378">
      <w:pPr>
        <w:overflowPunct w:val="0"/>
        <w:adjustRightInd w:val="0"/>
        <w:ind w:right="-810"/>
        <w:jc w:val="both"/>
        <w:rPr>
          <w:lang w:val="en-IN"/>
        </w:rPr>
      </w:pPr>
    </w:p>
    <w:p w14:paraId="111CF44D" w14:textId="77777777" w:rsidR="00C70378" w:rsidRPr="00835E9F" w:rsidRDefault="00C70378" w:rsidP="00C70378">
      <w:pPr>
        <w:overflowPunct w:val="0"/>
        <w:adjustRightInd w:val="0"/>
        <w:jc w:val="both"/>
        <w:rPr>
          <w:lang w:val="en-IN"/>
        </w:rPr>
      </w:pPr>
      <w:r w:rsidRPr="00835E9F">
        <w:rPr>
          <w:lang w:val="en-IN"/>
        </w:rPr>
        <w:t>We refer to the above Guarantee issued on our behalf in your favour towards the margin deposit of the *</w:t>
      </w:r>
      <w:r w:rsidRPr="00835E9F">
        <w:rPr>
          <w:b/>
          <w:lang w:val="en-IN"/>
        </w:rPr>
        <w:t>F&amp;O segment/ Currency Derivatives Segment/ Debt Segment</w:t>
      </w:r>
      <w:r>
        <w:rPr>
          <w:b/>
          <w:lang w:val="en-IN"/>
        </w:rPr>
        <w:t>/Commodity Derivative Segment</w:t>
      </w:r>
      <w:r w:rsidRPr="00835E9F">
        <w:rPr>
          <w:b/>
          <w:lang w:val="en-IN"/>
        </w:rPr>
        <w:t xml:space="preserve"> </w:t>
      </w:r>
      <w:r w:rsidRPr="00835E9F">
        <w:rPr>
          <w:lang w:val="en-IN"/>
        </w:rPr>
        <w:t xml:space="preserve">of </w:t>
      </w:r>
      <w:r>
        <w:rPr>
          <w:lang w:val="en-IN"/>
        </w:rPr>
        <w:t xml:space="preserve">NSE </w:t>
      </w:r>
      <w:r w:rsidRPr="00C92BB1">
        <w:rPr>
          <w:lang w:val="en-IN"/>
        </w:rPr>
        <w:t>Clearing Limited (Formerly known as National Securities Clearing Corporation Ltd.) (NCL</w:t>
      </w:r>
      <w:r>
        <w:rPr>
          <w:lang w:val="en-IN"/>
        </w:rPr>
        <w:t xml:space="preserve">) </w:t>
      </w:r>
      <w:r w:rsidRPr="00835E9F">
        <w:rPr>
          <w:lang w:val="en-IN"/>
        </w:rPr>
        <w:t xml:space="preserve">As we intend to make the said bank guarantee available towards our margin deposit in the </w:t>
      </w:r>
      <w:r w:rsidRPr="00835E9F">
        <w:rPr>
          <w:b/>
          <w:lang w:val="en-IN"/>
        </w:rPr>
        <w:t>Capital Market 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Pr="00835E9F">
        <w:rPr>
          <w:b/>
          <w:lang w:val="en-IN"/>
        </w:rPr>
        <w:t>Capital Market segment</w:t>
      </w:r>
      <w:r w:rsidRPr="00835E9F">
        <w:rPr>
          <w:lang w:val="en-IN"/>
        </w:rPr>
        <w:t xml:space="preserve"> as directed and decided by </w:t>
      </w:r>
      <w:r>
        <w:rPr>
          <w:lang w:val="en-IN"/>
        </w:rPr>
        <w:t xml:space="preserve">NCL </w:t>
      </w:r>
      <w:r w:rsidRPr="00835E9F">
        <w:rPr>
          <w:lang w:val="en-IN"/>
        </w:rPr>
        <w:t xml:space="preserve">with no reference to us. </w:t>
      </w:r>
    </w:p>
    <w:p w14:paraId="1ED4ECEA" w14:textId="77777777" w:rsidR="00C70378" w:rsidRPr="00835E9F" w:rsidRDefault="00C70378" w:rsidP="00C70378">
      <w:pPr>
        <w:overflowPunct w:val="0"/>
        <w:adjustRightInd w:val="0"/>
        <w:jc w:val="both"/>
        <w:rPr>
          <w:lang w:val="en-IN"/>
        </w:rPr>
      </w:pPr>
    </w:p>
    <w:p w14:paraId="699196A9" w14:textId="77777777" w:rsidR="00C70378" w:rsidRPr="00835E9F" w:rsidRDefault="00C70378" w:rsidP="00C70378">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Pr="00835E9F">
        <w:rPr>
          <w:b/>
          <w:lang w:val="en-IN"/>
        </w:rPr>
        <w:t>Capital</w:t>
      </w:r>
      <w:r w:rsidRPr="00835E9F">
        <w:rPr>
          <w:lang w:val="en-IN"/>
        </w:rPr>
        <w:t xml:space="preserve"> </w:t>
      </w:r>
      <w:r w:rsidRPr="00835E9F">
        <w:rPr>
          <w:b/>
          <w:lang w:val="en-IN"/>
        </w:rPr>
        <w:t>Market segment</w:t>
      </w:r>
      <w:r w:rsidRPr="00835E9F">
        <w:rPr>
          <w:lang w:val="en-IN"/>
        </w:rPr>
        <w:t xml:space="preserve"> as directed and decided by </w:t>
      </w:r>
      <w:r>
        <w:rPr>
          <w:lang w:val="en-IN"/>
        </w:rPr>
        <w:t xml:space="preserve">NCL </w:t>
      </w:r>
      <w:r w:rsidRPr="00835E9F">
        <w:rPr>
          <w:lang w:val="en-IN"/>
        </w:rPr>
        <w:t xml:space="preserve">with no reference to us.  </w:t>
      </w:r>
    </w:p>
    <w:p w14:paraId="114DC071" w14:textId="77777777" w:rsidR="00C70378" w:rsidRPr="00835E9F" w:rsidRDefault="00C70378" w:rsidP="00C70378">
      <w:pPr>
        <w:overflowPunct w:val="0"/>
        <w:adjustRightInd w:val="0"/>
        <w:jc w:val="both"/>
        <w:rPr>
          <w:lang w:val="en-IN"/>
        </w:rPr>
      </w:pPr>
      <w:r w:rsidRPr="00835E9F">
        <w:rPr>
          <w:lang w:val="en-IN"/>
        </w:rPr>
        <w:t xml:space="preserve">Hence the above bank guarantee may be treated as if issued on our behalf towards the margin deposit of the </w:t>
      </w:r>
      <w:r w:rsidRPr="00835E9F">
        <w:rPr>
          <w:b/>
          <w:lang w:val="en-IN"/>
        </w:rPr>
        <w:t>Capital Market segment</w:t>
      </w:r>
      <w:r w:rsidRPr="00835E9F">
        <w:rPr>
          <w:lang w:val="en-IN"/>
        </w:rPr>
        <w:t xml:space="preserve"> of</w:t>
      </w:r>
      <w:r>
        <w:rPr>
          <w:lang w:val="en-IN"/>
        </w:rPr>
        <w:t xml:space="preserve"> NCL</w:t>
      </w:r>
      <w:r w:rsidRPr="00835E9F">
        <w:rPr>
          <w:lang w:val="en-IN"/>
        </w:rPr>
        <w:t xml:space="preserve">. </w:t>
      </w:r>
    </w:p>
    <w:p w14:paraId="6EDC69DE" w14:textId="77777777" w:rsidR="00C70378" w:rsidRPr="00835E9F" w:rsidRDefault="00C70378" w:rsidP="00C70378">
      <w:pPr>
        <w:overflowPunct w:val="0"/>
        <w:adjustRightInd w:val="0"/>
        <w:ind w:right="-810"/>
        <w:jc w:val="both"/>
        <w:rPr>
          <w:lang w:val="en-IN"/>
        </w:rPr>
      </w:pPr>
    </w:p>
    <w:p w14:paraId="18D65A0B" w14:textId="77777777" w:rsidR="00C70378" w:rsidRPr="00835E9F" w:rsidRDefault="00C70378" w:rsidP="00C70378">
      <w:pPr>
        <w:overflowPunct w:val="0"/>
        <w:adjustRightInd w:val="0"/>
        <w:ind w:right="-810"/>
        <w:jc w:val="both"/>
        <w:rPr>
          <w:lang w:val="en-IN"/>
        </w:rPr>
      </w:pPr>
      <w:r w:rsidRPr="00835E9F">
        <w:rPr>
          <w:lang w:val="en-IN"/>
        </w:rPr>
        <w:t>Yours faithfully,</w:t>
      </w:r>
    </w:p>
    <w:p w14:paraId="72491D27" w14:textId="77777777" w:rsidR="00C70378" w:rsidRPr="00835E9F" w:rsidRDefault="00C70378" w:rsidP="00C70378">
      <w:pPr>
        <w:overflowPunct w:val="0"/>
        <w:adjustRightInd w:val="0"/>
        <w:ind w:right="-810"/>
        <w:jc w:val="both"/>
        <w:rPr>
          <w:lang w:val="en-IN"/>
        </w:rPr>
      </w:pPr>
      <w:r w:rsidRPr="00835E9F">
        <w:rPr>
          <w:lang w:val="en-IN"/>
        </w:rPr>
        <w:t xml:space="preserve">Authorised Signatory </w:t>
      </w:r>
    </w:p>
    <w:p w14:paraId="79F0541B" w14:textId="77777777" w:rsidR="00C70378" w:rsidRPr="00835E9F" w:rsidRDefault="00C70378" w:rsidP="00C70378">
      <w:pPr>
        <w:overflowPunct w:val="0"/>
        <w:adjustRightInd w:val="0"/>
        <w:ind w:right="-540"/>
        <w:jc w:val="both"/>
        <w:rPr>
          <w:lang w:val="en-IN"/>
        </w:rPr>
      </w:pPr>
      <w:r w:rsidRPr="00835E9F">
        <w:rPr>
          <w:lang w:val="en-IN"/>
        </w:rPr>
        <w:lastRenderedPageBreak/>
        <w:t>(Authorised only by Director/ Partner/ Proprietor)</w:t>
      </w:r>
    </w:p>
    <w:p w14:paraId="13D7823A" w14:textId="77777777" w:rsidR="00C70378" w:rsidRDefault="00C70378" w:rsidP="00C70378">
      <w:pPr>
        <w:overflowPunct w:val="0"/>
        <w:adjustRightInd w:val="0"/>
        <w:ind w:right="-540"/>
        <w:jc w:val="both"/>
        <w:rPr>
          <w:lang w:val="en-IN"/>
        </w:rPr>
      </w:pPr>
      <w:r w:rsidRPr="00835E9F">
        <w:rPr>
          <w:lang w:val="en-IN"/>
        </w:rPr>
        <w:t xml:space="preserve">* </w:t>
      </w:r>
      <w:proofErr w:type="gramStart"/>
      <w:r w:rsidRPr="00835E9F">
        <w:rPr>
          <w:lang w:val="en-IN"/>
        </w:rPr>
        <w:t>strike</w:t>
      </w:r>
      <w:proofErr w:type="gramEnd"/>
      <w:r w:rsidRPr="00835E9F">
        <w:rPr>
          <w:lang w:val="en-IN"/>
        </w:rPr>
        <w:t xml:space="preserve"> out whichever is not applicable</w:t>
      </w:r>
    </w:p>
    <w:p w14:paraId="4DABACA2" w14:textId="77777777" w:rsidR="00C70378" w:rsidRPr="001773ED" w:rsidRDefault="00C70378" w:rsidP="00941907">
      <w:pPr>
        <w:adjustRightInd w:val="0"/>
        <w:spacing w:line="240" w:lineRule="atLeast"/>
        <w:rPr>
          <w:lang w:val="en-IN"/>
        </w:rPr>
      </w:pPr>
      <w:r>
        <w:rPr>
          <w:lang w:val="en-IN"/>
        </w:rPr>
        <w:br w:type="page"/>
      </w:r>
    </w:p>
    <w:p w14:paraId="4E0A9A38" w14:textId="77777777" w:rsidR="00C70378" w:rsidRPr="001773ED" w:rsidRDefault="00C70378" w:rsidP="00275382">
      <w:pPr>
        <w:pStyle w:val="Heading1"/>
        <w:numPr>
          <w:ilvl w:val="0"/>
          <w:numId w:val="25"/>
        </w:numPr>
      </w:pPr>
      <w:bookmarkStart w:id="674" w:name="_Toc55566554"/>
      <w:r w:rsidRPr="001773ED">
        <w:lastRenderedPageBreak/>
        <w:t>F</w:t>
      </w:r>
      <w:r w:rsidRPr="00C70378">
        <w:t xml:space="preserve">ormat of </w:t>
      </w:r>
      <w:r>
        <w:rPr>
          <w:lang w:val="en-US"/>
        </w:rPr>
        <w:t>B</w:t>
      </w:r>
      <w:r w:rsidR="0053176D">
        <w:rPr>
          <w:lang w:val="en-US"/>
        </w:rPr>
        <w:t>ank</w:t>
      </w:r>
      <w:r>
        <w:rPr>
          <w:lang w:val="en-US"/>
        </w:rPr>
        <w:t xml:space="preserve"> ammendment </w:t>
      </w:r>
      <w:r w:rsidRPr="00C70378">
        <w:t>letter for shifting non fungible bank guarantee</w:t>
      </w:r>
      <w:bookmarkEnd w:id="674"/>
    </w:p>
    <w:p w14:paraId="07CB283E" w14:textId="77777777" w:rsidR="00C70378" w:rsidRPr="00835E9F" w:rsidRDefault="00C70378" w:rsidP="00C70378">
      <w:pPr>
        <w:overflowPunct w:val="0"/>
        <w:adjustRightInd w:val="0"/>
        <w:ind w:left="6480" w:right="-540" w:firstLine="720"/>
        <w:jc w:val="both"/>
        <w:rPr>
          <w:lang w:val="en-IN"/>
        </w:rPr>
      </w:pPr>
      <w:proofErr w:type="gramStart"/>
      <w:r w:rsidRPr="00835E9F">
        <w:rPr>
          <w:lang w:val="en-IN"/>
        </w:rPr>
        <w:t>Date :</w:t>
      </w:r>
      <w:proofErr w:type="gramEnd"/>
      <w:r w:rsidRPr="00835E9F">
        <w:rPr>
          <w:lang w:val="en-IN"/>
        </w:rPr>
        <w:t xml:space="preserve"> ___________</w:t>
      </w:r>
    </w:p>
    <w:p w14:paraId="17D39A75" w14:textId="77777777" w:rsidR="00C70378" w:rsidRPr="00835E9F" w:rsidRDefault="00C70378" w:rsidP="00C70378">
      <w:pPr>
        <w:overflowPunct w:val="0"/>
        <w:adjustRightInd w:val="0"/>
        <w:ind w:right="-540"/>
        <w:jc w:val="both"/>
        <w:rPr>
          <w:lang w:val="en-IN"/>
        </w:rPr>
      </w:pPr>
      <w:r w:rsidRPr="00835E9F">
        <w:rPr>
          <w:lang w:val="en-IN"/>
        </w:rPr>
        <w:t>To,</w:t>
      </w:r>
    </w:p>
    <w:p w14:paraId="2BD93C5E" w14:textId="77777777" w:rsidR="00C70378" w:rsidRPr="00835E9F" w:rsidRDefault="00C70378" w:rsidP="00C70378">
      <w:pPr>
        <w:overflowPunct w:val="0"/>
        <w:adjustRightInd w:val="0"/>
        <w:ind w:right="-540"/>
        <w:jc w:val="both"/>
        <w:rPr>
          <w:lang w:val="en-IN"/>
        </w:rPr>
      </w:pPr>
      <w:r>
        <w:rPr>
          <w:lang w:val="en-IN"/>
        </w:rPr>
        <w:t>NSE Clearing Limited</w:t>
      </w:r>
    </w:p>
    <w:p w14:paraId="47EDAF06" w14:textId="77777777" w:rsidR="00C70378" w:rsidRPr="00835E9F" w:rsidRDefault="00C70378" w:rsidP="00C70378">
      <w:pPr>
        <w:overflowPunct w:val="0"/>
        <w:adjustRightInd w:val="0"/>
        <w:ind w:right="-540"/>
        <w:jc w:val="both"/>
        <w:rPr>
          <w:lang w:val="sv-SE"/>
        </w:rPr>
      </w:pPr>
      <w:r w:rsidRPr="00835E9F">
        <w:rPr>
          <w:lang w:val="sv-SE"/>
        </w:rPr>
        <w:t>Exchange Plaza,</w:t>
      </w:r>
    </w:p>
    <w:p w14:paraId="046060F6" w14:textId="77777777" w:rsidR="00C70378" w:rsidRPr="00835E9F" w:rsidRDefault="00C70378" w:rsidP="00C70378">
      <w:pPr>
        <w:overflowPunct w:val="0"/>
        <w:adjustRightInd w:val="0"/>
        <w:ind w:right="-540"/>
        <w:jc w:val="both"/>
        <w:rPr>
          <w:lang w:val="sv-SE"/>
        </w:rPr>
      </w:pPr>
      <w:r w:rsidRPr="00835E9F">
        <w:rPr>
          <w:lang w:val="sv-SE"/>
        </w:rPr>
        <w:t>Plot  C-1, G Block,</w:t>
      </w:r>
    </w:p>
    <w:p w14:paraId="00746070" w14:textId="77777777" w:rsidR="00C70378" w:rsidRPr="00835E9F" w:rsidRDefault="00C70378" w:rsidP="00C70378">
      <w:pPr>
        <w:overflowPunct w:val="0"/>
        <w:adjustRightInd w:val="0"/>
        <w:ind w:right="-540"/>
        <w:jc w:val="both"/>
        <w:rPr>
          <w:lang w:val="pt-BR"/>
        </w:rPr>
      </w:pPr>
      <w:r w:rsidRPr="00835E9F">
        <w:rPr>
          <w:lang w:val="pt-BR"/>
        </w:rPr>
        <w:t>Bandra Kurla Complex, Bandra (East),</w:t>
      </w:r>
    </w:p>
    <w:p w14:paraId="0BA45C77" w14:textId="77777777" w:rsidR="00C70378" w:rsidRPr="00835E9F" w:rsidRDefault="00C70378" w:rsidP="00C70378">
      <w:pPr>
        <w:overflowPunct w:val="0"/>
        <w:adjustRightInd w:val="0"/>
        <w:ind w:right="-540"/>
        <w:jc w:val="both"/>
        <w:rPr>
          <w:lang w:val="en-IN"/>
        </w:rPr>
      </w:pPr>
      <w:r w:rsidRPr="00835E9F">
        <w:rPr>
          <w:lang w:val="en-IN"/>
        </w:rPr>
        <w:t>Mumbai - 400 051.</w:t>
      </w:r>
    </w:p>
    <w:p w14:paraId="3B7C086A" w14:textId="77777777" w:rsidR="00C70378" w:rsidRPr="00941907" w:rsidRDefault="00C70378" w:rsidP="00C70378">
      <w:pPr>
        <w:overflowPunct w:val="0"/>
        <w:adjustRightInd w:val="0"/>
        <w:ind w:right="-540"/>
        <w:jc w:val="both"/>
        <w:rPr>
          <w:sz w:val="12"/>
          <w:szCs w:val="12"/>
          <w:lang w:val="en-IN"/>
        </w:rPr>
      </w:pPr>
    </w:p>
    <w:p w14:paraId="205B9EEB" w14:textId="77777777" w:rsidR="00C70378" w:rsidRPr="00835E9F" w:rsidRDefault="00C70378" w:rsidP="00C70378">
      <w:pPr>
        <w:overflowPunct w:val="0"/>
        <w:adjustRightInd w:val="0"/>
        <w:jc w:val="both"/>
        <w:rPr>
          <w:lang w:val="en-IN"/>
        </w:rPr>
      </w:pPr>
      <w:r w:rsidRPr="00835E9F">
        <w:rPr>
          <w:lang w:val="en-IN"/>
        </w:rPr>
        <w:t xml:space="preserve">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w:t>
      </w:r>
      <w:proofErr w:type="spellStart"/>
      <w:r w:rsidRPr="00835E9F">
        <w:rPr>
          <w:lang w:val="en-IN"/>
        </w:rPr>
        <w:t>Rs</w:t>
      </w:r>
      <w:proofErr w:type="spellEnd"/>
      <w:r w:rsidRPr="00835E9F">
        <w:rPr>
          <w:lang w:val="en-IN"/>
        </w:rPr>
        <w:t xml:space="preserve"> ______________Rupees ___________________________________________________only) in your favour.</w:t>
      </w:r>
    </w:p>
    <w:p w14:paraId="75EC556A" w14:textId="77777777" w:rsidR="00C70378" w:rsidRPr="00835E9F" w:rsidRDefault="00C70378" w:rsidP="00C70378">
      <w:pPr>
        <w:overflowPunct w:val="0"/>
        <w:adjustRightInd w:val="0"/>
        <w:jc w:val="both"/>
        <w:rPr>
          <w:lang w:val="en-IN"/>
        </w:rPr>
      </w:pPr>
    </w:p>
    <w:p w14:paraId="0695BE9E" w14:textId="77777777" w:rsidR="00C70378" w:rsidRPr="00835E9F" w:rsidRDefault="00C70378" w:rsidP="00C70378">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w:t>
      </w:r>
      <w:proofErr w:type="spellStart"/>
      <w:r w:rsidRPr="00835E9F">
        <w:rPr>
          <w:lang w:val="en-IN"/>
        </w:rPr>
        <w:t>Rs</w:t>
      </w:r>
      <w:proofErr w:type="spellEnd"/>
      <w:r w:rsidRPr="00835E9F">
        <w:rPr>
          <w:lang w:val="en-IN"/>
        </w:rPr>
        <w:t xml:space="preserve">. ___________/-, (Rupees ________________________ only) to </w:t>
      </w:r>
      <w:r>
        <w:rPr>
          <w:lang w:val="en-IN"/>
        </w:rPr>
        <w:t xml:space="preserve">NSE Clearing Limited (Formerly known as </w:t>
      </w:r>
      <w:r w:rsidRPr="00C92BB1">
        <w:rPr>
          <w:lang w:val="en-IN"/>
        </w:rPr>
        <w:t>National Securities Clearing Corporation Limited</w:t>
      </w:r>
      <w:r>
        <w:rPr>
          <w:lang w:val="en-IN"/>
        </w:rPr>
        <w:t>)</w:t>
      </w:r>
      <w:r w:rsidRPr="00835E9F">
        <w:rPr>
          <w:lang w:val="en-IN"/>
        </w:rPr>
        <w:t xml:space="preserve"> (hereinafter referred to as</w:t>
      </w:r>
      <w:r>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Pr>
          <w:lang w:val="en-IN"/>
        </w:rPr>
        <w:t xml:space="preserve">NCL </w:t>
      </w:r>
      <w:r w:rsidRPr="00835E9F">
        <w:rPr>
          <w:lang w:val="en-IN"/>
        </w:rPr>
        <w:t xml:space="preserve">including any sums due by the Clearing Member to </w:t>
      </w:r>
      <w:r>
        <w:rPr>
          <w:lang w:val="en-IN"/>
        </w:rPr>
        <w:t xml:space="preserve">NCL </w:t>
      </w:r>
      <w:r w:rsidRPr="00835E9F">
        <w:rPr>
          <w:lang w:val="en-IN"/>
        </w:rPr>
        <w:t xml:space="preserve">or any other person as decided by </w:t>
      </w:r>
      <w:r>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Pr="00835E9F">
        <w:rPr>
          <w:b/>
          <w:lang w:val="en-IN"/>
        </w:rPr>
        <w:t>Capital Market 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Pr="00835E9F">
        <w:rPr>
          <w:b/>
          <w:lang w:val="en-IN"/>
        </w:rPr>
        <w:t>Capital Market Segment</w:t>
      </w:r>
      <w:r w:rsidRPr="00835E9F">
        <w:rPr>
          <w:lang w:val="en-IN"/>
        </w:rPr>
        <w:t xml:space="preserve">. </w:t>
      </w:r>
    </w:p>
    <w:p w14:paraId="39BE77A9" w14:textId="77777777" w:rsidR="00C70378" w:rsidRPr="00835E9F" w:rsidRDefault="00C70378" w:rsidP="00C70378">
      <w:pPr>
        <w:overflowPunct w:val="0"/>
        <w:adjustRightInd w:val="0"/>
        <w:jc w:val="both"/>
        <w:rPr>
          <w:lang w:val="en-IN"/>
        </w:rPr>
      </w:pPr>
    </w:p>
    <w:p w14:paraId="5B015414" w14:textId="77777777" w:rsidR="00C70378" w:rsidRPr="00835E9F" w:rsidRDefault="00C70378" w:rsidP="00C70378">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14:paraId="5D035A42" w14:textId="77777777" w:rsidR="00C70378" w:rsidRPr="00835E9F" w:rsidRDefault="00C70378" w:rsidP="00C70378">
      <w:pPr>
        <w:overflowPunct w:val="0"/>
        <w:adjustRightInd w:val="0"/>
        <w:jc w:val="both"/>
        <w:rPr>
          <w:lang w:val="en-IN"/>
        </w:rPr>
      </w:pPr>
    </w:p>
    <w:p w14:paraId="64AA6B65" w14:textId="77777777" w:rsidR="00C70378" w:rsidRPr="00835E9F" w:rsidRDefault="00C70378" w:rsidP="00C70378">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14:paraId="78E6DE3A" w14:textId="77777777" w:rsidR="00C70378" w:rsidRPr="00835E9F" w:rsidRDefault="00C70378" w:rsidP="00C70378">
      <w:pPr>
        <w:overflowPunct w:val="0"/>
        <w:adjustRightInd w:val="0"/>
        <w:jc w:val="both"/>
        <w:rPr>
          <w:lang w:val="en-IN"/>
        </w:rPr>
      </w:pPr>
      <w:r w:rsidRPr="00835E9F">
        <w:rPr>
          <w:lang w:val="en-IN"/>
        </w:rPr>
        <w:t>FOR</w:t>
      </w:r>
      <w:r w:rsidRPr="00835E9F">
        <w:rPr>
          <w:lang w:val="en-IN"/>
        </w:rPr>
        <w:tab/>
        <w:t>_______________________________</w:t>
      </w:r>
      <w:proofErr w:type="gramStart"/>
      <w:r w:rsidRPr="00835E9F">
        <w:rPr>
          <w:lang w:val="en-IN"/>
        </w:rPr>
        <w:t>_(</w:t>
      </w:r>
      <w:proofErr w:type="gramEnd"/>
      <w:r w:rsidRPr="00835E9F">
        <w:rPr>
          <w:lang w:val="en-IN"/>
        </w:rPr>
        <w:t>BANK)</w:t>
      </w:r>
    </w:p>
    <w:p w14:paraId="4BE83D6C" w14:textId="77777777" w:rsidR="00C70378" w:rsidRPr="00835E9F" w:rsidRDefault="00C70378" w:rsidP="00C70378">
      <w:pPr>
        <w:overflowPunct w:val="0"/>
        <w:adjustRightInd w:val="0"/>
        <w:jc w:val="both"/>
        <w:rPr>
          <w:lang w:val="en-IN"/>
        </w:rPr>
      </w:pPr>
      <w:r w:rsidRPr="00835E9F">
        <w:rPr>
          <w:lang w:val="en-IN"/>
        </w:rPr>
        <w:t>_______________________________</w:t>
      </w:r>
      <w:proofErr w:type="gramStart"/>
      <w:r w:rsidRPr="00835E9F">
        <w:rPr>
          <w:lang w:val="en-IN"/>
        </w:rPr>
        <w:t>_(</w:t>
      </w:r>
      <w:proofErr w:type="gramEnd"/>
      <w:r w:rsidRPr="00835E9F">
        <w:rPr>
          <w:lang w:val="en-IN"/>
        </w:rPr>
        <w:t>BRANCH)</w:t>
      </w:r>
    </w:p>
    <w:p w14:paraId="278936DF" w14:textId="77777777" w:rsidR="00C70378" w:rsidRPr="00835E9F" w:rsidRDefault="00C70378" w:rsidP="00C70378">
      <w:pPr>
        <w:overflowPunct w:val="0"/>
        <w:adjustRightInd w:val="0"/>
        <w:ind w:right="-540"/>
        <w:jc w:val="both"/>
        <w:rPr>
          <w:lang w:val="en-IN"/>
        </w:rPr>
      </w:pPr>
    </w:p>
    <w:p w14:paraId="560ACC4C" w14:textId="77777777" w:rsidR="00C70378" w:rsidRDefault="00C70378" w:rsidP="00C70378">
      <w:pPr>
        <w:overflowPunct w:val="0"/>
        <w:adjustRightInd w:val="0"/>
        <w:ind w:right="-540"/>
        <w:rPr>
          <w:lang w:val="en-IN"/>
        </w:rPr>
      </w:pPr>
      <w:r w:rsidRPr="00835E9F">
        <w:rPr>
          <w:lang w:val="en-IN"/>
        </w:rPr>
        <w:t>AUTHORIZED SIGNATORIES</w:t>
      </w:r>
    </w:p>
    <w:p w14:paraId="774C5DCB" w14:textId="77777777" w:rsidR="00C70378" w:rsidRPr="001773ED" w:rsidRDefault="00C70378" w:rsidP="00311226">
      <w:pPr>
        <w:overflowPunct w:val="0"/>
        <w:adjustRightInd w:val="0"/>
        <w:ind w:right="-540"/>
        <w:rPr>
          <w:lang w:val="en-IN"/>
        </w:rPr>
      </w:pPr>
      <w:r w:rsidRPr="00835E9F">
        <w:rPr>
          <w:lang w:val="en-IN"/>
        </w:rPr>
        <w:t>SEAL OF THE BANK</w:t>
      </w:r>
    </w:p>
    <w:p w14:paraId="47B71AF3" w14:textId="77777777" w:rsidR="005B0591" w:rsidRPr="001773ED" w:rsidRDefault="003D5122" w:rsidP="00E239D0">
      <w:pPr>
        <w:pStyle w:val="Heading1"/>
      </w:pPr>
      <w:bookmarkStart w:id="675" w:name="_Toc528589341"/>
      <w:bookmarkStart w:id="676" w:name="_Toc528589687"/>
      <w:bookmarkStart w:id="677" w:name="_Toc528590032"/>
      <w:bookmarkStart w:id="678" w:name="_Toc528590377"/>
      <w:bookmarkStart w:id="679" w:name="_Toc528590722"/>
      <w:bookmarkStart w:id="680" w:name="_Toc528591067"/>
      <w:bookmarkStart w:id="681" w:name="_Toc528591412"/>
      <w:bookmarkStart w:id="682" w:name="_Toc528591757"/>
      <w:bookmarkStart w:id="683" w:name="_Toc528592102"/>
      <w:bookmarkStart w:id="684" w:name="_Toc528592447"/>
      <w:bookmarkStart w:id="685" w:name="_Toc528592791"/>
      <w:bookmarkStart w:id="686" w:name="_Toc528593136"/>
      <w:bookmarkStart w:id="687" w:name="_Toc528593481"/>
      <w:bookmarkStart w:id="688" w:name="_Toc528593826"/>
      <w:bookmarkStart w:id="689" w:name="_Toc528594171"/>
      <w:bookmarkStart w:id="690" w:name="_Toc528594516"/>
      <w:bookmarkStart w:id="691" w:name="_Toc528864899"/>
      <w:bookmarkStart w:id="692" w:name="_Toc528865243"/>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1773ED">
        <w:rPr>
          <w:spacing w:val="-3"/>
        </w:rPr>
        <w:br w:type="page"/>
      </w:r>
      <w:bookmarkStart w:id="693" w:name="_Toc55566555"/>
      <w:r w:rsidR="005B0591" w:rsidRPr="001773ED">
        <w:lastRenderedPageBreak/>
        <w:t>Methodology for computation of MTM Margin</w:t>
      </w:r>
      <w:bookmarkEnd w:id="693"/>
    </w:p>
    <w:p w14:paraId="5691ACD3" w14:textId="77777777" w:rsidR="005B0591" w:rsidRPr="001773ED" w:rsidRDefault="005B0591" w:rsidP="005B0591">
      <w:pPr>
        <w:ind w:left="360"/>
        <w:jc w:val="center"/>
        <w:rPr>
          <w:b/>
          <w:bCs/>
          <w:spacing w:val="-3"/>
          <w:lang w:val="en-IN"/>
        </w:rPr>
      </w:pPr>
    </w:p>
    <w:p w14:paraId="2D9FFE9C" w14:textId="77777777" w:rsidR="00322E68" w:rsidRPr="00311226" w:rsidRDefault="00322E68" w:rsidP="00275382">
      <w:pPr>
        <w:numPr>
          <w:ilvl w:val="0"/>
          <w:numId w:val="35"/>
        </w:numPr>
        <w:jc w:val="both"/>
        <w:rPr>
          <w:b/>
          <w:bCs/>
          <w:spacing w:val="-3"/>
          <w:lang w:val="en-IN"/>
        </w:rPr>
      </w:pPr>
      <w:r w:rsidRPr="00311226">
        <w:rPr>
          <w:b/>
          <w:bCs/>
          <w:spacing w:val="-3"/>
          <w:lang w:val="en-IN"/>
        </w:rPr>
        <w:t>End of Day MTM</w:t>
      </w:r>
    </w:p>
    <w:p w14:paraId="6DF765FC" w14:textId="77777777" w:rsidR="005B0591" w:rsidRPr="001773ED" w:rsidRDefault="005B0591" w:rsidP="005B0591">
      <w:pPr>
        <w:ind w:left="360"/>
        <w:jc w:val="both"/>
        <w:rPr>
          <w:bCs/>
          <w:spacing w:val="-3"/>
          <w:lang w:val="en-IN"/>
        </w:rPr>
      </w:pPr>
      <w:r w:rsidRPr="001773ED">
        <w:rPr>
          <w:bCs/>
          <w:spacing w:val="-3"/>
          <w:lang w:val="en-IN"/>
        </w:rPr>
        <w:t xml:space="preserve">For a Client A, his MTM profit/ loss would be calculated separately for his positions on T-1 and T day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w:t>
      </w:r>
      <w:proofErr w:type="spellStart"/>
      <w:r w:rsidRPr="001773ED">
        <w:rPr>
          <w:bCs/>
          <w:spacing w:val="-3"/>
          <w:lang w:val="en-IN"/>
        </w:rPr>
        <w:t>setoff</w:t>
      </w:r>
      <w:proofErr w:type="spellEnd"/>
      <w:r w:rsidRPr="001773ED">
        <w:rPr>
          <w:bCs/>
          <w:spacing w:val="-3"/>
          <w:lang w:val="en-IN"/>
        </w:rPr>
        <w:t xml:space="preserve"> against profit arising out of positions of the other day. </w:t>
      </w:r>
    </w:p>
    <w:p w14:paraId="4710610B" w14:textId="77777777" w:rsidR="005B0591" w:rsidRPr="001773ED" w:rsidRDefault="005B0591" w:rsidP="005B0591">
      <w:pPr>
        <w:ind w:left="360"/>
        <w:jc w:val="both"/>
        <w:rPr>
          <w:bCs/>
          <w:spacing w:val="-3"/>
          <w:lang w:val="en-IN"/>
        </w:rPr>
      </w:pPr>
    </w:p>
    <w:p w14:paraId="5A67BD6F" w14:textId="77777777" w:rsidR="005B0591" w:rsidRPr="001773ED" w:rsidRDefault="005B0591" w:rsidP="005B0591">
      <w:pPr>
        <w:ind w:left="360"/>
        <w:jc w:val="both"/>
        <w:rPr>
          <w:bCs/>
          <w:spacing w:val="-3"/>
          <w:lang w:val="en-IN"/>
        </w:rPr>
      </w:pPr>
      <w:r w:rsidRPr="001773ED">
        <w:rPr>
          <w:bCs/>
          <w:spacing w:val="-3"/>
          <w:lang w:val="en-IN"/>
        </w:rPr>
        <w:t xml:space="preserve">Thus, as stated above MTM profits / losses would be computed for each of the clients; Client A, Client B, Client C etc. As regards collection of margin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1773ED" w:rsidRDefault="005B0591" w:rsidP="005B0591">
      <w:pPr>
        <w:ind w:left="360"/>
        <w:jc w:val="both"/>
        <w:rPr>
          <w:bCs/>
          <w:spacing w:val="-3"/>
          <w:lang w:val="en-IN"/>
        </w:rPr>
      </w:pPr>
    </w:p>
    <w:tbl>
      <w:tblPr>
        <w:tblW w:w="7247"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157"/>
        <w:gridCol w:w="560"/>
        <w:gridCol w:w="960"/>
      </w:tblGrid>
      <w:tr w:rsidR="005B0591" w:rsidRPr="001773ED" w14:paraId="0B20C2F0" w14:textId="77777777">
        <w:trPr>
          <w:trHeight w:val="782"/>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1773ED" w:rsidRDefault="005B0591" w:rsidP="005B0591">
            <w:pPr>
              <w:rPr>
                <w:spacing w:val="-3"/>
                <w:lang w:val="en-IN"/>
              </w:rPr>
            </w:pPr>
            <w:r w:rsidRPr="001773ED">
              <w:rPr>
                <w:spacing w:val="-3"/>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1773ED" w:rsidRDefault="005B0591" w:rsidP="005B0591">
            <w:pPr>
              <w:rPr>
                <w:spacing w:val="-3"/>
                <w:lang w:val="en-IN"/>
              </w:rPr>
            </w:pPr>
            <w:r w:rsidRPr="001773ED">
              <w:rPr>
                <w:spacing w:val="-3"/>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1773ED" w:rsidRDefault="005B0591" w:rsidP="005B0591">
            <w:pPr>
              <w:rPr>
                <w:spacing w:val="-3"/>
                <w:lang w:val="en-IN"/>
              </w:rPr>
            </w:pPr>
            <w:r w:rsidRPr="001773ED">
              <w:rPr>
                <w:spacing w:val="-3"/>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1773ED" w:rsidRDefault="005B0591" w:rsidP="005B0591">
            <w:pPr>
              <w:rPr>
                <w:spacing w:val="-3"/>
                <w:lang w:val="en-IN"/>
              </w:rPr>
            </w:pPr>
            <w:r w:rsidRPr="001773ED">
              <w:rPr>
                <w:spacing w:val="-3"/>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1773ED" w:rsidRDefault="005B0591" w:rsidP="005B0591">
            <w:pPr>
              <w:rPr>
                <w:spacing w:val="-3"/>
                <w:lang w:val="en-IN"/>
              </w:rPr>
            </w:pPr>
            <w:r w:rsidRPr="001773ED">
              <w:rPr>
                <w:spacing w:val="-3"/>
                <w:lang w:val="en-IN"/>
              </w:rPr>
              <w:t>Total profit/loss of Client</w:t>
            </w:r>
          </w:p>
        </w:tc>
        <w:tc>
          <w:tcPr>
            <w:tcW w:w="560"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1773ED" w:rsidRDefault="005B0591" w:rsidP="005B0591">
            <w:pPr>
              <w:rPr>
                <w:spacing w:val="-3"/>
                <w:lang w:val="en-IN"/>
              </w:rPr>
            </w:pPr>
            <w:r w:rsidRPr="001773ED">
              <w:rPr>
                <w:spacing w:val="-3"/>
                <w:lang w:val="en-IN"/>
              </w:rPr>
              <w:t>MTM for broker</w:t>
            </w:r>
          </w:p>
        </w:tc>
      </w:tr>
      <w:tr w:rsidR="005B0591" w:rsidRPr="001773ED" w14:paraId="48D6387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1773ED" w:rsidRDefault="005B0591" w:rsidP="005B0591">
            <w:pPr>
              <w:rPr>
                <w:spacing w:val="-3"/>
                <w:lang w:val="en-IN"/>
              </w:rPr>
            </w:pPr>
            <w:r w:rsidRPr="001773ED">
              <w:rPr>
                <w:spacing w:val="-3"/>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1773ED" w:rsidRDefault="005B0591" w:rsidP="005B0591">
            <w:pPr>
              <w:jc w:val="right"/>
              <w:rPr>
                <w:spacing w:val="-3"/>
                <w:lang w:val="en-IN"/>
              </w:rPr>
            </w:pPr>
            <w:r w:rsidRPr="001773ED">
              <w:rPr>
                <w:spacing w:val="-3"/>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1773ED" w:rsidRDefault="005B0591" w:rsidP="005B0591">
            <w:pPr>
              <w:rPr>
                <w:spacing w:val="-3"/>
                <w:lang w:val="en-IN"/>
              </w:rPr>
            </w:pPr>
          </w:p>
        </w:tc>
      </w:tr>
      <w:tr w:rsidR="005B0591" w:rsidRPr="001773ED" w14:paraId="13E910DA"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1773ED" w:rsidRDefault="005B0591" w:rsidP="005B0591">
            <w:pPr>
              <w:jc w:val="right"/>
              <w:rPr>
                <w:spacing w:val="-3"/>
                <w:lang w:val="en-IN"/>
              </w:rPr>
            </w:pPr>
            <w:r w:rsidRPr="001773ED">
              <w:rPr>
                <w:spacing w:val="-3"/>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1773ED" w:rsidRDefault="005B0591" w:rsidP="005B0591">
            <w:pPr>
              <w:rPr>
                <w:spacing w:val="-3"/>
                <w:lang w:val="en-IN"/>
              </w:rPr>
            </w:pPr>
          </w:p>
        </w:tc>
      </w:tr>
      <w:tr w:rsidR="005B0591" w:rsidRPr="001773ED" w14:paraId="67769A3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1773ED" w:rsidRDefault="005B0591" w:rsidP="005B0591">
            <w:pPr>
              <w:rPr>
                <w:spacing w:val="-3"/>
                <w:lang w:val="en-IN"/>
              </w:rPr>
            </w:pPr>
          </w:p>
        </w:tc>
      </w:tr>
      <w:tr w:rsidR="005B0591" w:rsidRPr="001773ED" w14:paraId="1BD2CE2A" w14:textId="77777777">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1773ED" w:rsidRDefault="005B0591" w:rsidP="005B0591">
            <w:pPr>
              <w:rPr>
                <w:spacing w:val="-3"/>
                <w:lang w:val="en-IN"/>
              </w:rPr>
            </w:pPr>
          </w:p>
        </w:tc>
      </w:tr>
      <w:tr w:rsidR="005B0591" w:rsidRPr="001773ED" w14:paraId="56661D0D"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1773ED" w:rsidRDefault="005B0591" w:rsidP="005B0591">
            <w:pPr>
              <w:rPr>
                <w:spacing w:val="-3"/>
                <w:lang w:val="en-IN"/>
              </w:rPr>
            </w:pPr>
            <w:r w:rsidRPr="001773ED">
              <w:rPr>
                <w:spacing w:val="-3"/>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1773ED" w:rsidRDefault="005B0591" w:rsidP="005B0591">
            <w:pPr>
              <w:rPr>
                <w:spacing w:val="-3"/>
                <w:lang w:val="en-IN"/>
              </w:rPr>
            </w:pPr>
          </w:p>
        </w:tc>
      </w:tr>
      <w:tr w:rsidR="005B0591" w:rsidRPr="001773ED" w14:paraId="1A98410B"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1773ED" w:rsidRDefault="005B0591" w:rsidP="005B0591">
            <w:pPr>
              <w:rPr>
                <w:spacing w:val="-3"/>
                <w:lang w:val="en-IN"/>
              </w:rPr>
            </w:pPr>
            <w:r w:rsidRPr="001773ED">
              <w:rPr>
                <w:spacing w:val="-3"/>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1773ED" w:rsidRDefault="005B0591" w:rsidP="005B0591">
            <w:pPr>
              <w:rPr>
                <w:spacing w:val="-3"/>
                <w:lang w:val="en-IN"/>
              </w:rPr>
            </w:pPr>
          </w:p>
        </w:tc>
      </w:tr>
      <w:tr w:rsidR="005B0591" w:rsidRPr="001773ED" w14:paraId="7DF5005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1773ED" w:rsidRDefault="005B0591" w:rsidP="005B0591">
            <w:pPr>
              <w:rPr>
                <w:spacing w:val="-3"/>
                <w:lang w:val="en-IN"/>
              </w:rPr>
            </w:pPr>
          </w:p>
        </w:tc>
      </w:tr>
      <w:tr w:rsidR="005B0591" w:rsidRPr="001773ED" w14:paraId="3F8988D3"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1773ED" w:rsidRDefault="005B0591" w:rsidP="005B0591">
            <w:pPr>
              <w:jc w:val="right"/>
              <w:rPr>
                <w:spacing w:val="-3"/>
                <w:lang w:val="en-IN"/>
              </w:rPr>
            </w:pPr>
          </w:p>
        </w:tc>
      </w:tr>
      <w:tr w:rsidR="005B0591" w:rsidRPr="001773ED" w14:paraId="41DB8A7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1773ED" w:rsidRDefault="005B0591" w:rsidP="005B0591">
            <w:pPr>
              <w:rPr>
                <w:spacing w:val="-3"/>
                <w:lang w:val="en-IN"/>
              </w:rPr>
            </w:pPr>
            <w:r w:rsidRPr="001773ED">
              <w:rPr>
                <w:spacing w:val="-3"/>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1773ED" w:rsidRDefault="005B0591" w:rsidP="005B0591">
            <w:pPr>
              <w:jc w:val="right"/>
              <w:rPr>
                <w:spacing w:val="-3"/>
                <w:lang w:val="en-IN"/>
              </w:rPr>
            </w:pPr>
            <w:r w:rsidRPr="001773ED">
              <w:rPr>
                <w:spacing w:val="-3"/>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1773ED" w:rsidRDefault="005B0591" w:rsidP="005B0591">
            <w:pPr>
              <w:rPr>
                <w:spacing w:val="-3"/>
                <w:lang w:val="en-IN"/>
              </w:rPr>
            </w:pPr>
          </w:p>
        </w:tc>
      </w:tr>
      <w:tr w:rsidR="005B0591" w:rsidRPr="001773ED" w14:paraId="516330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1773ED" w:rsidRDefault="005B0591" w:rsidP="005B0591">
            <w:pPr>
              <w:jc w:val="right"/>
              <w:rPr>
                <w:spacing w:val="-3"/>
                <w:lang w:val="en-IN"/>
              </w:rPr>
            </w:pPr>
            <w:r w:rsidRPr="001773ED">
              <w:rPr>
                <w:spacing w:val="-3"/>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1773ED" w:rsidRDefault="005B0591" w:rsidP="005B0591">
            <w:pPr>
              <w:rPr>
                <w:spacing w:val="-3"/>
                <w:lang w:val="en-IN"/>
              </w:rPr>
            </w:pPr>
          </w:p>
        </w:tc>
      </w:tr>
      <w:tr w:rsidR="005B0591" w:rsidRPr="001773ED" w14:paraId="1CF9D1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1773ED" w:rsidRDefault="005B0591" w:rsidP="005B0591">
            <w:pPr>
              <w:rPr>
                <w:spacing w:val="-3"/>
                <w:lang w:val="en-IN"/>
              </w:rPr>
            </w:pPr>
          </w:p>
        </w:tc>
      </w:tr>
      <w:tr w:rsidR="005B0591" w:rsidRPr="001773ED" w14:paraId="05E5B02E" w14:textId="77777777">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1773ED" w:rsidRDefault="005B0591" w:rsidP="005B0591">
            <w:pPr>
              <w:rPr>
                <w:spacing w:val="-3"/>
                <w:lang w:val="en-IN"/>
              </w:rPr>
            </w:pPr>
          </w:p>
        </w:tc>
      </w:tr>
      <w:tr w:rsidR="005B0591" w:rsidRPr="001773ED" w14:paraId="04164512"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1773ED" w:rsidRDefault="005B0591" w:rsidP="005B0591">
            <w:pPr>
              <w:rPr>
                <w:spacing w:val="-3"/>
                <w:lang w:val="en-IN"/>
              </w:rPr>
            </w:pPr>
            <w:r w:rsidRPr="001773ED">
              <w:rPr>
                <w:spacing w:val="-3"/>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1773ED" w:rsidRDefault="005B0591" w:rsidP="005B0591">
            <w:pPr>
              <w:jc w:val="right"/>
              <w:rPr>
                <w:spacing w:val="-3"/>
                <w:lang w:val="en-IN"/>
              </w:rPr>
            </w:pPr>
            <w:r w:rsidRPr="001773ED">
              <w:rPr>
                <w:spacing w:val="-3"/>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1773ED" w:rsidRDefault="005B0591" w:rsidP="005B0591">
            <w:pPr>
              <w:rPr>
                <w:spacing w:val="-3"/>
                <w:lang w:val="en-IN"/>
              </w:rPr>
            </w:pPr>
          </w:p>
        </w:tc>
      </w:tr>
      <w:tr w:rsidR="005B0591" w:rsidRPr="001773ED" w14:paraId="6A42710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1773ED" w:rsidRDefault="005B0591" w:rsidP="005B0591">
            <w:pPr>
              <w:rPr>
                <w:spacing w:val="-3"/>
                <w:lang w:val="en-IN"/>
              </w:rPr>
            </w:pPr>
            <w:r w:rsidRPr="001773ED">
              <w:rPr>
                <w:spacing w:val="-3"/>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1773ED" w:rsidRDefault="005B0591" w:rsidP="005B0591">
            <w:pPr>
              <w:rPr>
                <w:spacing w:val="-3"/>
                <w:lang w:val="en-IN"/>
              </w:rPr>
            </w:pPr>
          </w:p>
        </w:tc>
      </w:tr>
      <w:tr w:rsidR="005B0591" w:rsidRPr="001773ED" w14:paraId="32D7C2C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1773ED" w:rsidRDefault="005B0591" w:rsidP="005B0591">
            <w:pPr>
              <w:jc w:val="right"/>
              <w:rPr>
                <w:spacing w:val="-3"/>
                <w:lang w:val="en-IN"/>
              </w:rPr>
            </w:pPr>
            <w:r w:rsidRPr="001773ED">
              <w:rPr>
                <w:spacing w:val="-3"/>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1773ED" w:rsidRDefault="005B0591" w:rsidP="005B0591">
            <w:pPr>
              <w:jc w:val="right"/>
              <w:rPr>
                <w:spacing w:val="-3"/>
                <w:lang w:val="en-IN"/>
              </w:rPr>
            </w:pPr>
            <w:r w:rsidRPr="001773ED">
              <w:rPr>
                <w:spacing w:val="-3"/>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1773ED" w:rsidRDefault="005B0591" w:rsidP="005B0591">
            <w:pPr>
              <w:jc w:val="right"/>
              <w:rPr>
                <w:spacing w:val="-3"/>
                <w:lang w:val="en-IN"/>
              </w:rPr>
            </w:pPr>
            <w:r w:rsidRPr="001773ED">
              <w:rPr>
                <w:spacing w:val="-3"/>
                <w:lang w:val="en-IN"/>
              </w:rPr>
              <w:t>1000</w:t>
            </w:r>
          </w:p>
        </w:tc>
        <w:tc>
          <w:tcPr>
            <w:tcW w:w="560"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1773ED" w:rsidRDefault="005B0591" w:rsidP="005B0591">
            <w:pPr>
              <w:rPr>
                <w:spacing w:val="-3"/>
                <w:lang w:val="en-IN"/>
              </w:rPr>
            </w:pPr>
          </w:p>
        </w:tc>
      </w:tr>
      <w:tr w:rsidR="005B0591" w:rsidRPr="001773ED" w14:paraId="33A2781D" w14:textId="77777777">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1773ED" w:rsidRDefault="005B0591" w:rsidP="005B0591">
            <w:pPr>
              <w:rPr>
                <w:spacing w:val="-3"/>
                <w:lang w:val="en-IN"/>
              </w:rPr>
            </w:pPr>
          </w:p>
        </w:tc>
      </w:tr>
      <w:tr w:rsidR="005B0591" w:rsidRPr="001773ED" w14:paraId="4425462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1773ED" w:rsidRDefault="005B0591" w:rsidP="005B0591">
            <w:pPr>
              <w:rPr>
                <w:spacing w:val="-3"/>
                <w:lang w:val="en-IN"/>
              </w:rPr>
            </w:pPr>
            <w:r w:rsidRPr="001773ED">
              <w:rPr>
                <w:spacing w:val="-3"/>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1773ED" w:rsidRDefault="005B0591" w:rsidP="005B0591">
            <w:pPr>
              <w:rPr>
                <w:spacing w:val="-3"/>
                <w:lang w:val="en-IN"/>
              </w:rPr>
            </w:pPr>
            <w:r w:rsidRPr="001773ED">
              <w:rPr>
                <w:spacing w:val="-3"/>
                <w:lang w:val="en-IN"/>
              </w:rPr>
              <w:t>-2000</w:t>
            </w:r>
          </w:p>
        </w:tc>
      </w:tr>
    </w:tbl>
    <w:p w14:paraId="65011AAF" w14:textId="77777777" w:rsidR="005B0591" w:rsidRPr="001773ED" w:rsidRDefault="005B0591" w:rsidP="005B0591">
      <w:pPr>
        <w:rPr>
          <w:spacing w:val="-3"/>
          <w:lang w:val="en-IN"/>
        </w:rPr>
      </w:pPr>
    </w:p>
    <w:p w14:paraId="7669A794" w14:textId="77777777" w:rsidR="005B0591" w:rsidRPr="001773ED" w:rsidRDefault="005B0591" w:rsidP="005B0591">
      <w:pPr>
        <w:rPr>
          <w:spacing w:val="-3"/>
          <w:lang w:val="en-IN"/>
        </w:rPr>
      </w:pPr>
      <w:r w:rsidRPr="001773ED">
        <w:rPr>
          <w:spacing w:val="-3"/>
          <w:lang w:val="en-IN"/>
        </w:rPr>
        <w:t xml:space="preserve">In this example, the broker has to deposit MTM Margin of </w:t>
      </w:r>
      <w:proofErr w:type="spellStart"/>
      <w:r w:rsidRPr="001773ED">
        <w:rPr>
          <w:spacing w:val="-3"/>
          <w:lang w:val="en-IN"/>
        </w:rPr>
        <w:t>Rs</w:t>
      </w:r>
      <w:proofErr w:type="spellEnd"/>
      <w:r w:rsidRPr="001773ED">
        <w:rPr>
          <w:spacing w:val="-3"/>
          <w:lang w:val="en-IN"/>
        </w:rPr>
        <w:t xml:space="preserve"> 2000.</w:t>
      </w:r>
    </w:p>
    <w:p w14:paraId="4E4ECA35" w14:textId="77777777" w:rsidR="005B0591" w:rsidRPr="001773ED" w:rsidRDefault="005B0591" w:rsidP="005B0591">
      <w:pPr>
        <w:jc w:val="both"/>
        <w:rPr>
          <w:lang w:val="en-IN"/>
        </w:rPr>
      </w:pPr>
    </w:p>
    <w:p w14:paraId="3FB02D65" w14:textId="77777777" w:rsidR="005B0591" w:rsidRPr="001773ED" w:rsidRDefault="005B0591" w:rsidP="005B0591">
      <w:pPr>
        <w:jc w:val="both"/>
        <w:rPr>
          <w:lang w:val="en-IN"/>
        </w:rPr>
      </w:pPr>
    </w:p>
    <w:p w14:paraId="64CA42DF" w14:textId="77777777" w:rsidR="005B0591" w:rsidRPr="001773ED" w:rsidRDefault="005B0591" w:rsidP="005B0591">
      <w:pPr>
        <w:jc w:val="both"/>
        <w:rPr>
          <w:lang w:val="en-IN"/>
        </w:rPr>
      </w:pPr>
    </w:p>
    <w:p w14:paraId="3E745448" w14:textId="77777777" w:rsidR="00142974" w:rsidRPr="001773ED" w:rsidRDefault="005B0591" w:rsidP="00275382">
      <w:pPr>
        <w:numPr>
          <w:ilvl w:val="0"/>
          <w:numId w:val="35"/>
        </w:numPr>
        <w:rPr>
          <w:b/>
          <w:bCs/>
          <w:color w:val="000000"/>
          <w:lang w:val="en-IN"/>
        </w:rPr>
      </w:pPr>
      <w:r w:rsidRPr="001773ED">
        <w:rPr>
          <w:b/>
          <w:bCs/>
          <w:spacing w:val="-3"/>
          <w:lang w:val="en-IN"/>
        </w:rPr>
        <w:br w:type="page"/>
      </w:r>
      <w:r w:rsidR="00997054" w:rsidRPr="001773ED">
        <w:rPr>
          <w:b/>
          <w:bCs/>
          <w:color w:val="000000"/>
          <w:lang w:val="en-IN"/>
        </w:rPr>
        <w:lastRenderedPageBreak/>
        <w:t>INTRADAY CRYSTALLISED MARK TO MARKET LOSSES (ICMTM)</w:t>
      </w:r>
    </w:p>
    <w:p w14:paraId="0FD21DE2" w14:textId="77777777" w:rsidR="00142974" w:rsidRPr="001773ED"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4C4B28"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124C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C5FDA"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Security</w:t>
            </w:r>
          </w:p>
        </w:tc>
        <w:tc>
          <w:tcPr>
            <w:tcW w:w="6732" w:type="dxa"/>
            <w:gridSpan w:val="9"/>
            <w:tcBorders>
              <w:top w:val="single" w:sz="4" w:space="0" w:color="auto"/>
              <w:left w:val="nil"/>
              <w:bottom w:val="single" w:sz="4" w:space="0" w:color="auto"/>
              <w:right w:val="single" w:sz="4" w:space="0" w:color="auto"/>
            </w:tcBorders>
            <w:shd w:val="clear" w:color="auto" w:fill="auto"/>
            <w:noWrap/>
            <w:vAlign w:val="center"/>
            <w:hideMark/>
          </w:tcPr>
          <w:p w14:paraId="0275F036"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CFC1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Scenario</w:t>
            </w:r>
          </w:p>
        </w:tc>
      </w:tr>
      <w:tr w:rsidR="00142974" w:rsidRPr="004C4B28"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4C4B28" w:rsidRDefault="00142974" w:rsidP="007538EA">
            <w:pPr>
              <w:autoSpaceDN/>
              <w:rPr>
                <w:color w:val="000000"/>
                <w:sz w:val="18"/>
                <w:szCs w:val="18"/>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4C4B28" w:rsidRDefault="00142974" w:rsidP="007538EA">
            <w:pPr>
              <w:autoSpaceDN/>
              <w:rPr>
                <w:color w:val="000000"/>
                <w:sz w:val="18"/>
                <w:szCs w:val="18"/>
                <w:lang w:val="en-IN" w:eastAsia="en-IN"/>
              </w:rPr>
            </w:pPr>
          </w:p>
        </w:tc>
        <w:tc>
          <w:tcPr>
            <w:tcW w:w="719" w:type="dxa"/>
            <w:tcBorders>
              <w:top w:val="nil"/>
              <w:left w:val="nil"/>
              <w:bottom w:val="single" w:sz="4" w:space="0" w:color="auto"/>
              <w:right w:val="single" w:sz="4" w:space="0" w:color="auto"/>
            </w:tcBorders>
            <w:shd w:val="clear" w:color="auto" w:fill="auto"/>
            <w:vAlign w:val="center"/>
            <w:hideMark/>
          </w:tcPr>
          <w:p w14:paraId="58726CB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Buy </w:t>
            </w:r>
            <w:proofErr w:type="spellStart"/>
            <w:r w:rsidRPr="004C4B28">
              <w:rPr>
                <w:color w:val="000000"/>
                <w:sz w:val="18"/>
                <w:szCs w:val="18"/>
                <w:lang w:val="en-IN" w:eastAsia="en-IN"/>
              </w:rPr>
              <w:t>Qty</w:t>
            </w:r>
            <w:proofErr w:type="spellEnd"/>
          </w:p>
        </w:tc>
        <w:tc>
          <w:tcPr>
            <w:tcW w:w="748" w:type="dxa"/>
            <w:tcBorders>
              <w:top w:val="nil"/>
              <w:left w:val="nil"/>
              <w:bottom w:val="single" w:sz="4" w:space="0" w:color="auto"/>
              <w:right w:val="single" w:sz="4" w:space="0" w:color="auto"/>
            </w:tcBorders>
            <w:shd w:val="clear" w:color="auto" w:fill="auto"/>
            <w:vAlign w:val="center"/>
            <w:hideMark/>
          </w:tcPr>
          <w:p w14:paraId="38C2C1A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Value</w:t>
            </w:r>
          </w:p>
        </w:tc>
        <w:tc>
          <w:tcPr>
            <w:tcW w:w="570" w:type="dxa"/>
            <w:tcBorders>
              <w:top w:val="nil"/>
              <w:left w:val="nil"/>
              <w:bottom w:val="single" w:sz="4" w:space="0" w:color="auto"/>
              <w:right w:val="single" w:sz="4" w:space="0" w:color="auto"/>
            </w:tcBorders>
            <w:shd w:val="clear" w:color="auto" w:fill="auto"/>
            <w:vAlign w:val="center"/>
            <w:hideMark/>
          </w:tcPr>
          <w:p w14:paraId="228C6E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Sell </w:t>
            </w:r>
            <w:proofErr w:type="spellStart"/>
            <w:r w:rsidRPr="004C4B28">
              <w:rPr>
                <w:color w:val="000000"/>
                <w:sz w:val="18"/>
                <w:szCs w:val="18"/>
                <w:lang w:val="en-IN" w:eastAsia="en-IN"/>
              </w:rPr>
              <w:t>Qty</w:t>
            </w:r>
            <w:proofErr w:type="spellEnd"/>
          </w:p>
        </w:tc>
        <w:tc>
          <w:tcPr>
            <w:tcW w:w="748" w:type="dxa"/>
            <w:tcBorders>
              <w:top w:val="nil"/>
              <w:left w:val="nil"/>
              <w:bottom w:val="single" w:sz="4" w:space="0" w:color="auto"/>
              <w:right w:val="single" w:sz="4" w:space="0" w:color="auto"/>
            </w:tcBorders>
            <w:shd w:val="clear" w:color="auto" w:fill="auto"/>
            <w:noWrap/>
            <w:vAlign w:val="center"/>
            <w:hideMark/>
          </w:tcPr>
          <w:p w14:paraId="006F53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Value</w:t>
            </w:r>
          </w:p>
        </w:tc>
        <w:tc>
          <w:tcPr>
            <w:tcW w:w="551" w:type="dxa"/>
            <w:tcBorders>
              <w:top w:val="nil"/>
              <w:left w:val="nil"/>
              <w:bottom w:val="single" w:sz="4" w:space="0" w:color="auto"/>
              <w:right w:val="single" w:sz="4" w:space="0" w:color="auto"/>
            </w:tcBorders>
            <w:shd w:val="clear" w:color="auto" w:fill="auto"/>
            <w:noWrap/>
            <w:vAlign w:val="center"/>
            <w:hideMark/>
          </w:tcPr>
          <w:p w14:paraId="49DA176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Net </w:t>
            </w:r>
            <w:proofErr w:type="spellStart"/>
            <w:r w:rsidRPr="004C4B28">
              <w:rPr>
                <w:color w:val="000000"/>
                <w:sz w:val="18"/>
                <w:szCs w:val="18"/>
                <w:lang w:val="en-IN" w:eastAsia="en-IN"/>
              </w:rPr>
              <w:t>Qty</w:t>
            </w:r>
            <w:proofErr w:type="spellEnd"/>
          </w:p>
        </w:tc>
        <w:tc>
          <w:tcPr>
            <w:tcW w:w="819" w:type="dxa"/>
            <w:tcBorders>
              <w:top w:val="nil"/>
              <w:left w:val="nil"/>
              <w:bottom w:val="single" w:sz="4" w:space="0" w:color="auto"/>
              <w:right w:val="single" w:sz="4" w:space="0" w:color="auto"/>
            </w:tcBorders>
            <w:shd w:val="clear" w:color="auto" w:fill="auto"/>
            <w:vAlign w:val="center"/>
            <w:hideMark/>
          </w:tcPr>
          <w:p w14:paraId="4EC0404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Squared Off </w:t>
            </w:r>
            <w:proofErr w:type="spellStart"/>
            <w:r w:rsidRPr="004C4B28">
              <w:rPr>
                <w:color w:val="000000"/>
                <w:sz w:val="18"/>
                <w:szCs w:val="18"/>
                <w:lang w:val="en-IN" w:eastAsia="en-IN"/>
              </w:rPr>
              <w:t>Qty</w:t>
            </w:r>
            <w:proofErr w:type="spellEnd"/>
          </w:p>
        </w:tc>
        <w:tc>
          <w:tcPr>
            <w:tcW w:w="806" w:type="dxa"/>
            <w:tcBorders>
              <w:top w:val="nil"/>
              <w:left w:val="nil"/>
              <w:bottom w:val="single" w:sz="4" w:space="0" w:color="auto"/>
              <w:right w:val="single" w:sz="4" w:space="0" w:color="auto"/>
            </w:tcBorders>
            <w:shd w:val="clear" w:color="auto" w:fill="auto"/>
            <w:vAlign w:val="center"/>
            <w:hideMark/>
          </w:tcPr>
          <w:p w14:paraId="406FC1A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Crystallised </w:t>
            </w:r>
            <w:r w:rsidRPr="004C4B28">
              <w:rPr>
                <w:color w:val="000000"/>
                <w:sz w:val="18"/>
                <w:szCs w:val="18"/>
                <w:lang w:val="en-IN" w:eastAsia="en-IN"/>
              </w:rPr>
              <w:br/>
              <w:t>Profit/ (-) Loss)</w:t>
            </w:r>
          </w:p>
        </w:tc>
        <w:tc>
          <w:tcPr>
            <w:tcW w:w="850" w:type="dxa"/>
            <w:tcBorders>
              <w:top w:val="nil"/>
              <w:left w:val="nil"/>
              <w:bottom w:val="single" w:sz="4" w:space="0" w:color="auto"/>
              <w:right w:val="single" w:sz="4" w:space="0" w:color="auto"/>
            </w:tcBorders>
            <w:shd w:val="clear" w:color="auto" w:fill="auto"/>
            <w:vAlign w:val="center"/>
            <w:hideMark/>
          </w:tcPr>
          <w:p w14:paraId="1A6440C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Profit/(-) Loss of Client</w:t>
            </w:r>
          </w:p>
        </w:tc>
        <w:tc>
          <w:tcPr>
            <w:tcW w:w="921" w:type="dxa"/>
            <w:tcBorders>
              <w:top w:val="nil"/>
              <w:left w:val="nil"/>
              <w:bottom w:val="single" w:sz="4" w:space="0" w:color="auto"/>
              <w:right w:val="single" w:sz="4" w:space="0" w:color="auto"/>
            </w:tcBorders>
            <w:shd w:val="clear" w:color="auto" w:fill="auto"/>
            <w:vAlign w:val="center"/>
            <w:hideMark/>
          </w:tcPr>
          <w:p w14:paraId="13155B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4C4B28" w:rsidRDefault="00142974" w:rsidP="007538EA">
            <w:pPr>
              <w:autoSpaceDN/>
              <w:rPr>
                <w:color w:val="000000"/>
                <w:sz w:val="18"/>
                <w:szCs w:val="18"/>
                <w:lang w:val="en-IN" w:eastAsia="en-IN"/>
              </w:rPr>
            </w:pPr>
          </w:p>
        </w:tc>
      </w:tr>
      <w:tr w:rsidR="00142974" w:rsidRPr="004C4B28" w14:paraId="672AE288"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5F615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A</w:t>
            </w:r>
          </w:p>
        </w:tc>
        <w:tc>
          <w:tcPr>
            <w:tcW w:w="851" w:type="dxa"/>
            <w:tcBorders>
              <w:top w:val="nil"/>
              <w:left w:val="nil"/>
              <w:bottom w:val="single" w:sz="4" w:space="0" w:color="auto"/>
              <w:right w:val="single" w:sz="4" w:space="0" w:color="auto"/>
            </w:tcBorders>
            <w:shd w:val="clear" w:color="auto" w:fill="auto"/>
            <w:noWrap/>
            <w:vAlign w:val="center"/>
            <w:hideMark/>
          </w:tcPr>
          <w:p w14:paraId="6125C50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0104A4D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A358DC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38CB6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748" w:type="dxa"/>
            <w:tcBorders>
              <w:top w:val="nil"/>
              <w:left w:val="nil"/>
              <w:bottom w:val="single" w:sz="4" w:space="0" w:color="auto"/>
              <w:right w:val="single" w:sz="4" w:space="0" w:color="auto"/>
            </w:tcBorders>
            <w:shd w:val="clear" w:color="auto" w:fill="auto"/>
            <w:noWrap/>
            <w:vAlign w:val="center"/>
            <w:hideMark/>
          </w:tcPr>
          <w:p w14:paraId="2840571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551" w:type="dxa"/>
            <w:tcBorders>
              <w:top w:val="nil"/>
              <w:left w:val="nil"/>
              <w:bottom w:val="single" w:sz="4" w:space="0" w:color="auto"/>
              <w:right w:val="single" w:sz="4" w:space="0" w:color="auto"/>
            </w:tcBorders>
            <w:shd w:val="clear" w:color="auto" w:fill="auto"/>
            <w:noWrap/>
            <w:vAlign w:val="center"/>
            <w:hideMark/>
          </w:tcPr>
          <w:p w14:paraId="475A18D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19" w:type="dxa"/>
            <w:tcBorders>
              <w:top w:val="nil"/>
              <w:left w:val="nil"/>
              <w:bottom w:val="single" w:sz="4" w:space="0" w:color="auto"/>
              <w:right w:val="single" w:sz="4" w:space="0" w:color="auto"/>
            </w:tcBorders>
            <w:shd w:val="clear" w:color="auto" w:fill="auto"/>
            <w:noWrap/>
            <w:vAlign w:val="center"/>
            <w:hideMark/>
          </w:tcPr>
          <w:p w14:paraId="667905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06" w:type="dxa"/>
            <w:tcBorders>
              <w:top w:val="nil"/>
              <w:left w:val="nil"/>
              <w:bottom w:val="single" w:sz="4" w:space="0" w:color="auto"/>
              <w:right w:val="single" w:sz="4" w:space="0" w:color="auto"/>
            </w:tcBorders>
            <w:shd w:val="clear" w:color="auto" w:fill="auto"/>
            <w:noWrap/>
            <w:vAlign w:val="center"/>
            <w:hideMark/>
          </w:tcPr>
          <w:p w14:paraId="4BC53A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67860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0</w:t>
            </w:r>
          </w:p>
        </w:tc>
        <w:tc>
          <w:tcPr>
            <w:tcW w:w="9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8CF229"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-48000</w:t>
            </w:r>
          </w:p>
        </w:tc>
        <w:tc>
          <w:tcPr>
            <w:tcW w:w="1064" w:type="dxa"/>
            <w:tcBorders>
              <w:top w:val="nil"/>
              <w:left w:val="nil"/>
              <w:bottom w:val="single" w:sz="4" w:space="0" w:color="auto"/>
              <w:right w:val="single" w:sz="4" w:space="0" w:color="auto"/>
            </w:tcBorders>
            <w:shd w:val="clear" w:color="auto" w:fill="auto"/>
            <w:vAlign w:val="bottom"/>
            <w:hideMark/>
          </w:tcPr>
          <w:p w14:paraId="4832FD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No Square off quantity</w:t>
            </w:r>
          </w:p>
        </w:tc>
      </w:tr>
      <w:tr w:rsidR="00142974" w:rsidRPr="004C4B28" w14:paraId="24939AE5"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16A8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FA07ED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nil"/>
              <w:left w:val="nil"/>
              <w:bottom w:val="single" w:sz="4" w:space="0" w:color="auto"/>
              <w:right w:val="single" w:sz="4" w:space="0" w:color="auto"/>
            </w:tcBorders>
            <w:shd w:val="clear" w:color="auto" w:fill="auto"/>
            <w:noWrap/>
            <w:vAlign w:val="center"/>
            <w:hideMark/>
          </w:tcPr>
          <w:p w14:paraId="3B2E777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0A8D72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5300B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534EFE2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879717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0602C4C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3343413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5E5CAE3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Full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-No Loss</w:t>
            </w:r>
          </w:p>
        </w:tc>
      </w:tr>
      <w:tr w:rsidR="00142974" w:rsidRPr="004C4B28" w14:paraId="4DEABE66"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A9F7C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0C93EDD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218AC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79E57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00A21BD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6612D0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7AE5514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4A6B5BB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13AB712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3320929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42F1B6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30263C2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972B8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B</w:t>
            </w:r>
          </w:p>
        </w:tc>
        <w:tc>
          <w:tcPr>
            <w:tcW w:w="851" w:type="dxa"/>
            <w:tcBorders>
              <w:top w:val="nil"/>
              <w:left w:val="nil"/>
              <w:bottom w:val="single" w:sz="4" w:space="0" w:color="auto"/>
              <w:right w:val="single" w:sz="4" w:space="0" w:color="auto"/>
            </w:tcBorders>
            <w:shd w:val="clear" w:color="auto" w:fill="auto"/>
            <w:noWrap/>
            <w:vAlign w:val="center"/>
            <w:hideMark/>
          </w:tcPr>
          <w:p w14:paraId="5F6D465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nil"/>
              <w:left w:val="nil"/>
              <w:bottom w:val="single" w:sz="4" w:space="0" w:color="auto"/>
              <w:right w:val="single" w:sz="4" w:space="0" w:color="auto"/>
            </w:tcBorders>
            <w:shd w:val="clear" w:color="auto" w:fill="auto"/>
            <w:noWrap/>
            <w:vAlign w:val="center"/>
            <w:hideMark/>
          </w:tcPr>
          <w:p w14:paraId="7E3033D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1A41E72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D4E46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6EF9029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96000</w:t>
            </w:r>
          </w:p>
        </w:tc>
        <w:tc>
          <w:tcPr>
            <w:tcW w:w="551" w:type="dxa"/>
            <w:tcBorders>
              <w:top w:val="nil"/>
              <w:left w:val="nil"/>
              <w:bottom w:val="single" w:sz="4" w:space="0" w:color="auto"/>
              <w:right w:val="single" w:sz="4" w:space="0" w:color="auto"/>
            </w:tcBorders>
            <w:shd w:val="clear" w:color="auto" w:fill="auto"/>
            <w:noWrap/>
            <w:vAlign w:val="center"/>
            <w:hideMark/>
          </w:tcPr>
          <w:p w14:paraId="61E5C60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46EBE7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631DAA6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1E8657"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1D053A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Full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 Profit</w:t>
            </w:r>
          </w:p>
        </w:tc>
      </w:tr>
      <w:tr w:rsidR="00142974" w:rsidRPr="004C4B28" w14:paraId="0613C6E7"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DF9C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E964C1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W</w:t>
            </w:r>
          </w:p>
        </w:tc>
        <w:tc>
          <w:tcPr>
            <w:tcW w:w="719" w:type="dxa"/>
            <w:tcBorders>
              <w:top w:val="nil"/>
              <w:left w:val="nil"/>
              <w:bottom w:val="single" w:sz="4" w:space="0" w:color="auto"/>
              <w:right w:val="single" w:sz="4" w:space="0" w:color="auto"/>
            </w:tcBorders>
            <w:shd w:val="clear" w:color="auto" w:fill="auto"/>
            <w:noWrap/>
            <w:vAlign w:val="center"/>
            <w:hideMark/>
          </w:tcPr>
          <w:p w14:paraId="56F1A7F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FC626A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3FC649D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350B56C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51" w:type="dxa"/>
            <w:tcBorders>
              <w:top w:val="nil"/>
              <w:left w:val="nil"/>
              <w:bottom w:val="single" w:sz="4" w:space="0" w:color="auto"/>
              <w:right w:val="single" w:sz="4" w:space="0" w:color="auto"/>
            </w:tcBorders>
            <w:shd w:val="clear" w:color="auto" w:fill="auto"/>
            <w:noWrap/>
            <w:vAlign w:val="center"/>
            <w:hideMark/>
          </w:tcPr>
          <w:p w14:paraId="0F0E024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277AA87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279E10C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7AF0E1C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Full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 Loss</w:t>
            </w:r>
          </w:p>
        </w:tc>
      </w:tr>
      <w:tr w:rsidR="00142974" w:rsidRPr="004C4B28" w14:paraId="50FEE58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C2336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183AEC0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77EB5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430C402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4805181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067B007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37CE306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7C2377F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77BF3B4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7E5274F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3354A30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7BA28A0E" w14:textId="77777777" w:rsidTr="00311226">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B98A9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C</w:t>
            </w:r>
          </w:p>
        </w:tc>
        <w:tc>
          <w:tcPr>
            <w:tcW w:w="851" w:type="dxa"/>
            <w:tcBorders>
              <w:top w:val="nil"/>
              <w:left w:val="nil"/>
              <w:bottom w:val="single" w:sz="4" w:space="0" w:color="auto"/>
              <w:right w:val="single" w:sz="4" w:space="0" w:color="auto"/>
            </w:tcBorders>
            <w:shd w:val="clear" w:color="auto" w:fill="auto"/>
            <w:noWrap/>
            <w:vAlign w:val="center"/>
            <w:hideMark/>
          </w:tcPr>
          <w:p w14:paraId="3207D0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70CDF7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89AF7C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5C216B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nil"/>
              <w:left w:val="nil"/>
              <w:bottom w:val="single" w:sz="4" w:space="0" w:color="auto"/>
              <w:right w:val="single" w:sz="4" w:space="0" w:color="auto"/>
            </w:tcBorders>
            <w:shd w:val="clear" w:color="auto" w:fill="auto"/>
            <w:noWrap/>
            <w:vAlign w:val="center"/>
            <w:hideMark/>
          </w:tcPr>
          <w:p w14:paraId="0929137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60000</w:t>
            </w:r>
          </w:p>
        </w:tc>
        <w:tc>
          <w:tcPr>
            <w:tcW w:w="551" w:type="dxa"/>
            <w:tcBorders>
              <w:top w:val="nil"/>
              <w:left w:val="nil"/>
              <w:bottom w:val="single" w:sz="4" w:space="0" w:color="auto"/>
              <w:right w:val="single" w:sz="4" w:space="0" w:color="auto"/>
            </w:tcBorders>
            <w:shd w:val="clear" w:color="auto" w:fill="auto"/>
            <w:noWrap/>
            <w:vAlign w:val="center"/>
            <w:hideMark/>
          </w:tcPr>
          <w:p w14:paraId="07DD6C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5498D01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05737E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B8DE4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C4419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Partial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 Profit</w:t>
            </w:r>
          </w:p>
        </w:tc>
      </w:tr>
      <w:tr w:rsidR="00142974" w:rsidRPr="004C4B28"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744C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3767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38203D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DD9D1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-50000</w:t>
            </w:r>
          </w:p>
        </w:tc>
        <w:tc>
          <w:tcPr>
            <w:tcW w:w="570" w:type="dxa"/>
            <w:tcBorders>
              <w:top w:val="nil"/>
              <w:left w:val="nil"/>
              <w:bottom w:val="single" w:sz="4" w:space="0" w:color="auto"/>
              <w:right w:val="single" w:sz="4" w:space="0" w:color="auto"/>
            </w:tcBorders>
            <w:shd w:val="clear" w:color="auto" w:fill="auto"/>
            <w:noWrap/>
            <w:vAlign w:val="center"/>
            <w:hideMark/>
          </w:tcPr>
          <w:p w14:paraId="7849F46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4831105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D4DCB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4C9709E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5963420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2344F4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Partial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 Profit</w:t>
            </w:r>
          </w:p>
        </w:tc>
      </w:tr>
      <w:tr w:rsidR="00142974" w:rsidRPr="004C4B28"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13D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F29A3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31217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813D19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7B5C5CA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15C5C5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6F4F93C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5AE5242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23A853D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0BA451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C8334A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20F38BDE" w14:textId="77777777" w:rsidTr="00311226">
        <w:trPr>
          <w:trHeight w:val="237"/>
        </w:trPr>
        <w:tc>
          <w:tcPr>
            <w:tcW w:w="709" w:type="dxa"/>
            <w:tcBorders>
              <w:top w:val="single" w:sz="4" w:space="0" w:color="auto"/>
              <w:left w:val="single" w:sz="4" w:space="0" w:color="auto"/>
              <w:bottom w:val="single" w:sz="4" w:space="0" w:color="auto"/>
              <w:right w:val="nil"/>
            </w:tcBorders>
            <w:shd w:val="clear" w:color="auto" w:fill="auto"/>
            <w:noWrap/>
            <w:vAlign w:val="bottom"/>
            <w:hideMark/>
          </w:tcPr>
          <w:p w14:paraId="689A6F7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2130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5919AC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4DEAF7C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4A30EF2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52528A4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4390601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14C46F4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4EEE1E2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08C2AC"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EDF20A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Partial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 Profit</w:t>
            </w:r>
          </w:p>
        </w:tc>
      </w:tr>
      <w:tr w:rsidR="00142974" w:rsidRPr="004C4B28"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932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9EE7E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R</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7234681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F8ABB0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3713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24063C6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100000</w:t>
            </w:r>
          </w:p>
        </w:tc>
        <w:tc>
          <w:tcPr>
            <w:tcW w:w="551" w:type="dxa"/>
            <w:tcBorders>
              <w:top w:val="nil"/>
              <w:left w:val="nil"/>
              <w:bottom w:val="single" w:sz="4" w:space="0" w:color="auto"/>
              <w:right w:val="single" w:sz="4" w:space="0" w:color="auto"/>
            </w:tcBorders>
            <w:shd w:val="clear" w:color="auto" w:fill="auto"/>
            <w:noWrap/>
            <w:vAlign w:val="center"/>
            <w:hideMark/>
          </w:tcPr>
          <w:p w14:paraId="1E4737E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2D3914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01DB16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E90287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Partial Square off </w:t>
            </w:r>
            <w:proofErr w:type="spellStart"/>
            <w:r w:rsidRPr="004C4B28">
              <w:rPr>
                <w:color w:val="000000"/>
                <w:sz w:val="18"/>
                <w:szCs w:val="18"/>
                <w:lang w:val="en-IN" w:eastAsia="en-IN"/>
              </w:rPr>
              <w:t>Qty</w:t>
            </w:r>
            <w:proofErr w:type="spellEnd"/>
            <w:r w:rsidRPr="004C4B28">
              <w:rPr>
                <w:color w:val="000000"/>
                <w:sz w:val="18"/>
                <w:szCs w:val="18"/>
                <w:lang w:val="en-IN" w:eastAsia="en-IN"/>
              </w:rPr>
              <w:t>- Loss</w:t>
            </w:r>
          </w:p>
        </w:tc>
      </w:tr>
    </w:tbl>
    <w:p w14:paraId="62F8E768" w14:textId="77777777" w:rsidR="00BB6636" w:rsidRPr="001773ED" w:rsidRDefault="00142974" w:rsidP="00BB6636">
      <w:pPr>
        <w:jc w:val="center"/>
        <w:rPr>
          <w:b/>
          <w:bCs/>
          <w:spacing w:val="-3"/>
          <w:u w:val="single"/>
          <w:lang w:val="en-IN"/>
        </w:rPr>
      </w:pPr>
      <w:r w:rsidRPr="001773ED">
        <w:rPr>
          <w:b/>
          <w:spacing w:val="-3"/>
          <w:lang w:val="en-IN"/>
        </w:rPr>
        <w:br w:type="page"/>
      </w:r>
      <w:r w:rsidR="00BB6636" w:rsidRPr="001773ED">
        <w:rPr>
          <w:b/>
          <w:spacing w:val="-3"/>
          <w:lang w:val="en-IN"/>
        </w:rPr>
        <w:lastRenderedPageBreak/>
        <w:t xml:space="preserve"> </w:t>
      </w:r>
    </w:p>
    <w:p w14:paraId="01D25A66" w14:textId="77777777" w:rsidR="005B0591" w:rsidRPr="001773ED" w:rsidRDefault="005B0591" w:rsidP="00E239D0">
      <w:pPr>
        <w:pStyle w:val="Heading1"/>
      </w:pPr>
      <w:bookmarkStart w:id="694" w:name="_Toc55566556"/>
      <w:r w:rsidRPr="001773ED">
        <w:t>Example for computation of Gross positions of a member</w:t>
      </w:r>
      <w:bookmarkEnd w:id="694"/>
    </w:p>
    <w:p w14:paraId="7DE2B7D1"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p>
    <w:p w14:paraId="7DB2D90A"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 xml:space="preserve">Value in </w:t>
      </w:r>
      <w:proofErr w:type="spellStart"/>
      <w:r w:rsidRPr="001773ED">
        <w:rPr>
          <w:lang w:val="en-IN"/>
        </w:rPr>
        <w:t>Rs</w:t>
      </w:r>
      <w:proofErr w:type="spellEnd"/>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1773ED"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1773ED" w:rsidRDefault="005B0591" w:rsidP="005B0591">
            <w:pPr>
              <w:adjustRightInd w:val="0"/>
              <w:spacing w:line="240" w:lineRule="atLeast"/>
              <w:ind w:left="108" w:right="108"/>
              <w:rPr>
                <w:b/>
                <w:lang w:val="en-IN"/>
              </w:rPr>
            </w:pPr>
            <w:r w:rsidRPr="001773ED">
              <w:rPr>
                <w:b/>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1773ED" w:rsidRDefault="005B0591" w:rsidP="005B0591">
            <w:pPr>
              <w:adjustRightInd w:val="0"/>
              <w:spacing w:line="240" w:lineRule="atLeast"/>
              <w:ind w:left="108" w:right="108"/>
              <w:rPr>
                <w:b/>
                <w:lang w:val="en-IN"/>
              </w:rPr>
            </w:pPr>
            <w:r w:rsidRPr="001773ED">
              <w:rPr>
                <w:b/>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1773ED" w:rsidRDefault="005B0591" w:rsidP="005B0591">
            <w:pPr>
              <w:adjustRightInd w:val="0"/>
              <w:spacing w:line="240" w:lineRule="atLeast"/>
              <w:ind w:left="108" w:right="108"/>
              <w:rPr>
                <w:b/>
                <w:lang w:val="en-IN"/>
              </w:rPr>
            </w:pPr>
            <w:r w:rsidRPr="001773ED">
              <w:rPr>
                <w:b/>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1773ED" w:rsidRDefault="005B0591" w:rsidP="005B0591">
            <w:pPr>
              <w:adjustRightInd w:val="0"/>
              <w:spacing w:line="240" w:lineRule="atLeast"/>
              <w:ind w:left="108" w:right="108"/>
              <w:rPr>
                <w:b/>
                <w:lang w:val="en-IN"/>
              </w:rPr>
            </w:pPr>
            <w:r w:rsidRPr="001773ED">
              <w:rPr>
                <w:b/>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1773ED" w:rsidRDefault="005B0591" w:rsidP="005B0591">
            <w:pPr>
              <w:adjustRightInd w:val="0"/>
              <w:spacing w:line="240" w:lineRule="atLeast"/>
              <w:ind w:left="108" w:right="108"/>
              <w:rPr>
                <w:b/>
                <w:lang w:val="en-IN"/>
              </w:rPr>
            </w:pPr>
            <w:r w:rsidRPr="001773ED">
              <w:rPr>
                <w:b/>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1773ED" w:rsidRDefault="005B0591" w:rsidP="005B0591">
            <w:pPr>
              <w:adjustRightInd w:val="0"/>
              <w:rPr>
                <w:b/>
                <w:lang w:val="en-IN"/>
              </w:rPr>
            </w:pPr>
            <w:r w:rsidRPr="001773ED">
              <w:rPr>
                <w:b/>
                <w:lang w:val="en-IN"/>
              </w:rPr>
              <w:t>Net Value</w:t>
            </w:r>
          </w:p>
        </w:tc>
      </w:tr>
      <w:tr w:rsidR="005B0591" w:rsidRPr="001773ED"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1773ED" w:rsidRDefault="005B0591" w:rsidP="005B0591">
            <w:pPr>
              <w:adjustRightInd w:val="0"/>
              <w:spacing w:line="240" w:lineRule="atLeast"/>
              <w:ind w:left="108" w:right="108"/>
              <w:rPr>
                <w:lang w:val="en-IN"/>
              </w:rPr>
            </w:pPr>
            <w:r w:rsidRPr="001773ED">
              <w:rPr>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1773ED" w:rsidRDefault="005B0591" w:rsidP="005B0591">
            <w:pPr>
              <w:adjustRightInd w:val="0"/>
              <w:ind w:left="15"/>
              <w:jc w:val="right"/>
              <w:rPr>
                <w:lang w:val="en-IN"/>
              </w:rPr>
            </w:pPr>
            <w:r w:rsidRPr="001773ED">
              <w:rPr>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1773ED" w:rsidRDefault="005B0591" w:rsidP="005B0591">
            <w:pPr>
              <w:adjustRightInd w:val="0"/>
              <w:ind w:left="15"/>
              <w:jc w:val="right"/>
              <w:rPr>
                <w:lang w:val="en-IN"/>
              </w:rPr>
            </w:pPr>
            <w:r w:rsidRPr="001773ED">
              <w:rPr>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1773ED" w:rsidRDefault="005B0591" w:rsidP="005B0591">
            <w:pPr>
              <w:adjustRightInd w:val="0"/>
              <w:ind w:left="15"/>
              <w:jc w:val="right"/>
              <w:rPr>
                <w:lang w:val="en-IN"/>
              </w:rPr>
            </w:pPr>
            <w:r w:rsidRPr="001773ED">
              <w:rPr>
                <w:lang w:val="en-IN"/>
              </w:rPr>
              <w:t>-100</w:t>
            </w:r>
          </w:p>
        </w:tc>
      </w:tr>
      <w:tr w:rsidR="005B0591" w:rsidRPr="001773ED"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1773ED" w:rsidRDefault="005B0591" w:rsidP="005B0591">
            <w:pPr>
              <w:adjustRightInd w:val="0"/>
              <w:ind w:left="15"/>
              <w:jc w:val="right"/>
              <w:rPr>
                <w:lang w:val="en-IN"/>
              </w:rPr>
            </w:pPr>
            <w:r w:rsidRPr="001773ED">
              <w:rPr>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1773ED" w:rsidRDefault="005B0591" w:rsidP="005B0591">
            <w:pPr>
              <w:adjustRightInd w:val="0"/>
              <w:jc w:val="right"/>
              <w:rPr>
                <w:lang w:val="en-IN"/>
              </w:rPr>
            </w:pPr>
            <w:r w:rsidRPr="001773ED">
              <w:rPr>
                <w:lang w:val="en-IN"/>
              </w:rPr>
              <w:t>450</w:t>
            </w:r>
          </w:p>
        </w:tc>
      </w:tr>
      <w:tr w:rsidR="005B0591" w:rsidRPr="001773ED"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1773ED" w:rsidRDefault="005B0591" w:rsidP="005B0591">
            <w:pPr>
              <w:adjustRightInd w:val="0"/>
              <w:spacing w:before="120" w:after="120"/>
              <w:ind w:left="15"/>
              <w:jc w:val="right"/>
              <w:rPr>
                <w:lang w:val="en-IN"/>
              </w:rPr>
            </w:pPr>
          </w:p>
        </w:tc>
      </w:tr>
      <w:tr w:rsidR="005B0591" w:rsidRPr="001773ED"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1773ED" w:rsidRDefault="005B0591" w:rsidP="005B0591">
            <w:pPr>
              <w:adjustRightInd w:val="0"/>
              <w:spacing w:line="240" w:lineRule="atLeast"/>
              <w:ind w:left="108" w:right="108"/>
              <w:rPr>
                <w:lang w:val="en-IN"/>
              </w:rPr>
            </w:pPr>
            <w:r w:rsidRPr="001773ED">
              <w:rPr>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1773ED" w:rsidRDefault="005B0591" w:rsidP="005B0591">
            <w:pPr>
              <w:adjustRightInd w:val="0"/>
              <w:ind w:left="15"/>
              <w:jc w:val="right"/>
              <w:rPr>
                <w:lang w:val="en-IN"/>
              </w:rPr>
            </w:pPr>
            <w:r w:rsidRPr="001773ED">
              <w:rPr>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1773ED" w:rsidRDefault="005B0591" w:rsidP="005B0591">
            <w:pPr>
              <w:adjustRightInd w:val="0"/>
              <w:ind w:left="15"/>
              <w:jc w:val="right"/>
              <w:rPr>
                <w:lang w:val="en-IN"/>
              </w:rPr>
            </w:pPr>
            <w:r w:rsidRPr="001773ED">
              <w:rPr>
                <w:lang w:val="en-IN"/>
              </w:rPr>
              <w:t>-150</w:t>
            </w:r>
          </w:p>
        </w:tc>
      </w:tr>
      <w:tr w:rsidR="005B0591" w:rsidRPr="001773ED"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1773ED" w:rsidRDefault="005B0591" w:rsidP="005B0591">
            <w:pPr>
              <w:adjustRightInd w:val="0"/>
              <w:jc w:val="right"/>
              <w:rPr>
                <w:lang w:val="en-IN"/>
              </w:rPr>
            </w:pPr>
            <w:r w:rsidRPr="001773ED">
              <w:rPr>
                <w:lang w:val="en-IN"/>
              </w:rPr>
              <w:t>1350</w:t>
            </w:r>
          </w:p>
        </w:tc>
      </w:tr>
      <w:tr w:rsidR="005B0591" w:rsidRPr="001773ED"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1773ED" w:rsidRDefault="005B0591" w:rsidP="005B0591">
            <w:pPr>
              <w:adjustRightInd w:val="0"/>
              <w:spacing w:before="120" w:after="120"/>
              <w:ind w:left="15"/>
              <w:jc w:val="right"/>
              <w:rPr>
                <w:lang w:val="en-IN"/>
              </w:rPr>
            </w:pPr>
          </w:p>
        </w:tc>
      </w:tr>
      <w:tr w:rsidR="005B0591" w:rsidRPr="001773ED"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1773ED" w:rsidRDefault="005B0591" w:rsidP="005B0591">
            <w:pPr>
              <w:adjustRightInd w:val="0"/>
              <w:spacing w:line="240" w:lineRule="atLeast"/>
              <w:ind w:left="108" w:right="108"/>
              <w:rPr>
                <w:lang w:val="en-IN"/>
              </w:rPr>
            </w:pPr>
            <w:r w:rsidRPr="001773ED">
              <w:rPr>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1773ED" w:rsidRDefault="005B0591" w:rsidP="005B0591">
            <w:pPr>
              <w:adjustRightInd w:val="0"/>
              <w:ind w:left="15"/>
              <w:jc w:val="right"/>
              <w:rPr>
                <w:lang w:val="en-IN"/>
              </w:rPr>
            </w:pPr>
            <w:r w:rsidRPr="001773ED">
              <w:rPr>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1773ED" w:rsidRDefault="005B0591" w:rsidP="005B0591">
            <w:pPr>
              <w:adjustRightInd w:val="0"/>
              <w:ind w:left="15"/>
              <w:jc w:val="right"/>
              <w:rPr>
                <w:lang w:val="en-IN"/>
              </w:rPr>
            </w:pPr>
            <w:r w:rsidRPr="001773ED">
              <w:rPr>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1773ED" w:rsidRDefault="005B0591" w:rsidP="005B0591">
            <w:pPr>
              <w:adjustRightInd w:val="0"/>
              <w:ind w:left="15"/>
              <w:jc w:val="right"/>
              <w:rPr>
                <w:lang w:val="en-IN"/>
              </w:rPr>
            </w:pPr>
            <w:r w:rsidRPr="001773ED">
              <w:rPr>
                <w:lang w:val="en-IN"/>
              </w:rPr>
              <w:t>2100</w:t>
            </w:r>
          </w:p>
        </w:tc>
      </w:tr>
      <w:tr w:rsidR="005B0591" w:rsidRPr="001773ED"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1773ED" w:rsidRDefault="005B0591" w:rsidP="005B0591">
            <w:pPr>
              <w:adjustRightInd w:val="0"/>
              <w:ind w:left="15"/>
              <w:jc w:val="right"/>
              <w:rPr>
                <w:lang w:val="en-IN"/>
              </w:rPr>
            </w:pPr>
            <w:r w:rsidRPr="001773ED">
              <w:rPr>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1773ED" w:rsidRDefault="005B0591" w:rsidP="005B0591">
            <w:pPr>
              <w:adjustRightInd w:val="0"/>
              <w:ind w:left="15"/>
              <w:jc w:val="right"/>
              <w:rPr>
                <w:lang w:val="en-IN"/>
              </w:rPr>
            </w:pPr>
            <w:r w:rsidRPr="001773ED">
              <w:rPr>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1773ED" w:rsidRDefault="005B0591" w:rsidP="005B0591">
            <w:pPr>
              <w:adjustRightInd w:val="0"/>
              <w:jc w:val="right"/>
              <w:rPr>
                <w:lang w:val="en-IN"/>
              </w:rPr>
            </w:pPr>
            <w:r w:rsidRPr="001773ED">
              <w:rPr>
                <w:lang w:val="en-IN"/>
              </w:rPr>
              <w:t>-3450</w:t>
            </w:r>
          </w:p>
        </w:tc>
      </w:tr>
      <w:tr w:rsidR="005B0591" w:rsidRPr="001773ED"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1773ED" w:rsidRDefault="005B0591" w:rsidP="005B0591">
            <w:pPr>
              <w:adjustRightInd w:val="0"/>
              <w:spacing w:before="120" w:after="120"/>
              <w:ind w:left="15"/>
              <w:jc w:val="right"/>
              <w:rPr>
                <w:lang w:val="en-IN"/>
              </w:rPr>
            </w:pPr>
          </w:p>
        </w:tc>
      </w:tr>
      <w:tr w:rsidR="005B0591" w:rsidRPr="001773ED"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1773ED" w:rsidRDefault="005B0591" w:rsidP="005B0591">
            <w:pPr>
              <w:adjustRightInd w:val="0"/>
              <w:spacing w:line="240" w:lineRule="atLeast"/>
              <w:ind w:left="108" w:right="108"/>
              <w:rPr>
                <w:lang w:val="en-IN"/>
              </w:rPr>
            </w:pPr>
            <w:r w:rsidRPr="001773ED">
              <w:rPr>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1773ED" w:rsidRDefault="005B0591" w:rsidP="005B0591">
            <w:pPr>
              <w:adjustRightInd w:val="0"/>
              <w:ind w:left="15"/>
              <w:jc w:val="right"/>
              <w:rPr>
                <w:lang w:val="en-IN"/>
              </w:rPr>
            </w:pPr>
            <w:r w:rsidRPr="001773ED">
              <w:rPr>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1773ED" w:rsidRDefault="005B0591" w:rsidP="005B0591">
            <w:pPr>
              <w:adjustRightInd w:val="0"/>
              <w:ind w:left="15"/>
              <w:jc w:val="right"/>
              <w:rPr>
                <w:lang w:val="en-IN"/>
              </w:rPr>
            </w:pPr>
            <w:r w:rsidRPr="001773ED">
              <w:rPr>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1773ED" w:rsidRDefault="005B0591" w:rsidP="005B0591">
            <w:pPr>
              <w:adjustRightInd w:val="0"/>
              <w:ind w:left="15"/>
              <w:jc w:val="right"/>
              <w:rPr>
                <w:lang w:val="en-IN"/>
              </w:rPr>
            </w:pPr>
            <w:r w:rsidRPr="001773ED">
              <w:rPr>
                <w:lang w:val="en-IN"/>
              </w:rPr>
              <w:t>-950</w:t>
            </w:r>
          </w:p>
        </w:tc>
      </w:tr>
      <w:tr w:rsidR="005B0591" w:rsidRPr="001773ED"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1773ED" w:rsidRDefault="005B0591" w:rsidP="005B0591">
            <w:pPr>
              <w:adjustRightInd w:val="0"/>
              <w:ind w:left="15"/>
              <w:jc w:val="right"/>
              <w:rPr>
                <w:lang w:val="en-IN"/>
              </w:rPr>
            </w:pPr>
            <w:r w:rsidRPr="001773ED">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1773ED" w:rsidRDefault="005B0591" w:rsidP="005B0591">
            <w:pPr>
              <w:adjustRightInd w:val="0"/>
              <w:ind w:left="15"/>
              <w:jc w:val="right"/>
              <w:rPr>
                <w:lang w:val="en-IN"/>
              </w:rPr>
            </w:pPr>
            <w:r w:rsidRPr="001773ED">
              <w:rPr>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1773ED" w:rsidRDefault="005B0591" w:rsidP="005B0591">
            <w:pPr>
              <w:adjustRightInd w:val="0"/>
              <w:jc w:val="right"/>
              <w:rPr>
                <w:lang w:val="en-IN"/>
              </w:rPr>
            </w:pPr>
            <w:r w:rsidRPr="001773ED">
              <w:rPr>
                <w:lang w:val="en-IN"/>
              </w:rPr>
              <w:t>1050</w:t>
            </w:r>
          </w:p>
        </w:tc>
      </w:tr>
      <w:tr w:rsidR="005B0591" w:rsidRPr="001773ED"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1773ED" w:rsidRDefault="005B0591" w:rsidP="005B0591">
            <w:pPr>
              <w:adjustRightInd w:val="0"/>
              <w:jc w:val="right"/>
              <w:rPr>
                <w:lang w:val="en-IN"/>
              </w:rPr>
            </w:pPr>
          </w:p>
        </w:tc>
      </w:tr>
      <w:tr w:rsidR="005B0591" w:rsidRPr="001773ED"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1773ED" w:rsidRDefault="005B0591" w:rsidP="005B0591">
            <w:pPr>
              <w:adjustRightInd w:val="0"/>
              <w:spacing w:line="240" w:lineRule="atLeast"/>
              <w:ind w:left="108" w:right="108"/>
              <w:rPr>
                <w:lang w:val="en-IN"/>
              </w:rPr>
            </w:pPr>
            <w:r w:rsidRPr="001773ED">
              <w:rPr>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1773ED" w:rsidRDefault="005B0591" w:rsidP="005B0591">
            <w:pPr>
              <w:adjustRightInd w:val="0"/>
              <w:jc w:val="right"/>
              <w:rPr>
                <w:lang w:val="en-IN"/>
              </w:rPr>
            </w:pPr>
          </w:p>
        </w:tc>
      </w:tr>
      <w:tr w:rsidR="005B0591" w:rsidRPr="001773ED"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1773ED" w:rsidRDefault="005B0591" w:rsidP="005B0591">
            <w:pPr>
              <w:adjustRightInd w:val="0"/>
              <w:jc w:val="right"/>
              <w:rPr>
                <w:lang w:val="en-IN"/>
              </w:rPr>
            </w:pPr>
            <w:r w:rsidRPr="001773ED">
              <w:rPr>
                <w:lang w:val="en-IN"/>
              </w:rPr>
              <w:t>2200</w:t>
            </w:r>
          </w:p>
        </w:tc>
      </w:tr>
      <w:tr w:rsidR="005B0591" w:rsidRPr="001773ED"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1773ED" w:rsidRDefault="005B0591" w:rsidP="005B0591">
            <w:pPr>
              <w:adjustRightInd w:val="0"/>
              <w:jc w:val="right"/>
              <w:rPr>
                <w:lang w:val="en-IN"/>
              </w:rPr>
            </w:pPr>
            <w:r w:rsidRPr="001773ED">
              <w:rPr>
                <w:lang w:val="en-IN"/>
              </w:rPr>
              <w:t>950</w:t>
            </w:r>
          </w:p>
        </w:tc>
      </w:tr>
      <w:tr w:rsidR="005B0591" w:rsidRPr="001773ED"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1773ED" w:rsidRDefault="005B0591" w:rsidP="005B0591">
            <w:pPr>
              <w:adjustRightInd w:val="0"/>
              <w:jc w:val="right"/>
              <w:rPr>
                <w:lang w:val="en-IN"/>
              </w:rPr>
            </w:pPr>
            <w:r w:rsidRPr="001773ED">
              <w:rPr>
                <w:lang w:val="en-IN"/>
              </w:rPr>
              <w:t>150</w:t>
            </w:r>
          </w:p>
        </w:tc>
      </w:tr>
      <w:tr w:rsidR="005B0591" w:rsidRPr="001773ED"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1773ED" w:rsidRDefault="005B0591" w:rsidP="005B0591">
            <w:pPr>
              <w:adjustRightInd w:val="0"/>
              <w:jc w:val="right"/>
              <w:rPr>
                <w:lang w:val="en-IN"/>
              </w:rPr>
            </w:pPr>
            <w:r w:rsidRPr="001773ED">
              <w:rPr>
                <w:lang w:val="en-IN"/>
              </w:rPr>
              <w:t>0</w:t>
            </w:r>
          </w:p>
        </w:tc>
      </w:tr>
      <w:tr w:rsidR="005B0591" w:rsidRPr="001773ED"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1773ED" w:rsidRDefault="005B0591" w:rsidP="005B0591">
            <w:pPr>
              <w:adjustRightInd w:val="0"/>
              <w:jc w:val="right"/>
              <w:rPr>
                <w:lang w:val="en-IN"/>
              </w:rPr>
            </w:pPr>
            <w:r w:rsidRPr="001773ED">
              <w:rPr>
                <w:lang w:val="en-IN"/>
              </w:rPr>
              <w:t>1800</w:t>
            </w:r>
          </w:p>
        </w:tc>
      </w:tr>
      <w:tr w:rsidR="005B0591" w:rsidRPr="001773ED"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1773ED" w:rsidRDefault="005B0591" w:rsidP="005B0591">
            <w:pPr>
              <w:adjustRightInd w:val="0"/>
              <w:spacing w:line="240" w:lineRule="atLeast"/>
              <w:ind w:left="108" w:right="108"/>
              <w:jc w:val="center"/>
              <w:rPr>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1773ED" w:rsidRDefault="005B0591" w:rsidP="005B0591">
            <w:pPr>
              <w:adjustRightInd w:val="0"/>
              <w:jc w:val="right"/>
              <w:rPr>
                <w:lang w:val="en-IN"/>
              </w:rPr>
            </w:pPr>
            <w:r w:rsidRPr="001773ED">
              <w:rPr>
                <w:lang w:val="en-IN"/>
              </w:rPr>
              <w:t>4500</w:t>
            </w:r>
          </w:p>
        </w:tc>
      </w:tr>
    </w:tbl>
    <w:p w14:paraId="2B5AA59C" w14:textId="77777777" w:rsidR="005B0591" w:rsidRPr="001773ED" w:rsidRDefault="005B0591" w:rsidP="005B0591">
      <w:pPr>
        <w:jc w:val="center"/>
        <w:rPr>
          <w:b/>
          <w:bCs/>
          <w:spacing w:val="-3"/>
          <w:lang w:val="en-IN"/>
        </w:rPr>
      </w:pPr>
    </w:p>
    <w:p w14:paraId="4F9012A2" w14:textId="77777777" w:rsidR="005B0591" w:rsidRPr="001773ED" w:rsidRDefault="005B0591" w:rsidP="005B0591">
      <w:pPr>
        <w:overflowPunct w:val="0"/>
        <w:adjustRightInd w:val="0"/>
        <w:jc w:val="both"/>
        <w:rPr>
          <w:b/>
          <w:u w:val="single"/>
          <w:lang w:val="en-IN"/>
        </w:rPr>
      </w:pPr>
      <w:r w:rsidRPr="001773ED">
        <w:rPr>
          <w:b/>
          <w:lang w:val="en-IN"/>
        </w:rPr>
        <w:br w:type="page"/>
      </w:r>
    </w:p>
    <w:p w14:paraId="6527BD32" w14:textId="77777777" w:rsidR="005B0591" w:rsidRPr="001773ED" w:rsidRDefault="005B0591" w:rsidP="00E239D0">
      <w:pPr>
        <w:pStyle w:val="Heading1"/>
      </w:pPr>
      <w:bookmarkStart w:id="695" w:name="_Toc55566557"/>
      <w:r w:rsidRPr="001773ED">
        <w:lastRenderedPageBreak/>
        <w:t>Format of application form for new CDSL EPI accounts</w:t>
      </w:r>
      <w:bookmarkEnd w:id="695"/>
      <w:r w:rsidRPr="001773ED">
        <w:t xml:space="preserve"> </w:t>
      </w:r>
    </w:p>
    <w:p w14:paraId="40921A08" w14:textId="77777777" w:rsidR="005B0591" w:rsidRPr="001773ED" w:rsidRDefault="005B0591" w:rsidP="005B0591">
      <w:pPr>
        <w:adjustRightInd w:val="0"/>
        <w:jc w:val="both"/>
        <w:rPr>
          <w:lang w:val="en-IN"/>
        </w:rPr>
      </w:pPr>
    </w:p>
    <w:p w14:paraId="3FFD69D7" w14:textId="77777777" w:rsidR="005B0591" w:rsidRPr="001773ED" w:rsidRDefault="005B0591" w:rsidP="005B0591">
      <w:pPr>
        <w:adjustRightInd w:val="0"/>
        <w:jc w:val="both"/>
        <w:rPr>
          <w:lang w:val="en-IN"/>
        </w:rPr>
      </w:pPr>
      <w:r w:rsidRPr="001773ED">
        <w:rPr>
          <w:lang w:val="en-IN"/>
        </w:rPr>
        <w:t>Date:</w:t>
      </w:r>
    </w:p>
    <w:p w14:paraId="77D23B23" w14:textId="77777777" w:rsidR="005B0591" w:rsidRPr="001773ED" w:rsidRDefault="005B0591" w:rsidP="005B0591">
      <w:pPr>
        <w:adjustRightInd w:val="0"/>
        <w:jc w:val="both"/>
        <w:rPr>
          <w:lang w:val="en-IN"/>
        </w:rPr>
      </w:pPr>
    </w:p>
    <w:p w14:paraId="5733AC58" w14:textId="77777777" w:rsidR="005B0591" w:rsidRPr="001773ED" w:rsidRDefault="005B0591" w:rsidP="005B0591">
      <w:pPr>
        <w:adjustRightInd w:val="0"/>
        <w:jc w:val="both"/>
        <w:rPr>
          <w:lang w:val="en-IN"/>
        </w:rPr>
      </w:pPr>
      <w:r w:rsidRPr="001773ED">
        <w:rPr>
          <w:lang w:val="en-IN"/>
        </w:rPr>
        <w:t>The Manager</w:t>
      </w:r>
    </w:p>
    <w:p w14:paraId="746784E8" w14:textId="77777777" w:rsidR="005B0591" w:rsidRPr="001773ED" w:rsidRDefault="005B0591" w:rsidP="005B0591">
      <w:pPr>
        <w:adjustRightInd w:val="0"/>
        <w:jc w:val="both"/>
        <w:rPr>
          <w:lang w:val="en-IN"/>
        </w:rPr>
      </w:pPr>
      <w:r w:rsidRPr="001773ED">
        <w:rPr>
          <w:lang w:val="en-IN"/>
        </w:rPr>
        <w:t>Securities Department</w:t>
      </w:r>
    </w:p>
    <w:p w14:paraId="4262A96C" w14:textId="77777777" w:rsidR="005B0591" w:rsidRPr="001773ED" w:rsidRDefault="005B0591" w:rsidP="005B0591">
      <w:pPr>
        <w:adjustRightInd w:val="0"/>
        <w:jc w:val="both"/>
        <w:rPr>
          <w:lang w:val="en-IN"/>
        </w:rPr>
      </w:pPr>
      <w:r w:rsidRPr="001773ED">
        <w:rPr>
          <w:lang w:val="en-IN"/>
        </w:rPr>
        <w:t>NS</w:t>
      </w:r>
      <w:r w:rsidR="00322E68">
        <w:rPr>
          <w:lang w:val="en-IN"/>
        </w:rPr>
        <w:t>E Clearing Ltd</w:t>
      </w:r>
    </w:p>
    <w:p w14:paraId="5E0A78DD" w14:textId="77777777" w:rsidR="005B0591" w:rsidRPr="001773ED" w:rsidRDefault="005B0591" w:rsidP="005B0591">
      <w:pPr>
        <w:adjustRightInd w:val="0"/>
        <w:jc w:val="both"/>
        <w:rPr>
          <w:lang w:val="en-IN"/>
        </w:rPr>
      </w:pPr>
    </w:p>
    <w:p w14:paraId="52CB8DF3" w14:textId="77777777" w:rsidR="005B0591" w:rsidRPr="001773ED" w:rsidRDefault="005B0591" w:rsidP="005B0591">
      <w:pPr>
        <w:adjustRightInd w:val="0"/>
        <w:jc w:val="both"/>
        <w:rPr>
          <w:lang w:val="en-IN"/>
        </w:rPr>
      </w:pPr>
      <w:r w:rsidRPr="001773ED">
        <w:rPr>
          <w:lang w:val="en-IN"/>
        </w:rPr>
        <w:t>Dear Sir,</w:t>
      </w:r>
    </w:p>
    <w:p w14:paraId="6611910C" w14:textId="77777777" w:rsidR="005B0591" w:rsidRPr="001773ED" w:rsidRDefault="005B0591" w:rsidP="005B0591">
      <w:pPr>
        <w:adjustRightInd w:val="0"/>
        <w:jc w:val="both"/>
        <w:rPr>
          <w:lang w:val="en-IN"/>
        </w:rPr>
      </w:pPr>
    </w:p>
    <w:p w14:paraId="4AF6572B" w14:textId="77777777" w:rsidR="005B0591" w:rsidRPr="001773ED" w:rsidRDefault="005B0591" w:rsidP="005B0591">
      <w:pPr>
        <w:adjustRightInd w:val="0"/>
        <w:jc w:val="both"/>
        <w:rPr>
          <w:lang w:val="en-IN"/>
        </w:rPr>
      </w:pPr>
      <w:r w:rsidRPr="001773ED">
        <w:rPr>
          <w:lang w:val="en-IN"/>
        </w:rPr>
        <w:t>Sub: Account for early pay-in of securities through CDSL</w:t>
      </w:r>
    </w:p>
    <w:p w14:paraId="677AF658" w14:textId="77777777" w:rsidR="005B0591" w:rsidRPr="001773ED" w:rsidRDefault="005B0591" w:rsidP="005B0591">
      <w:pPr>
        <w:adjustRightInd w:val="0"/>
        <w:jc w:val="both"/>
        <w:rPr>
          <w:lang w:val="en-IN"/>
        </w:rPr>
      </w:pPr>
    </w:p>
    <w:p w14:paraId="7349731E" w14:textId="77777777" w:rsidR="005B0591" w:rsidRPr="001773ED" w:rsidRDefault="005B0591" w:rsidP="005B0591">
      <w:pPr>
        <w:adjustRightInd w:val="0"/>
        <w:jc w:val="both"/>
        <w:rPr>
          <w:lang w:val="en-IN"/>
        </w:rPr>
      </w:pPr>
      <w:r w:rsidRPr="001773ED">
        <w:rPr>
          <w:lang w:val="en-IN"/>
        </w:rPr>
        <w:t>We are interested in making early pay-in of securities through CDSL. We therefore request you to open an early pay-in account based on the details given hereunder:</w:t>
      </w:r>
    </w:p>
    <w:p w14:paraId="63D24E57" w14:textId="77777777" w:rsidR="005B0591" w:rsidRPr="001773ED" w:rsidRDefault="005B0591" w:rsidP="005B0591">
      <w:pPr>
        <w:adjustRightInd w:val="0"/>
        <w:jc w:val="both"/>
        <w:rPr>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293"/>
        <w:gridCol w:w="4881"/>
      </w:tblGrid>
      <w:tr w:rsidR="005B0591" w:rsidRPr="001773ED" w14:paraId="55DCDAB7" w14:textId="77777777" w:rsidTr="00C9711C">
        <w:tc>
          <w:tcPr>
            <w:tcW w:w="418" w:type="pct"/>
            <w:tcBorders>
              <w:top w:val="single" w:sz="4" w:space="0" w:color="auto"/>
              <w:left w:val="single" w:sz="4" w:space="0" w:color="auto"/>
              <w:bottom w:val="single" w:sz="4" w:space="0" w:color="auto"/>
              <w:right w:val="single" w:sz="4" w:space="0" w:color="auto"/>
            </w:tcBorders>
          </w:tcPr>
          <w:p w14:paraId="161456F8" w14:textId="77777777" w:rsidR="005B0591" w:rsidRPr="001773ED" w:rsidRDefault="005B0591" w:rsidP="005B0591">
            <w:pPr>
              <w:adjustRightInd w:val="0"/>
              <w:jc w:val="both"/>
              <w:rPr>
                <w:rFonts w:eastAsia="SimSun"/>
                <w:b/>
                <w:lang w:val="en-IN"/>
              </w:rPr>
            </w:pPr>
            <w:r w:rsidRPr="001773ED">
              <w:rPr>
                <w:rFonts w:eastAsia="SimSun"/>
                <w:b/>
                <w:lang w:val="en-IN"/>
              </w:rPr>
              <w:t>S No</w:t>
            </w:r>
          </w:p>
        </w:tc>
        <w:tc>
          <w:tcPr>
            <w:tcW w:w="1846" w:type="pct"/>
            <w:tcBorders>
              <w:top w:val="single" w:sz="4" w:space="0" w:color="auto"/>
              <w:left w:val="single" w:sz="4" w:space="0" w:color="auto"/>
              <w:bottom w:val="single" w:sz="4" w:space="0" w:color="auto"/>
              <w:right w:val="single" w:sz="4" w:space="0" w:color="auto"/>
            </w:tcBorders>
          </w:tcPr>
          <w:p w14:paraId="25592922" w14:textId="77777777" w:rsidR="005B0591" w:rsidRPr="001773ED" w:rsidRDefault="005B0591" w:rsidP="005B0591">
            <w:pPr>
              <w:adjustRightInd w:val="0"/>
              <w:jc w:val="both"/>
              <w:rPr>
                <w:rFonts w:eastAsia="SimSun"/>
                <w:b/>
                <w:lang w:val="en-IN"/>
              </w:rPr>
            </w:pPr>
            <w:r w:rsidRPr="001773ED">
              <w:rPr>
                <w:rFonts w:eastAsia="SimSun"/>
                <w:b/>
                <w:lang w:val="en-IN"/>
              </w:rPr>
              <w:t>Description</w:t>
            </w:r>
          </w:p>
        </w:tc>
        <w:tc>
          <w:tcPr>
            <w:tcW w:w="2736" w:type="pct"/>
            <w:tcBorders>
              <w:top w:val="single" w:sz="4" w:space="0" w:color="auto"/>
              <w:left w:val="single" w:sz="4" w:space="0" w:color="auto"/>
              <w:bottom w:val="single" w:sz="4" w:space="0" w:color="auto"/>
              <w:right w:val="single" w:sz="4" w:space="0" w:color="auto"/>
            </w:tcBorders>
          </w:tcPr>
          <w:p w14:paraId="688BCA4D" w14:textId="77777777" w:rsidR="005B0591" w:rsidRPr="001773ED" w:rsidRDefault="005B0591" w:rsidP="005B0591">
            <w:pPr>
              <w:adjustRightInd w:val="0"/>
              <w:jc w:val="both"/>
              <w:rPr>
                <w:rFonts w:eastAsia="SimSun"/>
                <w:b/>
                <w:lang w:val="en-IN"/>
              </w:rPr>
            </w:pPr>
          </w:p>
        </w:tc>
      </w:tr>
      <w:tr w:rsidR="005B0591" w:rsidRPr="001773ED" w14:paraId="68733575" w14:textId="77777777" w:rsidTr="00C9711C">
        <w:tc>
          <w:tcPr>
            <w:tcW w:w="418" w:type="pct"/>
            <w:tcBorders>
              <w:top w:val="single" w:sz="4" w:space="0" w:color="auto"/>
              <w:left w:val="single" w:sz="4" w:space="0" w:color="auto"/>
              <w:bottom w:val="single" w:sz="4" w:space="0" w:color="auto"/>
              <w:right w:val="single" w:sz="4" w:space="0" w:color="auto"/>
            </w:tcBorders>
          </w:tcPr>
          <w:p w14:paraId="14BF8A28"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323D4AF" w14:textId="77777777" w:rsidR="005B0591" w:rsidRPr="001773ED" w:rsidRDefault="005B0591" w:rsidP="005B0591">
            <w:pPr>
              <w:adjustRightInd w:val="0"/>
              <w:jc w:val="both"/>
              <w:rPr>
                <w:rFonts w:eastAsia="SimSun"/>
                <w:lang w:val="en-IN"/>
              </w:rPr>
            </w:pPr>
            <w:r w:rsidRPr="001773ED">
              <w:rPr>
                <w:rFonts w:eastAsia="SimSun"/>
                <w:lang w:val="en-IN"/>
              </w:rPr>
              <w:t>Name of the Member</w:t>
            </w:r>
          </w:p>
        </w:tc>
        <w:tc>
          <w:tcPr>
            <w:tcW w:w="2736" w:type="pct"/>
            <w:tcBorders>
              <w:top w:val="single" w:sz="4" w:space="0" w:color="auto"/>
              <w:left w:val="single" w:sz="4" w:space="0" w:color="auto"/>
              <w:bottom w:val="single" w:sz="4" w:space="0" w:color="auto"/>
              <w:right w:val="single" w:sz="4" w:space="0" w:color="auto"/>
            </w:tcBorders>
          </w:tcPr>
          <w:p w14:paraId="60A3013C" w14:textId="77777777" w:rsidR="005B0591" w:rsidRPr="001773ED" w:rsidRDefault="005B0591" w:rsidP="005B0591">
            <w:pPr>
              <w:adjustRightInd w:val="0"/>
              <w:jc w:val="both"/>
              <w:rPr>
                <w:rFonts w:eastAsia="SimSun"/>
                <w:lang w:val="en-IN"/>
              </w:rPr>
            </w:pPr>
          </w:p>
        </w:tc>
      </w:tr>
      <w:tr w:rsidR="005B0591" w:rsidRPr="001773ED" w14:paraId="37591DD5" w14:textId="77777777" w:rsidTr="00C9711C">
        <w:tc>
          <w:tcPr>
            <w:tcW w:w="418" w:type="pct"/>
            <w:tcBorders>
              <w:top w:val="single" w:sz="4" w:space="0" w:color="auto"/>
              <w:left w:val="single" w:sz="4" w:space="0" w:color="auto"/>
              <w:bottom w:val="single" w:sz="4" w:space="0" w:color="auto"/>
              <w:right w:val="single" w:sz="4" w:space="0" w:color="auto"/>
            </w:tcBorders>
          </w:tcPr>
          <w:p w14:paraId="26D6C17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7C8C4A8" w14:textId="77777777" w:rsidR="005B0591" w:rsidRPr="001773ED" w:rsidRDefault="005B0591" w:rsidP="005B0591">
            <w:pPr>
              <w:adjustRightInd w:val="0"/>
              <w:jc w:val="both"/>
              <w:rPr>
                <w:rFonts w:eastAsia="SimSun"/>
                <w:lang w:val="en-IN"/>
              </w:rPr>
            </w:pPr>
            <w:r w:rsidRPr="001773ED">
              <w:rPr>
                <w:rFonts w:eastAsia="SimSun"/>
                <w:lang w:val="en-IN"/>
              </w:rPr>
              <w:t>5 digit Trading Member Code</w:t>
            </w:r>
          </w:p>
        </w:tc>
        <w:tc>
          <w:tcPr>
            <w:tcW w:w="2736" w:type="pct"/>
            <w:tcBorders>
              <w:top w:val="single" w:sz="4" w:space="0" w:color="auto"/>
              <w:left w:val="single" w:sz="4" w:space="0" w:color="auto"/>
              <w:bottom w:val="single" w:sz="4" w:space="0" w:color="auto"/>
              <w:right w:val="single" w:sz="4" w:space="0" w:color="auto"/>
            </w:tcBorders>
          </w:tcPr>
          <w:p w14:paraId="0C2D0D05" w14:textId="77777777" w:rsidR="005B0591" w:rsidRPr="001773ED" w:rsidRDefault="005B0591" w:rsidP="005B0591">
            <w:pPr>
              <w:adjustRightInd w:val="0"/>
              <w:jc w:val="both"/>
              <w:rPr>
                <w:rFonts w:eastAsia="SimSun"/>
                <w:lang w:val="en-IN"/>
              </w:rPr>
            </w:pPr>
          </w:p>
        </w:tc>
      </w:tr>
      <w:tr w:rsidR="005B0591" w:rsidRPr="001773ED" w14:paraId="689146B6" w14:textId="77777777" w:rsidTr="00C9711C">
        <w:tc>
          <w:tcPr>
            <w:tcW w:w="418" w:type="pct"/>
            <w:tcBorders>
              <w:top w:val="single" w:sz="4" w:space="0" w:color="auto"/>
              <w:left w:val="single" w:sz="4" w:space="0" w:color="auto"/>
              <w:bottom w:val="single" w:sz="4" w:space="0" w:color="auto"/>
              <w:right w:val="single" w:sz="4" w:space="0" w:color="auto"/>
            </w:tcBorders>
          </w:tcPr>
          <w:p w14:paraId="70DA43E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06ADDDE" w14:textId="77777777" w:rsidR="005B0591" w:rsidRPr="001773ED" w:rsidRDefault="005B0591" w:rsidP="005B0591">
            <w:pPr>
              <w:adjustRightInd w:val="0"/>
              <w:jc w:val="both"/>
              <w:rPr>
                <w:rFonts w:eastAsia="SimSun"/>
                <w:lang w:val="en-IN"/>
              </w:rPr>
            </w:pPr>
            <w:r w:rsidRPr="001773ED">
              <w:rPr>
                <w:rFonts w:eastAsia="SimSun"/>
                <w:lang w:val="en-IN"/>
              </w:rPr>
              <w:t>SEBI Registration Number</w:t>
            </w:r>
          </w:p>
        </w:tc>
        <w:tc>
          <w:tcPr>
            <w:tcW w:w="2736" w:type="pct"/>
            <w:tcBorders>
              <w:top w:val="single" w:sz="4" w:space="0" w:color="auto"/>
              <w:left w:val="single" w:sz="4" w:space="0" w:color="auto"/>
              <w:bottom w:val="single" w:sz="4" w:space="0" w:color="auto"/>
              <w:right w:val="single" w:sz="4" w:space="0" w:color="auto"/>
            </w:tcBorders>
          </w:tcPr>
          <w:p w14:paraId="1ECE39EF" w14:textId="77777777" w:rsidR="005B0591" w:rsidRPr="001773ED" w:rsidRDefault="005B0591" w:rsidP="005B0591">
            <w:pPr>
              <w:adjustRightInd w:val="0"/>
              <w:jc w:val="both"/>
              <w:rPr>
                <w:rFonts w:eastAsia="SimSun"/>
                <w:lang w:val="en-IN"/>
              </w:rPr>
            </w:pPr>
          </w:p>
        </w:tc>
      </w:tr>
      <w:tr w:rsidR="005B0591" w:rsidRPr="001773ED" w14:paraId="08EDF4AF" w14:textId="77777777" w:rsidTr="00C9711C">
        <w:tc>
          <w:tcPr>
            <w:tcW w:w="418" w:type="pct"/>
            <w:tcBorders>
              <w:top w:val="single" w:sz="4" w:space="0" w:color="auto"/>
              <w:left w:val="single" w:sz="4" w:space="0" w:color="auto"/>
              <w:bottom w:val="single" w:sz="4" w:space="0" w:color="auto"/>
              <w:right w:val="single" w:sz="4" w:space="0" w:color="auto"/>
            </w:tcBorders>
          </w:tcPr>
          <w:p w14:paraId="2852A50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590A9F3" w14:textId="77777777" w:rsidR="005B0591" w:rsidRPr="001773ED" w:rsidRDefault="005B0591" w:rsidP="005B0591">
            <w:pPr>
              <w:adjustRightInd w:val="0"/>
              <w:jc w:val="both"/>
              <w:rPr>
                <w:rFonts w:eastAsia="SimSun"/>
                <w:lang w:val="en-IN"/>
              </w:rPr>
            </w:pPr>
            <w:r w:rsidRPr="001773ED">
              <w:rPr>
                <w:rFonts w:eastAsia="SimSun"/>
                <w:lang w:val="en-IN"/>
              </w:rPr>
              <w:t>Address (for Communication)</w:t>
            </w:r>
          </w:p>
        </w:tc>
        <w:tc>
          <w:tcPr>
            <w:tcW w:w="2736" w:type="pct"/>
            <w:tcBorders>
              <w:top w:val="single" w:sz="4" w:space="0" w:color="auto"/>
              <w:left w:val="single" w:sz="4" w:space="0" w:color="auto"/>
              <w:bottom w:val="single" w:sz="4" w:space="0" w:color="auto"/>
              <w:right w:val="single" w:sz="4" w:space="0" w:color="auto"/>
            </w:tcBorders>
          </w:tcPr>
          <w:p w14:paraId="19D4848E" w14:textId="77777777" w:rsidR="005B0591" w:rsidRPr="001773ED" w:rsidRDefault="005B0591" w:rsidP="005B0591">
            <w:pPr>
              <w:adjustRightInd w:val="0"/>
              <w:jc w:val="both"/>
              <w:rPr>
                <w:rFonts w:eastAsia="SimSun"/>
                <w:lang w:val="en-IN"/>
              </w:rPr>
            </w:pPr>
          </w:p>
        </w:tc>
      </w:tr>
      <w:tr w:rsidR="005B0591" w:rsidRPr="001773ED" w14:paraId="00E30384" w14:textId="77777777" w:rsidTr="00C9711C">
        <w:tc>
          <w:tcPr>
            <w:tcW w:w="418" w:type="pct"/>
            <w:tcBorders>
              <w:top w:val="single" w:sz="4" w:space="0" w:color="auto"/>
              <w:left w:val="single" w:sz="4" w:space="0" w:color="auto"/>
              <w:bottom w:val="single" w:sz="4" w:space="0" w:color="auto"/>
              <w:right w:val="single" w:sz="4" w:space="0" w:color="auto"/>
            </w:tcBorders>
          </w:tcPr>
          <w:p w14:paraId="2BD0A0C9"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DB5163C" w14:textId="77777777" w:rsidR="005B0591" w:rsidRPr="001773ED" w:rsidRDefault="005B0591" w:rsidP="005B0591">
            <w:pPr>
              <w:adjustRightInd w:val="0"/>
              <w:jc w:val="both"/>
              <w:rPr>
                <w:rFonts w:eastAsia="SimSun"/>
                <w:lang w:val="en-IN"/>
              </w:rPr>
            </w:pPr>
            <w:r w:rsidRPr="001773ED">
              <w:rPr>
                <w:rFonts w:eastAsia="SimSun"/>
                <w:lang w:val="en-IN"/>
              </w:rPr>
              <w:t>City</w:t>
            </w:r>
          </w:p>
        </w:tc>
        <w:tc>
          <w:tcPr>
            <w:tcW w:w="2736" w:type="pct"/>
            <w:tcBorders>
              <w:top w:val="single" w:sz="4" w:space="0" w:color="auto"/>
              <w:left w:val="single" w:sz="4" w:space="0" w:color="auto"/>
              <w:bottom w:val="single" w:sz="4" w:space="0" w:color="auto"/>
              <w:right w:val="single" w:sz="4" w:space="0" w:color="auto"/>
            </w:tcBorders>
          </w:tcPr>
          <w:p w14:paraId="2722E61F" w14:textId="77777777" w:rsidR="005B0591" w:rsidRPr="001773ED" w:rsidRDefault="005B0591" w:rsidP="005B0591">
            <w:pPr>
              <w:adjustRightInd w:val="0"/>
              <w:jc w:val="both"/>
              <w:rPr>
                <w:rFonts w:eastAsia="SimSun"/>
                <w:lang w:val="en-IN"/>
              </w:rPr>
            </w:pPr>
          </w:p>
        </w:tc>
      </w:tr>
      <w:tr w:rsidR="005B0591" w:rsidRPr="001773ED" w14:paraId="058503CF" w14:textId="77777777" w:rsidTr="00C9711C">
        <w:tc>
          <w:tcPr>
            <w:tcW w:w="418" w:type="pct"/>
            <w:tcBorders>
              <w:top w:val="single" w:sz="4" w:space="0" w:color="auto"/>
              <w:left w:val="single" w:sz="4" w:space="0" w:color="auto"/>
              <w:bottom w:val="single" w:sz="4" w:space="0" w:color="auto"/>
              <w:right w:val="single" w:sz="4" w:space="0" w:color="auto"/>
            </w:tcBorders>
          </w:tcPr>
          <w:p w14:paraId="200A80AC"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4DF71649" w14:textId="77777777" w:rsidR="005B0591" w:rsidRPr="001773ED" w:rsidRDefault="005B0591" w:rsidP="005B0591">
            <w:pPr>
              <w:adjustRightInd w:val="0"/>
              <w:jc w:val="both"/>
              <w:rPr>
                <w:rFonts w:eastAsia="SimSun"/>
                <w:lang w:val="en-IN"/>
              </w:rPr>
            </w:pPr>
            <w:r w:rsidRPr="001773ED">
              <w:rPr>
                <w:rFonts w:eastAsia="SimSun"/>
                <w:lang w:val="en-IN"/>
              </w:rPr>
              <w:t>State</w:t>
            </w:r>
          </w:p>
        </w:tc>
        <w:tc>
          <w:tcPr>
            <w:tcW w:w="2736" w:type="pct"/>
            <w:tcBorders>
              <w:top w:val="single" w:sz="4" w:space="0" w:color="auto"/>
              <w:left w:val="single" w:sz="4" w:space="0" w:color="auto"/>
              <w:bottom w:val="single" w:sz="4" w:space="0" w:color="auto"/>
              <w:right w:val="single" w:sz="4" w:space="0" w:color="auto"/>
            </w:tcBorders>
          </w:tcPr>
          <w:p w14:paraId="1B1EBEA8" w14:textId="77777777" w:rsidR="005B0591" w:rsidRPr="001773ED" w:rsidRDefault="005B0591" w:rsidP="005B0591">
            <w:pPr>
              <w:adjustRightInd w:val="0"/>
              <w:jc w:val="both"/>
              <w:rPr>
                <w:rFonts w:eastAsia="SimSun"/>
                <w:lang w:val="en-IN"/>
              </w:rPr>
            </w:pPr>
          </w:p>
        </w:tc>
      </w:tr>
      <w:tr w:rsidR="005B0591" w:rsidRPr="001773ED" w14:paraId="7B7BBE1B" w14:textId="77777777" w:rsidTr="00C9711C">
        <w:tc>
          <w:tcPr>
            <w:tcW w:w="418" w:type="pct"/>
            <w:tcBorders>
              <w:top w:val="single" w:sz="4" w:space="0" w:color="auto"/>
              <w:left w:val="single" w:sz="4" w:space="0" w:color="auto"/>
              <w:bottom w:val="single" w:sz="4" w:space="0" w:color="auto"/>
              <w:right w:val="single" w:sz="4" w:space="0" w:color="auto"/>
            </w:tcBorders>
          </w:tcPr>
          <w:p w14:paraId="5AEFC855"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3BE53E32" w14:textId="77777777" w:rsidR="005B0591" w:rsidRPr="001773ED" w:rsidRDefault="005B0591" w:rsidP="005B0591">
            <w:pPr>
              <w:adjustRightInd w:val="0"/>
              <w:jc w:val="both"/>
              <w:rPr>
                <w:rFonts w:eastAsia="SimSun"/>
                <w:lang w:val="en-IN"/>
              </w:rPr>
            </w:pPr>
            <w:r w:rsidRPr="001773ED">
              <w:rPr>
                <w:rFonts w:eastAsia="SimSun"/>
                <w:lang w:val="en-IN"/>
              </w:rPr>
              <w:t>Country</w:t>
            </w:r>
          </w:p>
        </w:tc>
        <w:tc>
          <w:tcPr>
            <w:tcW w:w="2736" w:type="pct"/>
            <w:tcBorders>
              <w:top w:val="single" w:sz="4" w:space="0" w:color="auto"/>
              <w:left w:val="single" w:sz="4" w:space="0" w:color="auto"/>
              <w:bottom w:val="single" w:sz="4" w:space="0" w:color="auto"/>
              <w:right w:val="single" w:sz="4" w:space="0" w:color="auto"/>
            </w:tcBorders>
          </w:tcPr>
          <w:p w14:paraId="648FCB6B" w14:textId="77777777" w:rsidR="005B0591" w:rsidRPr="001773ED" w:rsidRDefault="005B0591" w:rsidP="005B0591">
            <w:pPr>
              <w:adjustRightInd w:val="0"/>
              <w:jc w:val="both"/>
              <w:rPr>
                <w:rFonts w:eastAsia="SimSun"/>
                <w:lang w:val="en-IN"/>
              </w:rPr>
            </w:pPr>
          </w:p>
        </w:tc>
      </w:tr>
      <w:tr w:rsidR="005B0591" w:rsidRPr="001773ED" w14:paraId="0E78D107" w14:textId="77777777" w:rsidTr="00C9711C">
        <w:tc>
          <w:tcPr>
            <w:tcW w:w="418" w:type="pct"/>
            <w:tcBorders>
              <w:top w:val="single" w:sz="4" w:space="0" w:color="auto"/>
              <w:left w:val="single" w:sz="4" w:space="0" w:color="auto"/>
              <w:bottom w:val="single" w:sz="4" w:space="0" w:color="auto"/>
              <w:right w:val="single" w:sz="4" w:space="0" w:color="auto"/>
            </w:tcBorders>
          </w:tcPr>
          <w:p w14:paraId="553903C6"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752A76A" w14:textId="77777777" w:rsidR="005B0591" w:rsidRPr="001773ED" w:rsidRDefault="005B0591" w:rsidP="005B0591">
            <w:pPr>
              <w:adjustRightInd w:val="0"/>
              <w:jc w:val="both"/>
              <w:rPr>
                <w:rFonts w:eastAsia="SimSun"/>
                <w:lang w:val="en-IN"/>
              </w:rPr>
            </w:pPr>
            <w:r w:rsidRPr="001773ED">
              <w:rPr>
                <w:rFonts w:eastAsia="SimSun"/>
                <w:lang w:val="en-IN"/>
              </w:rPr>
              <w:t>Pin code</w:t>
            </w:r>
          </w:p>
        </w:tc>
        <w:tc>
          <w:tcPr>
            <w:tcW w:w="2736" w:type="pct"/>
            <w:tcBorders>
              <w:top w:val="single" w:sz="4" w:space="0" w:color="auto"/>
              <w:left w:val="single" w:sz="4" w:space="0" w:color="auto"/>
              <w:bottom w:val="single" w:sz="4" w:space="0" w:color="auto"/>
              <w:right w:val="single" w:sz="4" w:space="0" w:color="auto"/>
            </w:tcBorders>
          </w:tcPr>
          <w:p w14:paraId="08ED30E1" w14:textId="77777777" w:rsidR="005B0591" w:rsidRPr="001773ED" w:rsidRDefault="005B0591" w:rsidP="005B0591">
            <w:pPr>
              <w:adjustRightInd w:val="0"/>
              <w:jc w:val="both"/>
              <w:rPr>
                <w:rFonts w:eastAsia="SimSun"/>
                <w:lang w:val="en-IN"/>
              </w:rPr>
            </w:pPr>
          </w:p>
        </w:tc>
      </w:tr>
      <w:tr w:rsidR="005B0591" w:rsidRPr="001773ED" w14:paraId="361FFD6B" w14:textId="77777777" w:rsidTr="00C9711C">
        <w:tc>
          <w:tcPr>
            <w:tcW w:w="418" w:type="pct"/>
            <w:tcBorders>
              <w:top w:val="single" w:sz="4" w:space="0" w:color="auto"/>
              <w:left w:val="single" w:sz="4" w:space="0" w:color="auto"/>
              <w:bottom w:val="single" w:sz="4" w:space="0" w:color="auto"/>
              <w:right w:val="single" w:sz="4" w:space="0" w:color="auto"/>
            </w:tcBorders>
          </w:tcPr>
          <w:p w14:paraId="4BF7B03D"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83104ED" w14:textId="77777777" w:rsidR="005B0591" w:rsidRPr="001773ED" w:rsidRDefault="005B0591" w:rsidP="005B0591">
            <w:pPr>
              <w:adjustRightInd w:val="0"/>
              <w:jc w:val="both"/>
              <w:rPr>
                <w:rFonts w:eastAsia="SimSun"/>
                <w:lang w:val="en-IN"/>
              </w:rPr>
            </w:pPr>
            <w:r w:rsidRPr="001773ED">
              <w:rPr>
                <w:rFonts w:eastAsia="SimSun"/>
                <w:lang w:val="en-IN"/>
              </w:rPr>
              <w:t xml:space="preserve">CDSL Clearing Account No. </w:t>
            </w:r>
          </w:p>
        </w:tc>
        <w:tc>
          <w:tcPr>
            <w:tcW w:w="2736" w:type="pct"/>
            <w:tcBorders>
              <w:top w:val="single" w:sz="4" w:space="0" w:color="auto"/>
              <w:left w:val="single" w:sz="4" w:space="0" w:color="auto"/>
              <w:bottom w:val="single" w:sz="4" w:space="0" w:color="auto"/>
              <w:right w:val="single" w:sz="4" w:space="0" w:color="auto"/>
            </w:tcBorders>
          </w:tcPr>
          <w:p w14:paraId="0B96E01A" w14:textId="77777777" w:rsidR="005B0591" w:rsidRPr="001773ED" w:rsidRDefault="005460B4" w:rsidP="005B0591">
            <w:pPr>
              <w:adjustRightInd w:val="0"/>
              <w:jc w:val="both"/>
              <w:rPr>
                <w:rFonts w:eastAsia="SimSun"/>
                <w:lang w:val="en-IN"/>
              </w:rPr>
            </w:pPr>
            <w:r>
              <w:rPr>
                <w:rFonts w:eastAsia="SimSun"/>
                <w:lang w:val="en-IN"/>
              </w:rPr>
              <w:t>(Copy of client master of CDSL pool account)</w:t>
            </w:r>
          </w:p>
        </w:tc>
      </w:tr>
      <w:tr w:rsidR="005B0591" w:rsidRPr="001773ED" w14:paraId="6EC7F582" w14:textId="77777777" w:rsidTr="00C9711C">
        <w:tc>
          <w:tcPr>
            <w:tcW w:w="418" w:type="pct"/>
            <w:tcBorders>
              <w:top w:val="single" w:sz="4" w:space="0" w:color="auto"/>
              <w:left w:val="single" w:sz="4" w:space="0" w:color="auto"/>
              <w:bottom w:val="single" w:sz="4" w:space="0" w:color="auto"/>
              <w:right w:val="single" w:sz="4" w:space="0" w:color="auto"/>
            </w:tcBorders>
          </w:tcPr>
          <w:p w14:paraId="0449BFA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C4A0B9D" w14:textId="77777777" w:rsidR="005B0591" w:rsidRPr="001773ED" w:rsidRDefault="005B0591" w:rsidP="005B0591">
            <w:pPr>
              <w:adjustRightInd w:val="0"/>
              <w:jc w:val="both"/>
              <w:rPr>
                <w:rFonts w:eastAsia="SimSun"/>
                <w:lang w:val="en-IN"/>
              </w:rPr>
            </w:pPr>
            <w:r w:rsidRPr="001773ED">
              <w:rPr>
                <w:rFonts w:eastAsia="SimSun"/>
                <w:lang w:val="en-IN"/>
              </w:rPr>
              <w:t>PAN No.</w:t>
            </w:r>
          </w:p>
        </w:tc>
        <w:tc>
          <w:tcPr>
            <w:tcW w:w="2736" w:type="pct"/>
            <w:tcBorders>
              <w:top w:val="single" w:sz="4" w:space="0" w:color="auto"/>
              <w:left w:val="single" w:sz="4" w:space="0" w:color="auto"/>
              <w:bottom w:val="single" w:sz="4" w:space="0" w:color="auto"/>
              <w:right w:val="single" w:sz="4" w:space="0" w:color="auto"/>
            </w:tcBorders>
          </w:tcPr>
          <w:p w14:paraId="5FAC4460" w14:textId="77777777" w:rsidR="005B0591" w:rsidRPr="001773ED" w:rsidRDefault="005B0591" w:rsidP="005B0591">
            <w:pPr>
              <w:adjustRightInd w:val="0"/>
              <w:jc w:val="both"/>
              <w:rPr>
                <w:rFonts w:eastAsia="SimSun"/>
                <w:lang w:val="en-IN"/>
              </w:rPr>
            </w:pPr>
            <w:r w:rsidRPr="001773ED">
              <w:rPr>
                <w:rFonts w:eastAsia="SimSun"/>
                <w:lang w:val="en-IN"/>
              </w:rPr>
              <w:t>(Copy of PAN card should be enclosed for verification)</w:t>
            </w:r>
          </w:p>
        </w:tc>
      </w:tr>
      <w:tr w:rsidR="00C9711C" w:rsidRPr="001773ED" w14:paraId="228C2080" w14:textId="77777777" w:rsidTr="00C9711C">
        <w:tc>
          <w:tcPr>
            <w:tcW w:w="418" w:type="pct"/>
            <w:tcBorders>
              <w:top w:val="single" w:sz="4" w:space="0" w:color="auto"/>
              <w:left w:val="single" w:sz="4" w:space="0" w:color="auto"/>
              <w:bottom w:val="single" w:sz="4" w:space="0" w:color="auto"/>
              <w:right w:val="single" w:sz="4" w:space="0" w:color="auto"/>
            </w:tcBorders>
          </w:tcPr>
          <w:p w14:paraId="082265E1" w14:textId="77777777" w:rsidR="00C9711C" w:rsidRPr="001773ED" w:rsidRDefault="00C9711C"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AAB20B6" w14:textId="77777777" w:rsidR="00C9711C" w:rsidRPr="001773ED" w:rsidRDefault="00C9711C" w:rsidP="005B0591">
            <w:pPr>
              <w:adjustRightInd w:val="0"/>
              <w:jc w:val="both"/>
              <w:rPr>
                <w:rFonts w:eastAsia="SimSun"/>
                <w:lang w:val="en-IN"/>
              </w:rPr>
            </w:pPr>
            <w:r w:rsidRPr="001773ED">
              <w:rPr>
                <w:rFonts w:eastAsia="SimSun"/>
                <w:lang w:val="en-IN"/>
              </w:rPr>
              <w:t>Dividend Bank account details</w:t>
            </w:r>
          </w:p>
        </w:tc>
        <w:tc>
          <w:tcPr>
            <w:tcW w:w="2736" w:type="pct"/>
            <w:tcBorders>
              <w:top w:val="single" w:sz="4" w:space="0" w:color="auto"/>
              <w:left w:val="single" w:sz="4" w:space="0" w:color="auto"/>
              <w:bottom w:val="single" w:sz="4" w:space="0" w:color="auto"/>
              <w:right w:val="single" w:sz="4" w:space="0" w:color="auto"/>
            </w:tcBorders>
          </w:tcPr>
          <w:p w14:paraId="0212B3E6" w14:textId="77777777" w:rsidR="00C9711C" w:rsidRPr="001773ED" w:rsidRDefault="00C9711C" w:rsidP="005B0591">
            <w:pPr>
              <w:adjustRightInd w:val="0"/>
              <w:jc w:val="both"/>
              <w:rPr>
                <w:rFonts w:eastAsia="SimSun"/>
                <w:lang w:val="en-IN"/>
              </w:rPr>
            </w:pPr>
            <w:r w:rsidRPr="001773ED">
              <w:rPr>
                <w:rFonts w:eastAsia="SimSun"/>
                <w:lang w:val="en-IN"/>
              </w:rPr>
              <w:t xml:space="preserve">(Copy of cancelled cheque for </w:t>
            </w:r>
            <w:proofErr w:type="spellStart"/>
            <w:r w:rsidRPr="001773ED">
              <w:rPr>
                <w:rFonts w:eastAsia="SimSun"/>
                <w:lang w:val="en-IN"/>
              </w:rPr>
              <w:t>updation</w:t>
            </w:r>
            <w:proofErr w:type="spellEnd"/>
            <w:r w:rsidRPr="001773ED">
              <w:rPr>
                <w:rFonts w:eastAsia="SimSun"/>
                <w:lang w:val="en-IN"/>
              </w:rPr>
              <w:t>)</w:t>
            </w:r>
          </w:p>
        </w:tc>
      </w:tr>
    </w:tbl>
    <w:p w14:paraId="74C78CD7" w14:textId="77777777" w:rsidR="005B0591" w:rsidRPr="001773ED" w:rsidRDefault="005B0591" w:rsidP="005B0591">
      <w:pPr>
        <w:adjustRightInd w:val="0"/>
        <w:jc w:val="both"/>
        <w:rPr>
          <w:lang w:val="en-IN"/>
        </w:rPr>
      </w:pPr>
    </w:p>
    <w:p w14:paraId="267309BF" w14:textId="77777777" w:rsidR="005B0591" w:rsidRPr="001773ED" w:rsidRDefault="005B0591" w:rsidP="005B0591">
      <w:pPr>
        <w:adjustRightInd w:val="0"/>
        <w:jc w:val="both"/>
        <w:rPr>
          <w:lang w:val="en-IN"/>
        </w:rPr>
      </w:pPr>
      <w:r w:rsidRPr="001773ED">
        <w:rPr>
          <w:lang w:val="en-IN"/>
        </w:rPr>
        <w:t>We hereby authorise NS</w:t>
      </w:r>
      <w:r w:rsidR="00322E68">
        <w:rPr>
          <w:lang w:val="en-IN"/>
        </w:rPr>
        <w:t xml:space="preserve">E Clearing Ltd (NCL) </w:t>
      </w:r>
      <w:r w:rsidRPr="001773ED">
        <w:rPr>
          <w:lang w:val="en-IN"/>
        </w:rPr>
        <w:t>to operate the above stated account on our behalf and execute transactions as may be deemed necessary. Further, we hereby authorise NCL to debit our account towards any charges that may be levied by CDSL on account of transactions in this account.</w:t>
      </w:r>
    </w:p>
    <w:p w14:paraId="26499EC2" w14:textId="77777777" w:rsidR="005B0591" w:rsidRPr="001773ED" w:rsidRDefault="005B0591" w:rsidP="005B0591">
      <w:pPr>
        <w:adjustRightInd w:val="0"/>
        <w:jc w:val="both"/>
        <w:rPr>
          <w:lang w:val="en-IN"/>
        </w:rPr>
      </w:pPr>
    </w:p>
    <w:p w14:paraId="715C3F0E" w14:textId="77777777" w:rsidR="005B0591" w:rsidRPr="001773ED" w:rsidRDefault="005B0591" w:rsidP="005B0591">
      <w:pPr>
        <w:adjustRightInd w:val="0"/>
        <w:jc w:val="both"/>
        <w:rPr>
          <w:lang w:val="en-IN"/>
        </w:rPr>
      </w:pPr>
      <w:r w:rsidRPr="001773ED">
        <w:rPr>
          <w:lang w:val="en-IN"/>
        </w:rPr>
        <w:t>We would request you to advise us the account number allotted to us for this purpose.</w:t>
      </w:r>
    </w:p>
    <w:p w14:paraId="7AEC0055" w14:textId="77777777" w:rsidR="005B0591" w:rsidRPr="001773ED" w:rsidRDefault="005B0591" w:rsidP="005B0591">
      <w:pPr>
        <w:adjustRightInd w:val="0"/>
        <w:jc w:val="both"/>
        <w:rPr>
          <w:lang w:val="en-IN"/>
        </w:rPr>
      </w:pPr>
    </w:p>
    <w:p w14:paraId="4AD5ADA5" w14:textId="77777777" w:rsidR="005B0591" w:rsidRPr="001773ED" w:rsidRDefault="005B0591" w:rsidP="005B0591">
      <w:pPr>
        <w:adjustRightInd w:val="0"/>
        <w:jc w:val="both"/>
        <w:rPr>
          <w:lang w:val="en-IN"/>
        </w:rPr>
      </w:pPr>
    </w:p>
    <w:p w14:paraId="02737B05" w14:textId="77777777" w:rsidR="005B0591" w:rsidRPr="001773ED" w:rsidRDefault="005B0591" w:rsidP="005B0591">
      <w:pPr>
        <w:overflowPunct w:val="0"/>
        <w:adjustRightInd w:val="0"/>
        <w:rPr>
          <w:lang w:val="en-IN"/>
        </w:rPr>
      </w:pPr>
      <w:r w:rsidRPr="001773ED">
        <w:rPr>
          <w:lang w:val="en-IN"/>
        </w:rPr>
        <w:t>Yours Sincerely</w:t>
      </w:r>
    </w:p>
    <w:p w14:paraId="23432DC2" w14:textId="77777777" w:rsidR="005B0591" w:rsidRPr="001773ED" w:rsidRDefault="005B0591" w:rsidP="005B0591">
      <w:pPr>
        <w:overflowPunct w:val="0"/>
        <w:adjustRightInd w:val="0"/>
        <w:ind w:right="-270"/>
        <w:jc w:val="both"/>
        <w:rPr>
          <w:b/>
        </w:rPr>
      </w:pPr>
      <w:proofErr w:type="spellStart"/>
      <w:r w:rsidRPr="001773ED">
        <w:rPr>
          <w:b/>
        </w:rPr>
        <w:t>Authorised</w:t>
      </w:r>
      <w:proofErr w:type="spellEnd"/>
      <w:r w:rsidRPr="001773ED">
        <w:rPr>
          <w:b/>
        </w:rPr>
        <w:t xml:space="preserve"> Signatory</w:t>
      </w:r>
    </w:p>
    <w:p w14:paraId="633F3522" w14:textId="77777777" w:rsidR="005B0591" w:rsidRPr="001773ED" w:rsidRDefault="005B0591" w:rsidP="005B0591">
      <w:pPr>
        <w:overflowPunct w:val="0"/>
        <w:adjustRightInd w:val="0"/>
        <w:ind w:right="-270"/>
        <w:jc w:val="both"/>
        <w:rPr>
          <w:b/>
        </w:rPr>
      </w:pPr>
      <w:r w:rsidRPr="001773ED">
        <w:rPr>
          <w:b/>
        </w:rPr>
        <w:t>Name:</w:t>
      </w:r>
    </w:p>
    <w:p w14:paraId="0AE6390A" w14:textId="77777777" w:rsidR="005B0591" w:rsidRPr="001773ED" w:rsidRDefault="005B0591" w:rsidP="005B0591">
      <w:pPr>
        <w:rPr>
          <w:b/>
        </w:rPr>
      </w:pPr>
      <w:r w:rsidRPr="001773ED">
        <w:rPr>
          <w:b/>
        </w:rPr>
        <w:t>Designation:</w:t>
      </w:r>
    </w:p>
    <w:p w14:paraId="3D26E663" w14:textId="77777777" w:rsidR="005B0591" w:rsidRPr="001773ED" w:rsidRDefault="005B0591" w:rsidP="00E239D0">
      <w:pPr>
        <w:pStyle w:val="Heading1"/>
      </w:pPr>
      <w:r w:rsidRPr="001773ED">
        <w:br w:type="page"/>
      </w:r>
      <w:r w:rsidR="00BB6636" w:rsidRPr="001773ED">
        <w:lastRenderedPageBreak/>
        <w:t xml:space="preserve"> </w:t>
      </w:r>
      <w:bookmarkStart w:id="696" w:name="_Toc55566558"/>
      <w:r w:rsidRPr="001773ED">
        <w:t>Format for Client level early pay-in files for securities</w:t>
      </w:r>
      <w:bookmarkEnd w:id="696"/>
    </w:p>
    <w:p w14:paraId="18612ED2" w14:textId="77777777" w:rsidR="005B0591" w:rsidRPr="001773ED" w:rsidRDefault="005B0591" w:rsidP="005B0591">
      <w:pPr>
        <w:overflowPunct w:val="0"/>
        <w:adjustRightInd w:val="0"/>
        <w:jc w:val="both"/>
        <w:rPr>
          <w:lang w:val="en-IN"/>
        </w:rPr>
      </w:pPr>
    </w:p>
    <w:p w14:paraId="634DF35F" w14:textId="77777777" w:rsidR="005B0591" w:rsidRPr="001773ED" w:rsidRDefault="005B0591" w:rsidP="005B0591">
      <w:pPr>
        <w:adjustRightInd w:val="0"/>
        <w:spacing w:line="240" w:lineRule="atLeast"/>
        <w:jc w:val="both"/>
        <w:rPr>
          <w:bCs/>
          <w:lang w:val="en-IN"/>
        </w:rPr>
      </w:pPr>
      <w:r w:rsidRPr="001773ED">
        <w:rPr>
          <w:bCs/>
          <w:lang w:val="en-IN"/>
        </w:rPr>
        <w:t xml:space="preserve">Format of files to be uploaded by the member giving client &amp; quantity details </w:t>
      </w:r>
    </w:p>
    <w:p w14:paraId="407E6F7C"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4D87B812" w14:textId="77777777" w:rsidR="005B0591" w:rsidRPr="001773ED" w:rsidRDefault="005B0591" w:rsidP="005B0591">
      <w:pPr>
        <w:adjustRightInd w:val="0"/>
        <w:spacing w:line="240" w:lineRule="atLeast"/>
        <w:jc w:val="both"/>
        <w:rPr>
          <w:lang w:val="en-IN"/>
        </w:rPr>
      </w:pPr>
      <w:r w:rsidRPr="001773ED">
        <w:rPr>
          <w:lang w:val="en-IN"/>
        </w:rPr>
        <w:t>The file should be in CSV format.</w:t>
      </w:r>
    </w:p>
    <w:p w14:paraId="6AAD641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18E52F6E"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2B595279" w14:textId="77777777" w:rsidR="005B0591" w:rsidRPr="001773ED" w:rsidRDefault="005B0591" w:rsidP="005B0591">
      <w:pPr>
        <w:adjustRightInd w:val="0"/>
        <w:spacing w:line="240" w:lineRule="atLeast"/>
        <w:jc w:val="both"/>
        <w:rPr>
          <w:b/>
          <w:bCs/>
          <w:lang w:val="en-IN"/>
        </w:rPr>
      </w:pPr>
    </w:p>
    <w:p w14:paraId="1CBDB8B0" w14:textId="77777777" w:rsidR="005B0591" w:rsidRPr="001773ED" w:rsidRDefault="005B0591" w:rsidP="005B0591">
      <w:pPr>
        <w:adjustRightInd w:val="0"/>
        <w:spacing w:line="240" w:lineRule="atLeast"/>
        <w:ind w:left="360"/>
        <w:jc w:val="both"/>
        <w:rPr>
          <w:lang w:val="en-IN"/>
        </w:rPr>
      </w:pPr>
      <w:proofErr w:type="spellStart"/>
      <w:r w:rsidRPr="001773ED">
        <w:rPr>
          <w:lang w:val="en-IN"/>
        </w:rPr>
        <w:t>CLNTEPI_YYYYMMDD.Ynn</w:t>
      </w:r>
      <w:proofErr w:type="spellEnd"/>
    </w:p>
    <w:p w14:paraId="3562EB6A" w14:textId="77777777" w:rsidR="005B0591" w:rsidRPr="001773ED" w:rsidRDefault="005B0591" w:rsidP="005B0591">
      <w:pPr>
        <w:adjustRightInd w:val="0"/>
        <w:spacing w:line="240" w:lineRule="atLeast"/>
        <w:ind w:left="1080"/>
        <w:jc w:val="both"/>
        <w:rPr>
          <w:lang w:val="en-IN"/>
        </w:rPr>
      </w:pPr>
    </w:p>
    <w:p w14:paraId="2EEE132E" w14:textId="77777777" w:rsidR="005B0591" w:rsidRPr="001773ED" w:rsidRDefault="005B0591" w:rsidP="005B0591">
      <w:pPr>
        <w:adjustRightInd w:val="0"/>
        <w:spacing w:line="240" w:lineRule="atLeast"/>
        <w:ind w:left="360"/>
        <w:jc w:val="both"/>
        <w:rPr>
          <w:lang w:val="en-IN"/>
        </w:rPr>
      </w:pPr>
      <w:proofErr w:type="gramStart"/>
      <w:r w:rsidRPr="001773ED">
        <w:rPr>
          <w:lang w:val="en-IN"/>
        </w:rPr>
        <w:t>where</w:t>
      </w:r>
      <w:proofErr w:type="gramEnd"/>
      <w:r w:rsidRPr="001773ED">
        <w:rPr>
          <w:lang w:val="en-IN"/>
        </w:rPr>
        <w:t>,</w:t>
      </w:r>
    </w:p>
    <w:p w14:paraId="7E62A519" w14:textId="77777777" w:rsidR="005B0591" w:rsidRPr="001773ED" w:rsidRDefault="005B0591" w:rsidP="005B0591">
      <w:pPr>
        <w:adjustRightInd w:val="0"/>
        <w:spacing w:line="240" w:lineRule="atLeast"/>
        <w:ind w:left="1080"/>
        <w:jc w:val="both"/>
        <w:rPr>
          <w:lang w:val="en-IN"/>
        </w:rPr>
      </w:pPr>
      <w:r w:rsidRPr="001773ED">
        <w:rPr>
          <w:lang w:val="en-IN"/>
        </w:rPr>
        <w:t>XXXXX</w:t>
      </w:r>
      <w:r w:rsidRPr="001773ED">
        <w:rPr>
          <w:lang w:val="en-IN"/>
        </w:rPr>
        <w:tab/>
      </w:r>
      <w:r w:rsidRPr="001773ED">
        <w:rPr>
          <w:lang w:val="en-IN"/>
        </w:rPr>
        <w:tab/>
        <w:t>- Is the member code</w:t>
      </w:r>
    </w:p>
    <w:p w14:paraId="2964A4AC" w14:textId="77777777" w:rsidR="005B0591" w:rsidRPr="001773ED" w:rsidRDefault="005B0591" w:rsidP="005B0591">
      <w:pPr>
        <w:adjustRightInd w:val="0"/>
        <w:spacing w:line="240" w:lineRule="atLeast"/>
        <w:ind w:left="1080"/>
        <w:jc w:val="both"/>
        <w:rPr>
          <w:lang w:val="en-IN"/>
        </w:rPr>
      </w:pPr>
      <w:r w:rsidRPr="001773ED">
        <w:rPr>
          <w:lang w:val="en-IN"/>
        </w:rPr>
        <w:t>YYYYMMDD</w:t>
      </w:r>
      <w:r w:rsidRPr="001773ED">
        <w:rPr>
          <w:lang w:val="en-IN"/>
        </w:rPr>
        <w:tab/>
        <w:t>- Date in YYYYMMDD format</w:t>
      </w:r>
    </w:p>
    <w:p w14:paraId="150E263D" w14:textId="77777777" w:rsidR="005B0591" w:rsidRPr="001773ED" w:rsidRDefault="005B0591" w:rsidP="005B0591">
      <w:pPr>
        <w:adjustRightInd w:val="0"/>
        <w:spacing w:line="240" w:lineRule="atLeast"/>
        <w:ind w:left="1080"/>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5ADDBE23" w14:textId="77777777" w:rsidR="005B0591" w:rsidRPr="001773ED" w:rsidRDefault="005B0591" w:rsidP="005B0591">
      <w:pPr>
        <w:adjustRightInd w:val="0"/>
        <w:spacing w:line="240" w:lineRule="atLeast"/>
        <w:ind w:firstLine="720"/>
        <w:jc w:val="both"/>
        <w:rPr>
          <w:lang w:val="en-IN"/>
        </w:rPr>
      </w:pPr>
      <w:r w:rsidRPr="001773ED">
        <w:rPr>
          <w:lang w:val="en-IN"/>
        </w:rPr>
        <w:t xml:space="preserve">      </w:t>
      </w:r>
      <w:proofErr w:type="spellStart"/>
      <w:proofErr w:type="gramStart"/>
      <w:r w:rsidRPr="001773ED">
        <w:rPr>
          <w:lang w:val="en-IN"/>
        </w:rPr>
        <w:t>nn</w:t>
      </w:r>
      <w:proofErr w:type="spellEnd"/>
      <w:proofErr w:type="gramEnd"/>
      <w:r w:rsidRPr="001773ED">
        <w:rPr>
          <w:lang w:val="en-IN"/>
        </w:rPr>
        <w:tab/>
      </w:r>
      <w:r w:rsidRPr="001773ED">
        <w:rPr>
          <w:lang w:val="en-IN"/>
        </w:rPr>
        <w:tab/>
      </w:r>
      <w:r w:rsidRPr="001773ED">
        <w:rPr>
          <w:lang w:val="en-IN"/>
        </w:rPr>
        <w:tab/>
        <w:t>- The batch number of file to be uploaded.</w:t>
      </w:r>
    </w:p>
    <w:p w14:paraId="07D4259A" w14:textId="77777777" w:rsidR="005B0591" w:rsidRPr="001773ED" w:rsidRDefault="005B0591" w:rsidP="005B0591">
      <w:pPr>
        <w:adjustRightInd w:val="0"/>
        <w:spacing w:line="240" w:lineRule="atLeast"/>
        <w:ind w:left="720" w:hanging="720"/>
        <w:jc w:val="both"/>
        <w:rPr>
          <w:lang w:val="en-IN"/>
        </w:rPr>
      </w:pPr>
    </w:p>
    <w:p w14:paraId="70B33319"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1773ED"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1773ED" w:rsidRDefault="005B0591" w:rsidP="005B0591">
            <w:pPr>
              <w:adjustRightInd w:val="0"/>
              <w:ind w:left="108"/>
              <w:jc w:val="both"/>
              <w:rPr>
                <w:b/>
                <w:bCs/>
                <w:lang w:val="en-IN"/>
              </w:rPr>
            </w:pPr>
            <w:r w:rsidRPr="001773ED">
              <w:rPr>
                <w:b/>
                <w:bCs/>
                <w:lang w:val="en-IN"/>
              </w:rPr>
              <w:t>Mandatory/</w:t>
            </w:r>
          </w:p>
          <w:p w14:paraId="050E42D7" w14:textId="77777777" w:rsidR="005B0591" w:rsidRPr="001773ED" w:rsidRDefault="005B0591" w:rsidP="005B0591">
            <w:pPr>
              <w:adjustRightInd w:val="0"/>
              <w:ind w:left="108"/>
              <w:jc w:val="both"/>
              <w:rPr>
                <w:b/>
                <w:bCs/>
                <w:lang w:val="en-IN"/>
              </w:rPr>
            </w:pPr>
            <w:r w:rsidRPr="001773ED">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1773ED" w:rsidRDefault="005B0591" w:rsidP="005B0591">
            <w:pPr>
              <w:adjustRightInd w:val="0"/>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1773ED" w:rsidRDefault="005B0591" w:rsidP="005B0591">
            <w:pPr>
              <w:adjustRightInd w:val="0"/>
              <w:ind w:left="100"/>
              <w:jc w:val="both"/>
              <w:rPr>
                <w:lang w:val="en-IN"/>
              </w:rPr>
            </w:pPr>
            <w:r w:rsidRPr="001773ED">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1773ED" w:rsidRDefault="005B0591" w:rsidP="005B0591">
            <w:pPr>
              <w:adjustRightInd w:val="0"/>
              <w:ind w:left="15"/>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1773ED" w:rsidRDefault="005B0591" w:rsidP="005B0591">
            <w:pPr>
              <w:adjustRightInd w:val="0"/>
              <w:ind w:left="100"/>
              <w:jc w:val="both"/>
              <w:rPr>
                <w:lang w:val="en-IN"/>
              </w:rPr>
            </w:pPr>
            <w:r w:rsidRPr="001773ED">
              <w:rPr>
                <w:lang w:val="en-IN"/>
              </w:rPr>
              <w:t>CHAR(4)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1773ED" w:rsidRDefault="005B0591" w:rsidP="005B0591">
            <w:pPr>
              <w:adjustRightInd w:val="0"/>
              <w:ind w:left="140"/>
              <w:jc w:val="both"/>
              <w:rPr>
                <w:lang w:val="en-IN"/>
              </w:rPr>
            </w:pPr>
            <w:r w:rsidRPr="001773ED">
              <w:rPr>
                <w:lang w:val="en-IN"/>
              </w:rPr>
              <w:t>Value = CLEP</w:t>
            </w:r>
          </w:p>
        </w:tc>
      </w:tr>
      <w:tr w:rsidR="005B0591" w:rsidRPr="001773ED"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1773ED" w:rsidRDefault="005B0591" w:rsidP="005B0591">
            <w:pPr>
              <w:adjustRightInd w:val="0"/>
              <w:ind w:left="15"/>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1773ED" w:rsidRDefault="005B0591" w:rsidP="005B0591">
            <w:pPr>
              <w:adjustRightInd w:val="0"/>
              <w:ind w:left="100"/>
              <w:jc w:val="both"/>
              <w:rPr>
                <w:lang w:val="en-IN"/>
              </w:rPr>
            </w:pPr>
            <w:r w:rsidRPr="001773ED">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1773ED" w:rsidRDefault="005B0591" w:rsidP="005B0591">
            <w:pPr>
              <w:adjustRightInd w:val="0"/>
              <w:ind w:left="100"/>
              <w:jc w:val="both"/>
              <w:rPr>
                <w:lang w:val="en-IN"/>
              </w:rPr>
            </w:pPr>
            <w:r w:rsidRPr="001773ED">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1773ED" w:rsidRDefault="005B0591" w:rsidP="005B0591">
            <w:pPr>
              <w:adjustRightInd w:val="0"/>
              <w:ind w:left="140"/>
              <w:jc w:val="both"/>
              <w:rPr>
                <w:lang w:val="en-IN"/>
              </w:rPr>
            </w:pPr>
            <w:r w:rsidRPr="001773ED">
              <w:rPr>
                <w:lang w:val="en-IN"/>
              </w:rPr>
              <w:t xml:space="preserve">Member Type </w:t>
            </w:r>
          </w:p>
        </w:tc>
      </w:tr>
      <w:tr w:rsidR="005B0591" w:rsidRPr="001773ED"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1773ED" w:rsidRDefault="005B0591" w:rsidP="005B0591">
            <w:pPr>
              <w:adjustRightInd w:val="0"/>
              <w:ind w:left="15"/>
              <w:jc w:val="both"/>
              <w:rPr>
                <w:lang w:val="en-IN"/>
              </w:rPr>
            </w:pPr>
            <w:r w:rsidRPr="001773ED">
              <w:rPr>
                <w:lang w:val="en-IN"/>
              </w:rPr>
              <w:t>4.</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1773ED" w:rsidRDefault="005B0591" w:rsidP="005B0591">
            <w:pPr>
              <w:adjustRightInd w:val="0"/>
              <w:ind w:left="100"/>
              <w:jc w:val="both"/>
              <w:rPr>
                <w:lang w:val="en-IN"/>
              </w:rPr>
            </w:pPr>
            <w:r w:rsidRPr="001773ED">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1773ED" w:rsidRDefault="005B0591" w:rsidP="005B0591">
            <w:pPr>
              <w:adjustRightInd w:val="0"/>
              <w:ind w:left="15"/>
              <w:jc w:val="both"/>
              <w:rPr>
                <w:lang w:val="en-IN"/>
              </w:rPr>
            </w:pPr>
            <w:r w:rsidRPr="001773ED">
              <w:rPr>
                <w:lang w:val="en-IN"/>
              </w:rPr>
              <w:t>5.</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1773ED" w:rsidRDefault="005B0591" w:rsidP="005B0591">
            <w:pPr>
              <w:adjustRightInd w:val="0"/>
              <w:ind w:left="100"/>
              <w:jc w:val="both"/>
              <w:rPr>
                <w:lang w:val="en-IN"/>
              </w:rPr>
            </w:pPr>
            <w:r w:rsidRPr="001773ED">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1773ED" w:rsidRDefault="005B0591" w:rsidP="005B0591">
            <w:pPr>
              <w:adjustRightInd w:val="0"/>
              <w:ind w:left="140"/>
              <w:jc w:val="both"/>
              <w:rPr>
                <w:lang w:val="en-IN"/>
              </w:rPr>
            </w:pPr>
            <w:r w:rsidRPr="001773ED">
              <w:rPr>
                <w:lang w:val="en-IN"/>
              </w:rPr>
              <w:t>Format : DDMMYYYY</w:t>
            </w:r>
          </w:p>
          <w:p w14:paraId="2934004C"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1773ED" w:rsidRDefault="005B0591" w:rsidP="005B0591">
            <w:pPr>
              <w:adjustRightInd w:val="0"/>
              <w:ind w:left="15"/>
              <w:jc w:val="both"/>
              <w:rPr>
                <w:lang w:val="en-IN"/>
              </w:rPr>
            </w:pPr>
            <w:r w:rsidRPr="001773ED">
              <w:rPr>
                <w:lang w:val="en-IN"/>
              </w:rPr>
              <w:t>6.</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1773ED" w:rsidRDefault="005B0591" w:rsidP="005B0591">
            <w:pPr>
              <w:adjustRightInd w:val="0"/>
              <w:ind w:left="100"/>
              <w:jc w:val="both"/>
              <w:rPr>
                <w:lang w:val="en-IN"/>
              </w:rPr>
            </w:pPr>
            <w:r w:rsidRPr="001773ED">
              <w:rPr>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1773ED" w:rsidRDefault="005B0591" w:rsidP="005B0591">
            <w:pPr>
              <w:adjustRightInd w:val="0"/>
              <w:ind w:left="15"/>
              <w:jc w:val="both"/>
              <w:rPr>
                <w:lang w:val="en-IN"/>
              </w:rPr>
            </w:pPr>
            <w:r w:rsidRPr="001773ED">
              <w:rPr>
                <w:lang w:val="en-IN"/>
              </w:rPr>
              <w:t>7.</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1773ED" w:rsidRDefault="005B0591" w:rsidP="005B0591">
            <w:pPr>
              <w:adjustRightInd w:val="0"/>
              <w:ind w:left="100"/>
              <w:jc w:val="both"/>
              <w:rPr>
                <w:lang w:val="en-IN"/>
              </w:rPr>
            </w:pPr>
            <w:r w:rsidRPr="001773ED">
              <w:rPr>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1773ED" w:rsidRDefault="005B0591" w:rsidP="005B0591">
            <w:pPr>
              <w:adjustRightInd w:val="0"/>
              <w:ind w:left="140"/>
              <w:jc w:val="both"/>
              <w:rPr>
                <w:lang w:val="en-IN"/>
              </w:rPr>
            </w:pPr>
            <w:r w:rsidRPr="001773ED">
              <w:rPr>
                <w:lang w:val="en-IN"/>
              </w:rPr>
              <w:t>Total number of records in the file</w:t>
            </w:r>
          </w:p>
        </w:tc>
      </w:tr>
    </w:tbl>
    <w:p w14:paraId="59C3B8EB" w14:textId="77777777" w:rsidR="005B0591" w:rsidRPr="001773ED" w:rsidRDefault="005B0591" w:rsidP="005B0591">
      <w:pPr>
        <w:adjustRightInd w:val="0"/>
        <w:spacing w:line="240" w:lineRule="atLeast"/>
        <w:jc w:val="both"/>
        <w:rPr>
          <w:b/>
          <w:bCs/>
          <w:lang w:val="en-IN"/>
        </w:rPr>
      </w:pPr>
    </w:p>
    <w:p w14:paraId="4499EB3C"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5B0591" w:rsidRPr="001773ED"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4299A977"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1773ED" w:rsidRDefault="005B0591" w:rsidP="005B0591">
            <w:pPr>
              <w:adjustRightInd w:val="0"/>
              <w:spacing w:line="240" w:lineRule="atLeast"/>
              <w:ind w:left="108"/>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1773ED" w:rsidRDefault="005B0591" w:rsidP="005B0591">
            <w:pPr>
              <w:adjustRightInd w:val="0"/>
              <w:ind w:left="10"/>
              <w:jc w:val="both"/>
              <w:rPr>
                <w:lang w:val="en-IN"/>
              </w:rPr>
            </w:pPr>
            <w:r w:rsidRPr="001773ED">
              <w:rPr>
                <w:lang w:val="en-IN"/>
              </w:rPr>
              <w:t>Value = 20</w:t>
            </w:r>
          </w:p>
        </w:tc>
      </w:tr>
      <w:tr w:rsidR="005B0591" w:rsidRPr="001773ED"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1773ED" w:rsidRDefault="005B0591" w:rsidP="005B0591">
            <w:pPr>
              <w:adjustRightInd w:val="0"/>
              <w:spacing w:line="240" w:lineRule="atLeast"/>
              <w:ind w:left="108"/>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1773ED" w:rsidRDefault="005B0591" w:rsidP="005B0591">
            <w:pPr>
              <w:adjustRightInd w:val="0"/>
              <w:jc w:val="both"/>
              <w:rPr>
                <w:lang w:val="en-IN"/>
              </w:rPr>
            </w:pPr>
          </w:p>
        </w:tc>
      </w:tr>
      <w:tr w:rsidR="005B0591" w:rsidRPr="001773ED"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1773ED" w:rsidRDefault="005B0591" w:rsidP="005B0591">
            <w:pPr>
              <w:adjustRightInd w:val="0"/>
              <w:spacing w:line="240" w:lineRule="atLeast"/>
              <w:ind w:left="108"/>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1773ED" w:rsidRDefault="005B0591" w:rsidP="005B0591">
            <w:pPr>
              <w:adjustRightInd w:val="0"/>
              <w:jc w:val="both"/>
              <w:rPr>
                <w:lang w:val="en-IN"/>
              </w:rPr>
            </w:pPr>
          </w:p>
        </w:tc>
      </w:tr>
      <w:tr w:rsidR="00B91E7F" w:rsidRPr="001773ED"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1773ED" w:rsidRDefault="00B91E7F" w:rsidP="005B0591">
            <w:pPr>
              <w:adjustRightInd w:val="0"/>
              <w:spacing w:line="240" w:lineRule="atLeast"/>
              <w:ind w:left="108"/>
              <w:jc w:val="both"/>
              <w:rPr>
                <w:lang w:val="en-IN"/>
              </w:rPr>
            </w:pPr>
            <w:r>
              <w:rPr>
                <w:lang w:val="en-IN"/>
              </w:rPr>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1773ED" w:rsidRDefault="0049042B" w:rsidP="005B0591">
            <w:pPr>
              <w:tabs>
                <w:tab w:val="left" w:pos="360"/>
              </w:tabs>
              <w:adjustRightInd w:val="0"/>
              <w:spacing w:line="240" w:lineRule="atLeast"/>
              <w:ind w:left="100"/>
              <w:jc w:val="both"/>
              <w:rPr>
                <w:lang w:val="en-IN"/>
              </w:rPr>
            </w:pPr>
            <w:r>
              <w:rPr>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1773ED" w:rsidRDefault="00B91E7F" w:rsidP="005B0591">
            <w:pPr>
              <w:adjustRightInd w:val="0"/>
              <w:jc w:val="both"/>
              <w:rPr>
                <w:lang w:val="en-IN"/>
              </w:rPr>
            </w:pPr>
          </w:p>
        </w:tc>
      </w:tr>
      <w:tr w:rsidR="005B0591" w:rsidRPr="001773ED"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1773ED" w:rsidRDefault="0049042B" w:rsidP="005B0591">
            <w:pPr>
              <w:adjustRightInd w:val="0"/>
              <w:spacing w:line="240" w:lineRule="atLeast"/>
              <w:ind w:left="108"/>
              <w:jc w:val="both"/>
              <w:rPr>
                <w:lang w:val="en-IN"/>
              </w:rPr>
            </w:pPr>
            <w:r>
              <w:rPr>
                <w:lang w:val="en-IN"/>
              </w:rPr>
              <w:lastRenderedPageBreak/>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B65696" w:rsidRDefault="0049042B" w:rsidP="0049042B">
            <w:pPr>
              <w:adjustRightInd w:val="0"/>
              <w:jc w:val="both"/>
            </w:pPr>
            <w:r w:rsidRPr="00B65696">
              <w:t>Value should be same as TM code for PRO position.</w:t>
            </w:r>
          </w:p>
          <w:p w14:paraId="495F9085"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1773ED" w:rsidRDefault="0049042B" w:rsidP="005B0591">
            <w:pPr>
              <w:adjustRightInd w:val="0"/>
              <w:spacing w:line="240" w:lineRule="atLeast"/>
              <w:ind w:left="108"/>
              <w:jc w:val="both"/>
              <w:rPr>
                <w:lang w:val="en-IN"/>
              </w:rPr>
            </w:pPr>
            <w:r>
              <w:rPr>
                <w:lang w:val="en-IN"/>
              </w:rPr>
              <w:t>6</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77777777" w:rsidR="005B0591" w:rsidRPr="001773ED" w:rsidRDefault="005B0591" w:rsidP="005B0591">
            <w:pPr>
              <w:adjustRightInd w:val="0"/>
              <w:jc w:val="both"/>
              <w:rPr>
                <w:lang w:val="en-IN"/>
              </w:rPr>
            </w:pPr>
          </w:p>
        </w:tc>
      </w:tr>
      <w:tr w:rsidR="005B0591" w:rsidRPr="001773ED"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1773ED" w:rsidRDefault="0049042B" w:rsidP="005B0591">
            <w:pPr>
              <w:adjustRightInd w:val="0"/>
              <w:spacing w:line="240" w:lineRule="atLeast"/>
              <w:ind w:left="108"/>
              <w:jc w:val="both"/>
              <w:rPr>
                <w:lang w:val="en-IN"/>
              </w:rPr>
            </w:pPr>
            <w:r>
              <w:rPr>
                <w:lang w:val="en-IN"/>
              </w:rPr>
              <w:t>7</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1773ED" w:rsidRDefault="005B0591" w:rsidP="005B0591">
            <w:pPr>
              <w:adjustRightInd w:val="0"/>
              <w:jc w:val="both"/>
              <w:rPr>
                <w:lang w:val="en-IN"/>
              </w:rPr>
            </w:pPr>
          </w:p>
        </w:tc>
      </w:tr>
      <w:tr w:rsidR="005B0591" w:rsidRPr="001773ED"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1773ED" w:rsidRDefault="0049042B" w:rsidP="005B0591">
            <w:pPr>
              <w:adjustRightInd w:val="0"/>
              <w:spacing w:line="240" w:lineRule="atLeast"/>
              <w:ind w:left="108"/>
              <w:jc w:val="both"/>
              <w:rPr>
                <w:lang w:val="en-IN"/>
              </w:rPr>
            </w:pPr>
            <w:r>
              <w:rPr>
                <w:lang w:val="en-IN"/>
              </w:rPr>
              <w:t>8</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Early </w:t>
            </w:r>
            <w:proofErr w:type="spellStart"/>
            <w:r w:rsidRPr="001773ED">
              <w:rPr>
                <w:lang w:val="en-IN"/>
              </w:rPr>
              <w:t>Payin</w:t>
            </w:r>
            <w:proofErr w:type="spellEnd"/>
            <w:r w:rsidRPr="001773ED">
              <w:rPr>
                <w:lang w:val="en-IN"/>
              </w:rPr>
              <w:t xml:space="preserve">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1773ED" w:rsidRDefault="005B0591" w:rsidP="005B0591">
            <w:pPr>
              <w:adjustRightInd w:val="0"/>
              <w:jc w:val="both"/>
              <w:rPr>
                <w:lang w:val="en-IN"/>
              </w:rPr>
            </w:pPr>
          </w:p>
        </w:tc>
      </w:tr>
    </w:tbl>
    <w:p w14:paraId="01EF598B" w14:textId="77777777" w:rsidR="005B0591" w:rsidRPr="001773ED" w:rsidRDefault="005B0591" w:rsidP="005B0591">
      <w:pPr>
        <w:tabs>
          <w:tab w:val="left" w:pos="360"/>
        </w:tabs>
        <w:adjustRightInd w:val="0"/>
        <w:spacing w:line="240" w:lineRule="atLeast"/>
        <w:jc w:val="both"/>
        <w:rPr>
          <w:b/>
          <w:bCs/>
          <w:lang w:val="en-IN"/>
        </w:rPr>
      </w:pPr>
    </w:p>
    <w:p w14:paraId="564ACDFC" w14:textId="77777777" w:rsidR="005B0591" w:rsidRPr="001773ED" w:rsidRDefault="005B0591" w:rsidP="005B0591">
      <w:pPr>
        <w:tabs>
          <w:tab w:val="left" w:pos="360"/>
        </w:tabs>
        <w:adjustRightInd w:val="0"/>
        <w:spacing w:line="240" w:lineRule="atLeast"/>
        <w:jc w:val="both"/>
        <w:rPr>
          <w:b/>
          <w:bCs/>
          <w:lang w:val="en-IN"/>
        </w:rPr>
      </w:pPr>
    </w:p>
    <w:p w14:paraId="0ECD2800" w14:textId="77777777" w:rsidR="005B0591" w:rsidRPr="001773ED" w:rsidRDefault="005B0591" w:rsidP="005B0591">
      <w:pPr>
        <w:tabs>
          <w:tab w:val="left" w:pos="360"/>
        </w:tabs>
        <w:adjustRightInd w:val="0"/>
        <w:spacing w:line="240" w:lineRule="atLeast"/>
        <w:jc w:val="both"/>
        <w:rPr>
          <w:b/>
          <w:bCs/>
          <w:lang w:val="en-IN"/>
        </w:rPr>
      </w:pPr>
    </w:p>
    <w:p w14:paraId="6F843E3F"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3F54E435" w14:textId="77777777" w:rsidR="005B0591" w:rsidRPr="001773ED" w:rsidRDefault="005B0591" w:rsidP="005B0591">
      <w:pPr>
        <w:adjustRightInd w:val="0"/>
        <w:spacing w:line="240" w:lineRule="atLeast"/>
        <w:jc w:val="both"/>
        <w:rPr>
          <w:lang w:val="en-IN"/>
        </w:rPr>
      </w:pPr>
      <w:r w:rsidRPr="001773ED">
        <w:rPr>
          <w:lang w:val="en-IN"/>
        </w:rPr>
        <w:t>In case the file uploaded by the member gets rejected,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Rnn</w:t>
      </w:r>
      <w:proofErr w:type="spellEnd"/>
      <w:r w:rsidRPr="001773ED">
        <w:rPr>
          <w:lang w:val="en-IN"/>
        </w:rPr>
        <w:t xml:space="preserve">’ and the return file will be downloaded to the members in CEP directory. The control record in the file will have R appended. </w:t>
      </w:r>
    </w:p>
    <w:p w14:paraId="36C39FB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5EFC7DD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CLNTEPI_YYYYMMDD.Rnn</w:t>
      </w:r>
      <w:proofErr w:type="spellEnd"/>
    </w:p>
    <w:p w14:paraId="6F12943E" w14:textId="77777777" w:rsidR="005B0591" w:rsidRPr="001773ED" w:rsidRDefault="005B0591" w:rsidP="005B0591">
      <w:pPr>
        <w:adjustRightInd w:val="0"/>
        <w:spacing w:line="240" w:lineRule="atLeast"/>
        <w:jc w:val="both"/>
        <w:rPr>
          <w:lang w:val="en-IN"/>
        </w:rPr>
      </w:pPr>
    </w:p>
    <w:p w14:paraId="36CDF57A" w14:textId="77777777" w:rsidR="005B0591" w:rsidRPr="001773ED" w:rsidRDefault="005B0591" w:rsidP="005B0591">
      <w:pPr>
        <w:adjustRightInd w:val="0"/>
        <w:spacing w:line="240" w:lineRule="atLeast"/>
        <w:jc w:val="both"/>
        <w:rPr>
          <w:lang w:val="en-IN"/>
        </w:rPr>
      </w:pPr>
      <w:r w:rsidRPr="001773ED">
        <w:rPr>
          <w:lang w:val="en-IN"/>
        </w:rPr>
        <w:t>In case the file is accepted (success)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Snn</w:t>
      </w:r>
      <w:proofErr w:type="spellEnd"/>
      <w:r w:rsidRPr="001773ED">
        <w:rPr>
          <w:lang w:val="en-IN"/>
        </w:rPr>
        <w:t>’ and the return file will be downloaded to the members in CEP directory. The return file with extension ‘</w:t>
      </w:r>
      <w:proofErr w:type="spellStart"/>
      <w:r w:rsidRPr="001773ED">
        <w:rPr>
          <w:lang w:val="en-IN"/>
        </w:rPr>
        <w:t>Snn</w:t>
      </w:r>
      <w:proofErr w:type="spellEnd"/>
      <w:r w:rsidRPr="001773ED">
        <w:rPr>
          <w:lang w:val="en-IN"/>
        </w:rPr>
        <w:t xml:space="preserve">’ will have S appended for successful records and R appended for rejected records. </w:t>
      </w:r>
    </w:p>
    <w:p w14:paraId="164F12FA"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41A14A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CLNTEPI_YYYYMMDD.Snn</w:t>
      </w:r>
      <w:proofErr w:type="spellEnd"/>
    </w:p>
    <w:p w14:paraId="6802AA56"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1773ED">
        <w:rPr>
          <w:b/>
          <w:lang w:val="en-IN"/>
        </w:rPr>
        <w:t>Note:</w:t>
      </w:r>
    </w:p>
    <w:p w14:paraId="4035F617" w14:textId="77777777" w:rsidR="005B0591" w:rsidRPr="001773ED"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 xml:space="preserve">Where the member has to provide EPI for his proprietary position, he has to specify client code as his member code, and in case he wants to specify EPI for OTR Un-allocation and non-contraction he has to specify the client code as </w:t>
      </w:r>
      <w:proofErr w:type="spellStart"/>
      <w:r w:rsidRPr="001773ED">
        <w:rPr>
          <w:lang w:val="en-IN"/>
        </w:rPr>
        <w:t>PRO_Memcode</w:t>
      </w:r>
      <w:proofErr w:type="spellEnd"/>
      <w:r w:rsidRPr="001773ED">
        <w:rPr>
          <w:lang w:val="en-IN"/>
        </w:rPr>
        <w:t>.</w:t>
      </w:r>
    </w:p>
    <w:p w14:paraId="4BC6112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lastRenderedPageBreak/>
        <w:t xml:space="preserve">At the end of the day EPI allocation will be done on the same lines as </w:t>
      </w:r>
      <w:proofErr w:type="spellStart"/>
      <w:r w:rsidRPr="001773ED">
        <w:rPr>
          <w:lang w:val="en-IN"/>
        </w:rPr>
        <w:t>intra day</w:t>
      </w:r>
      <w:proofErr w:type="spellEnd"/>
      <w:r w:rsidRPr="001773ED">
        <w:rPr>
          <w:lang w:val="en-IN"/>
        </w:rPr>
        <w:t xml:space="preserve"> i.e. first specific and then random.</w:t>
      </w:r>
    </w:p>
    <w:p w14:paraId="088D3541" w14:textId="77777777" w:rsidR="005B0591" w:rsidRPr="001773ED" w:rsidRDefault="005B0591" w:rsidP="004803A8">
      <w:pPr>
        <w:numPr>
          <w:ilvl w:val="0"/>
          <w:numId w:val="10"/>
        </w:numPr>
        <w:rPr>
          <w:lang w:val="en-IN"/>
        </w:rPr>
      </w:pPr>
      <w:r w:rsidRPr="001773ED">
        <w:rPr>
          <w:lang w:val="en-IN"/>
        </w:rPr>
        <w:t>Specific client level EPI should be given only for all open settlements</w:t>
      </w:r>
    </w:p>
    <w:p w14:paraId="2C40AC8C" w14:textId="77777777" w:rsidR="005B0591" w:rsidRPr="001773ED" w:rsidRDefault="005B0591" w:rsidP="004803A8">
      <w:pPr>
        <w:numPr>
          <w:ilvl w:val="0"/>
          <w:numId w:val="10"/>
        </w:numPr>
        <w:rPr>
          <w:lang w:val="en-IN"/>
        </w:rPr>
      </w:pPr>
      <w:r w:rsidRPr="001773ED">
        <w:rPr>
          <w:lang w:val="en-IN"/>
        </w:rPr>
        <w:t>Members are requested to verify the benefit received in the EPI report downloaded.</w:t>
      </w:r>
    </w:p>
    <w:p w14:paraId="4828379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77777777" w:rsidR="005B0591" w:rsidRPr="001773ED" w:rsidRDefault="005B0591" w:rsidP="005B0591">
      <w:pPr>
        <w:adjustRightInd w:val="0"/>
        <w:spacing w:line="240" w:lineRule="atLeast"/>
        <w:jc w:val="both"/>
        <w:rPr>
          <w:b/>
          <w:lang w:val="en-IN"/>
        </w:rPr>
      </w:pPr>
      <w:r w:rsidRPr="001773ED">
        <w:rPr>
          <w:b/>
          <w:lang w:val="en-IN"/>
        </w:rPr>
        <w:t xml:space="preserve">EPI Allocation details downloaded to the members - File format </w:t>
      </w:r>
    </w:p>
    <w:p w14:paraId="27787F0C" w14:textId="77777777" w:rsidR="005B0591" w:rsidRPr="001773ED" w:rsidRDefault="005B0591" w:rsidP="005B0591">
      <w:pPr>
        <w:adjustRightInd w:val="0"/>
        <w:spacing w:line="240" w:lineRule="atLeast"/>
        <w:jc w:val="both"/>
        <w:rPr>
          <w:lang w:val="en-IN"/>
        </w:rPr>
      </w:pPr>
    </w:p>
    <w:p w14:paraId="54AEB32B" w14:textId="77777777" w:rsidR="005B0591" w:rsidRPr="001773ED" w:rsidRDefault="005B0591" w:rsidP="005B0591">
      <w:pPr>
        <w:adjustRightInd w:val="0"/>
        <w:spacing w:line="240" w:lineRule="atLeast"/>
        <w:jc w:val="both"/>
        <w:rPr>
          <w:lang w:val="en-IN"/>
        </w:rPr>
      </w:pPr>
      <w:r w:rsidRPr="001773ED">
        <w:rPr>
          <w:lang w:val="en-IN"/>
        </w:rPr>
        <w:t xml:space="preserve">A file will be downloaded to the members in the CEP directory providing the following details. The file name shall be </w:t>
      </w:r>
    </w:p>
    <w:p w14:paraId="4D1C6138" w14:textId="77777777" w:rsidR="005B0591" w:rsidRPr="001773ED" w:rsidRDefault="005B0591" w:rsidP="005B0591">
      <w:pPr>
        <w:adjustRightInd w:val="0"/>
        <w:spacing w:line="240" w:lineRule="atLeast"/>
        <w:jc w:val="both"/>
        <w:rPr>
          <w:lang w:val="en-IN"/>
        </w:rPr>
      </w:pPr>
    </w:p>
    <w:p w14:paraId="54CA91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CEPYYYYMMDD.Dnn</w:t>
      </w:r>
      <w:proofErr w:type="spellEnd"/>
    </w:p>
    <w:p w14:paraId="7A2BE5F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1773ED" w:rsidRDefault="005B0591" w:rsidP="005B0591">
      <w:pPr>
        <w:adjustRightInd w:val="0"/>
        <w:spacing w:line="240" w:lineRule="atLeast"/>
        <w:jc w:val="both"/>
        <w:rPr>
          <w:lang w:val="en-IN"/>
        </w:rPr>
      </w:pPr>
      <w:r w:rsidRPr="001773ED">
        <w:rPr>
          <w:lang w:val="en-IN"/>
        </w:rPr>
        <w:t>XXXXX</w:t>
      </w:r>
      <w:r w:rsidRPr="001773ED">
        <w:rPr>
          <w:lang w:val="en-IN"/>
        </w:rPr>
        <w:tab/>
      </w:r>
      <w:r w:rsidRPr="001773ED">
        <w:rPr>
          <w:lang w:val="en-IN"/>
        </w:rPr>
        <w:tab/>
        <w:t>- Is the member code</w:t>
      </w:r>
    </w:p>
    <w:p w14:paraId="2D26D6CD"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460B50B0" w14:textId="77777777" w:rsidR="005B0591" w:rsidRPr="001773ED" w:rsidRDefault="005B0591" w:rsidP="005B0591">
      <w:pPr>
        <w:adjustRightInd w:val="0"/>
        <w:spacing w:line="240" w:lineRule="atLeast"/>
        <w:jc w:val="both"/>
        <w:rPr>
          <w:lang w:val="en-IN"/>
        </w:rPr>
      </w:pPr>
      <w:r w:rsidRPr="001773ED">
        <w:rPr>
          <w:lang w:val="en-IN"/>
        </w:rPr>
        <w:t>D</w:t>
      </w:r>
      <w:r w:rsidRPr="001773ED">
        <w:rPr>
          <w:lang w:val="en-IN"/>
        </w:rPr>
        <w:tab/>
      </w:r>
      <w:r w:rsidRPr="001773ED">
        <w:rPr>
          <w:lang w:val="en-IN"/>
        </w:rPr>
        <w:tab/>
      </w:r>
      <w:r w:rsidRPr="001773ED">
        <w:rPr>
          <w:lang w:val="en-IN"/>
        </w:rPr>
        <w:tab/>
        <w:t xml:space="preserve">- The file indicator </w:t>
      </w:r>
    </w:p>
    <w:p w14:paraId="3B234997" w14:textId="77777777" w:rsidR="005B0591" w:rsidRPr="001773ED" w:rsidRDefault="005B0591" w:rsidP="005B0591">
      <w:pPr>
        <w:adjustRightInd w:val="0"/>
        <w:spacing w:line="240" w:lineRule="atLeast"/>
        <w:jc w:val="both"/>
        <w:rPr>
          <w:lang w:val="en-IN"/>
        </w:rPr>
      </w:pPr>
      <w:proofErr w:type="spellStart"/>
      <w:proofErr w:type="gramStart"/>
      <w:r w:rsidRPr="001773ED">
        <w:rPr>
          <w:lang w:val="en-IN"/>
        </w:rPr>
        <w:t>nn</w:t>
      </w:r>
      <w:proofErr w:type="spellEnd"/>
      <w:proofErr w:type="gramEnd"/>
      <w:r w:rsidRPr="001773ED">
        <w:rPr>
          <w:lang w:val="en-IN"/>
        </w:rPr>
        <w:tab/>
      </w:r>
      <w:r w:rsidRPr="001773ED">
        <w:rPr>
          <w:lang w:val="en-IN"/>
        </w:rPr>
        <w:tab/>
      </w:r>
      <w:r w:rsidRPr="001773ED">
        <w:rPr>
          <w:lang w:val="en-IN"/>
        </w:rPr>
        <w:tab/>
        <w:t>- The batch number of file to be uploaded.</w:t>
      </w:r>
    </w:p>
    <w:p w14:paraId="53CAF953"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1773ED" w:rsidRDefault="005B0591" w:rsidP="005B0591">
      <w:pPr>
        <w:adjustRightInd w:val="0"/>
        <w:spacing w:line="240" w:lineRule="atLeast"/>
        <w:jc w:val="both"/>
        <w:rPr>
          <w:lang w:val="en-IN"/>
        </w:rPr>
      </w:pPr>
      <w:r w:rsidRPr="001773ED">
        <w:rPr>
          <w:lang w:val="en-IN"/>
        </w:rPr>
        <w:t>Report file structure is as follows:</w:t>
      </w:r>
    </w:p>
    <w:p w14:paraId="216A90ED" w14:textId="77777777" w:rsidR="005B0591" w:rsidRPr="001773ED" w:rsidRDefault="005B0591" w:rsidP="005B0591">
      <w:pPr>
        <w:adjustRightInd w:val="0"/>
        <w:spacing w:line="240" w:lineRule="atLeast"/>
        <w:jc w:val="both"/>
        <w:rPr>
          <w:lang w:val="en-IN"/>
        </w:rPr>
      </w:pPr>
    </w:p>
    <w:p w14:paraId="1046A8D8" w14:textId="77777777" w:rsidR="005B0591" w:rsidRPr="001773ED" w:rsidRDefault="005B0591" w:rsidP="005B0591">
      <w:pPr>
        <w:adjustRightInd w:val="0"/>
        <w:spacing w:line="240" w:lineRule="atLeast"/>
        <w:jc w:val="both"/>
        <w:rPr>
          <w:b/>
          <w:lang w:val="en-IN"/>
        </w:rPr>
      </w:pPr>
      <w:r w:rsidRPr="001773ED">
        <w:rPr>
          <w:b/>
          <w:bCs/>
          <w:lang w:val="en-IN"/>
        </w:rPr>
        <w:t>Control record</w:t>
      </w:r>
    </w:p>
    <w:p w14:paraId="01C82AA8" w14:textId="77777777" w:rsidR="005B0591" w:rsidRPr="001773ED" w:rsidRDefault="005B0591" w:rsidP="005B0591">
      <w:pPr>
        <w:adjustRightInd w:val="0"/>
        <w:spacing w:line="240" w:lineRule="atLeast"/>
        <w:jc w:val="both"/>
        <w:rPr>
          <w:lang w:val="en-IN"/>
        </w:rPr>
      </w:pPr>
      <w:r w:rsidRPr="001773ED">
        <w:rPr>
          <w:lang w:val="en-IN"/>
        </w:rPr>
        <w:t>10</w:t>
      </w:r>
      <w:proofErr w:type="gramStart"/>
      <w:r w:rsidRPr="001773ED">
        <w:rPr>
          <w:lang w:val="en-IN"/>
        </w:rPr>
        <w:t>,DDMMYYYY</w:t>
      </w:r>
      <w:proofErr w:type="gramEnd"/>
      <w:r w:rsidRPr="001773ED">
        <w:rPr>
          <w:lang w:val="en-IN"/>
        </w:rPr>
        <w:t>, Member Code, Number of Records</w:t>
      </w:r>
    </w:p>
    <w:p w14:paraId="77192DBE" w14:textId="77777777" w:rsidR="005B0591" w:rsidRPr="001773ED" w:rsidRDefault="005B0591" w:rsidP="005B0591">
      <w:pPr>
        <w:adjustRightInd w:val="0"/>
        <w:spacing w:line="240" w:lineRule="atLeast"/>
        <w:jc w:val="both"/>
        <w:rPr>
          <w:b/>
          <w:lang w:val="en-IN"/>
        </w:rPr>
      </w:pPr>
      <w:r w:rsidRPr="001773ED">
        <w:rPr>
          <w:b/>
          <w:bCs/>
          <w:lang w:val="en-IN"/>
        </w:rPr>
        <w:t>Detail record (Allocated Quantity)</w:t>
      </w:r>
    </w:p>
    <w:p w14:paraId="1BFCD381" w14:textId="77777777" w:rsidR="005B0591" w:rsidRPr="001773ED" w:rsidRDefault="005B0591" w:rsidP="005B0591">
      <w:pPr>
        <w:adjustRightInd w:val="0"/>
        <w:spacing w:line="240" w:lineRule="atLeast"/>
        <w:jc w:val="both"/>
        <w:rPr>
          <w:lang w:val="en-IN"/>
        </w:rPr>
      </w:pPr>
      <w:r w:rsidRPr="001773ED">
        <w:rPr>
          <w:lang w:val="en-IN"/>
        </w:rPr>
        <w:t>20, Settlement Type, Settlement Number, Symbol, Series, Client Code, Quantity Requested, Quantity Allocated</w:t>
      </w:r>
    </w:p>
    <w:p w14:paraId="4D4AC19F" w14:textId="77777777" w:rsidR="005B0591" w:rsidRPr="001773ED" w:rsidRDefault="005B0591" w:rsidP="005B0591">
      <w:pPr>
        <w:adjustRightInd w:val="0"/>
        <w:spacing w:line="240" w:lineRule="atLeast"/>
        <w:jc w:val="both"/>
        <w:rPr>
          <w:b/>
          <w:lang w:val="en-IN"/>
        </w:rPr>
      </w:pPr>
      <w:r w:rsidRPr="001773ED">
        <w:rPr>
          <w:b/>
          <w:bCs/>
          <w:lang w:val="en-IN"/>
        </w:rPr>
        <w:t>Detail record (Balance Quantity)</w:t>
      </w:r>
    </w:p>
    <w:p w14:paraId="47F2CEB9" w14:textId="77777777" w:rsidR="005B0591" w:rsidRPr="001773ED" w:rsidRDefault="005B0591" w:rsidP="005B0591">
      <w:pPr>
        <w:adjustRightInd w:val="0"/>
        <w:spacing w:line="240" w:lineRule="atLeast"/>
        <w:jc w:val="both"/>
        <w:rPr>
          <w:b/>
          <w:bCs/>
          <w:lang w:val="en-IN"/>
        </w:rPr>
      </w:pPr>
      <w:r w:rsidRPr="001773ED">
        <w:rPr>
          <w:lang w:val="en-IN"/>
        </w:rPr>
        <w:t>30, Settlement Type, Settlement Number, Symbol, Series, Balance Quantity</w:t>
      </w:r>
    </w:p>
    <w:p w14:paraId="48F1608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1773ED" w:rsidRDefault="005B0591" w:rsidP="005B0591">
      <w:pPr>
        <w:overflowPunct w:val="0"/>
        <w:adjustRightInd w:val="0"/>
        <w:ind w:right="29"/>
        <w:jc w:val="both"/>
        <w:rPr>
          <w:b/>
          <w:bCs/>
          <w:lang w:val="en-IN"/>
        </w:rPr>
      </w:pPr>
      <w:r w:rsidRPr="001773ED">
        <w:rPr>
          <w:lang w:val="en-IN"/>
        </w:rPr>
        <w:t xml:space="preserve"> </w:t>
      </w:r>
    </w:p>
    <w:p w14:paraId="5686BBC2" w14:textId="77777777" w:rsidR="005B0591" w:rsidRPr="001773ED" w:rsidRDefault="005B0591" w:rsidP="005B0591">
      <w:pPr>
        <w:overflowPunct w:val="0"/>
        <w:adjustRightInd w:val="0"/>
        <w:ind w:right="29"/>
        <w:rPr>
          <w:b/>
          <w:bCs/>
          <w:lang w:val="en-IN"/>
        </w:rPr>
      </w:pPr>
    </w:p>
    <w:p w14:paraId="09DDF1CC" w14:textId="77777777" w:rsidR="005B0591" w:rsidRPr="001773ED" w:rsidRDefault="005B0591" w:rsidP="00626E4E">
      <w:pPr>
        <w:pStyle w:val="Heading1"/>
        <w:ind w:left="709"/>
      </w:pPr>
      <w:r w:rsidRPr="001773ED">
        <w:rPr>
          <w:spacing w:val="-3"/>
        </w:rPr>
        <w:br w:type="page"/>
      </w:r>
      <w:r w:rsidRPr="001773ED">
        <w:lastRenderedPageBreak/>
        <w:t xml:space="preserve"> </w:t>
      </w:r>
      <w:bookmarkStart w:id="697" w:name="_Toc55566559"/>
      <w:r w:rsidRPr="001773ED">
        <w:t xml:space="preserve">Format </w:t>
      </w:r>
      <w:r w:rsidR="0053176D">
        <w:rPr>
          <w:lang w:val="en-US"/>
        </w:rPr>
        <w:t>for</w:t>
      </w:r>
      <w:r w:rsidR="00322E68">
        <w:rPr>
          <w:lang w:val="en-US"/>
        </w:rPr>
        <w:t xml:space="preserve"> </w:t>
      </w:r>
      <w:r w:rsidR="0053176D">
        <w:rPr>
          <w:lang w:val="en-US"/>
        </w:rPr>
        <w:t>client level early pay-in</w:t>
      </w:r>
      <w:r w:rsidRPr="001773ED">
        <w:t xml:space="preserve"> </w:t>
      </w:r>
      <w:r w:rsidR="0053176D">
        <w:rPr>
          <w:lang w:val="en-US"/>
        </w:rPr>
        <w:t>files for funds</w:t>
      </w:r>
      <w:bookmarkEnd w:id="697"/>
    </w:p>
    <w:p w14:paraId="2291DD4D"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50E3A3AB" w14:textId="77777777" w:rsidR="005B0591" w:rsidRPr="001773ED" w:rsidRDefault="005B0591" w:rsidP="005B0591">
      <w:pPr>
        <w:adjustRightInd w:val="0"/>
        <w:spacing w:line="240" w:lineRule="atLeast"/>
        <w:jc w:val="both"/>
        <w:rPr>
          <w:lang w:val="en-IN"/>
        </w:rPr>
      </w:pPr>
      <w:r w:rsidRPr="001773ED">
        <w:rPr>
          <w:lang w:val="en-IN"/>
        </w:rPr>
        <w:t>The file shall be in CSV format.</w:t>
      </w:r>
    </w:p>
    <w:p w14:paraId="480AC90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60CE5586"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66B3E2EC" w14:textId="77777777" w:rsidR="005B0591" w:rsidRPr="001773ED" w:rsidRDefault="005B0591" w:rsidP="005B0591">
      <w:pPr>
        <w:adjustRightInd w:val="0"/>
        <w:spacing w:line="240" w:lineRule="atLeast"/>
        <w:jc w:val="both"/>
        <w:rPr>
          <w:b/>
          <w:bCs/>
          <w:lang w:val="en-IN"/>
        </w:rPr>
      </w:pPr>
    </w:p>
    <w:p w14:paraId="1E15717F" w14:textId="77777777" w:rsidR="005B0591" w:rsidRPr="001773ED" w:rsidRDefault="005B0591" w:rsidP="005B0591">
      <w:pPr>
        <w:adjustRightInd w:val="0"/>
        <w:spacing w:line="240" w:lineRule="atLeast"/>
        <w:jc w:val="both"/>
        <w:rPr>
          <w:lang w:val="en-IN"/>
        </w:rPr>
      </w:pPr>
      <w:proofErr w:type="spellStart"/>
      <w:r w:rsidRPr="001773ED">
        <w:rPr>
          <w:lang w:val="en-IN"/>
        </w:rPr>
        <w:t>CLNTEPF_N_XXXXXXX_YYYYMMDD.Ynn</w:t>
      </w:r>
      <w:proofErr w:type="spellEnd"/>
    </w:p>
    <w:p w14:paraId="37AFCEFB" w14:textId="77777777" w:rsidR="005B0591" w:rsidRPr="001773ED" w:rsidRDefault="005B0591" w:rsidP="005B0591">
      <w:pPr>
        <w:adjustRightInd w:val="0"/>
        <w:spacing w:line="240" w:lineRule="atLeast"/>
        <w:ind w:left="1080"/>
        <w:jc w:val="both"/>
        <w:rPr>
          <w:lang w:val="en-IN"/>
        </w:rPr>
      </w:pPr>
    </w:p>
    <w:p w14:paraId="6EA455B6" w14:textId="77777777" w:rsidR="005B0591" w:rsidRPr="001773ED" w:rsidRDefault="005B0591" w:rsidP="005B0591">
      <w:pPr>
        <w:adjustRightInd w:val="0"/>
        <w:spacing w:line="240" w:lineRule="atLeast"/>
        <w:jc w:val="both"/>
        <w:rPr>
          <w:lang w:val="en-IN"/>
        </w:rPr>
      </w:pPr>
      <w:proofErr w:type="gramStart"/>
      <w:r w:rsidRPr="001773ED">
        <w:rPr>
          <w:lang w:val="en-IN"/>
        </w:rPr>
        <w:t>where</w:t>
      </w:r>
      <w:proofErr w:type="gramEnd"/>
      <w:r w:rsidRPr="001773ED">
        <w:rPr>
          <w:lang w:val="en-IN"/>
        </w:rPr>
        <w:t>,</w:t>
      </w:r>
    </w:p>
    <w:p w14:paraId="317921DA" w14:textId="77777777" w:rsidR="005B0591" w:rsidRPr="001773ED" w:rsidRDefault="005B0591" w:rsidP="005B0591">
      <w:pPr>
        <w:adjustRightInd w:val="0"/>
        <w:spacing w:line="240" w:lineRule="atLeast"/>
        <w:jc w:val="both"/>
        <w:rPr>
          <w:lang w:val="en-IN"/>
        </w:rPr>
      </w:pPr>
      <w:r w:rsidRPr="001773ED">
        <w:rPr>
          <w:lang w:val="en-IN"/>
        </w:rPr>
        <w:t>N</w:t>
      </w:r>
      <w:r w:rsidRPr="001773ED">
        <w:rPr>
          <w:lang w:val="en-IN"/>
        </w:rPr>
        <w:tab/>
        <w:t>- Settlement type (Should be N for normal segment and W for trade for trade segment)</w:t>
      </w:r>
    </w:p>
    <w:p w14:paraId="0F14700E" w14:textId="77777777" w:rsidR="005B0591" w:rsidRPr="001773ED" w:rsidRDefault="005B0591" w:rsidP="005B0591">
      <w:pPr>
        <w:adjustRightInd w:val="0"/>
        <w:spacing w:line="240" w:lineRule="atLeast"/>
        <w:jc w:val="both"/>
        <w:rPr>
          <w:lang w:val="en-IN"/>
        </w:rPr>
      </w:pPr>
      <w:r w:rsidRPr="001773ED">
        <w:rPr>
          <w:lang w:val="en-IN"/>
        </w:rPr>
        <w:t>XXXXXXX</w:t>
      </w:r>
      <w:r w:rsidRPr="001773ED">
        <w:rPr>
          <w:lang w:val="en-IN"/>
        </w:rPr>
        <w:tab/>
        <w:t>- Settlement number (</w:t>
      </w:r>
      <w:proofErr w:type="spellStart"/>
      <w:r w:rsidRPr="001773ED">
        <w:rPr>
          <w:lang w:val="en-IN"/>
        </w:rPr>
        <w:t>e.g</w:t>
      </w:r>
      <w:proofErr w:type="spellEnd"/>
      <w:r w:rsidRPr="001773ED">
        <w:rPr>
          <w:lang w:val="en-IN"/>
        </w:rPr>
        <w:t xml:space="preserve"> “2008001”)</w:t>
      </w:r>
    </w:p>
    <w:p w14:paraId="1E1B83FB"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20A3052F" w14:textId="77777777" w:rsidR="005B0591" w:rsidRPr="001773ED" w:rsidRDefault="005B0591" w:rsidP="005B0591">
      <w:pPr>
        <w:adjustRightInd w:val="0"/>
        <w:spacing w:line="240" w:lineRule="atLeast"/>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290A9D1D" w14:textId="77777777" w:rsidR="005B0591" w:rsidRPr="001773ED" w:rsidRDefault="005B0591" w:rsidP="005B0591">
      <w:pPr>
        <w:adjustRightInd w:val="0"/>
        <w:spacing w:line="240" w:lineRule="atLeast"/>
        <w:jc w:val="both"/>
        <w:rPr>
          <w:lang w:val="en-IN"/>
        </w:rPr>
      </w:pPr>
      <w:proofErr w:type="spellStart"/>
      <w:proofErr w:type="gramStart"/>
      <w:r w:rsidRPr="001773ED">
        <w:rPr>
          <w:lang w:val="en-IN"/>
        </w:rPr>
        <w:t>nn</w:t>
      </w:r>
      <w:proofErr w:type="spellEnd"/>
      <w:proofErr w:type="gramEnd"/>
      <w:r w:rsidRPr="001773ED">
        <w:rPr>
          <w:lang w:val="en-IN"/>
        </w:rPr>
        <w:tab/>
      </w:r>
      <w:r w:rsidRPr="001773ED">
        <w:rPr>
          <w:lang w:val="en-IN"/>
        </w:rPr>
        <w:tab/>
      </w:r>
      <w:r w:rsidRPr="001773ED">
        <w:rPr>
          <w:lang w:val="en-IN"/>
        </w:rPr>
        <w:tab/>
        <w:t>- The batch number of file to be uploaded.</w:t>
      </w:r>
    </w:p>
    <w:p w14:paraId="173A2E7D" w14:textId="77777777" w:rsidR="005B0591" w:rsidRPr="001773ED" w:rsidRDefault="005B0591" w:rsidP="005B0591">
      <w:pPr>
        <w:adjustRightInd w:val="0"/>
        <w:spacing w:line="240" w:lineRule="atLeast"/>
        <w:ind w:left="720" w:hanging="720"/>
        <w:jc w:val="both"/>
        <w:rPr>
          <w:lang w:val="en-IN"/>
        </w:rPr>
      </w:pPr>
    </w:p>
    <w:p w14:paraId="2E1639CB"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1773ED"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1773ED" w:rsidRDefault="005B0591" w:rsidP="005B0591">
            <w:pPr>
              <w:adjustRightInd w:val="0"/>
              <w:ind w:left="108"/>
              <w:jc w:val="both"/>
              <w:rPr>
                <w:b/>
                <w:bCs/>
                <w:lang w:val="en-IN"/>
              </w:rPr>
            </w:pPr>
            <w:r w:rsidRPr="001773ED">
              <w:rPr>
                <w:b/>
                <w:bCs/>
                <w:lang w:val="en-IN"/>
              </w:rPr>
              <w:t>Mandatory/</w:t>
            </w:r>
          </w:p>
          <w:p w14:paraId="67AFC58E" w14:textId="77777777" w:rsidR="005B0591" w:rsidRPr="001773ED" w:rsidRDefault="005B0591" w:rsidP="005B0591">
            <w:pPr>
              <w:adjustRightInd w:val="0"/>
              <w:ind w:left="108"/>
              <w:jc w:val="both"/>
              <w:rPr>
                <w:b/>
                <w:bCs/>
                <w:lang w:val="en-IN"/>
              </w:rPr>
            </w:pPr>
            <w:r w:rsidRPr="001773ED">
              <w:rPr>
                <w:b/>
                <w:bCs/>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1773ED" w:rsidRDefault="005B0591" w:rsidP="005B0591">
            <w:pPr>
              <w:adjustRightInd w:val="0"/>
              <w:ind w:left="100"/>
              <w:jc w:val="both"/>
              <w:rPr>
                <w:lang w:val="en-IN"/>
              </w:rPr>
            </w:pPr>
            <w:r w:rsidRPr="001773ED">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1773ED" w:rsidRDefault="005B0591" w:rsidP="005B0591">
            <w:pPr>
              <w:adjustRightInd w:val="0"/>
              <w:ind w:left="100"/>
              <w:jc w:val="both"/>
              <w:rPr>
                <w:lang w:val="en-IN"/>
              </w:rPr>
            </w:pPr>
            <w:r w:rsidRPr="001773ED">
              <w:rPr>
                <w:lang w:val="en-IN"/>
              </w:rPr>
              <w:t>CHAR(7)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1773ED" w:rsidRDefault="005B0591" w:rsidP="005B0591">
            <w:pPr>
              <w:adjustRightInd w:val="0"/>
              <w:ind w:left="140"/>
              <w:jc w:val="both"/>
              <w:rPr>
                <w:lang w:val="en-IN"/>
              </w:rPr>
            </w:pPr>
            <w:r w:rsidRPr="001773ED">
              <w:rPr>
                <w:lang w:val="en-IN"/>
              </w:rPr>
              <w:t>Value = CLNTEPF</w:t>
            </w:r>
          </w:p>
        </w:tc>
      </w:tr>
      <w:tr w:rsidR="005B0591" w:rsidRPr="001773ED" w14:paraId="6D3A6E55" w14:textId="77777777" w:rsidTr="00626E4E">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1773ED" w:rsidRDefault="005B0591" w:rsidP="005B0591">
            <w:pPr>
              <w:adjustRightInd w:val="0"/>
              <w:ind w:left="100"/>
              <w:jc w:val="both"/>
              <w:rPr>
                <w:lang w:val="en-IN"/>
              </w:rPr>
            </w:pPr>
            <w:r w:rsidRPr="001773ED">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1773ED" w:rsidRDefault="005B0591" w:rsidP="005B0591">
            <w:pPr>
              <w:adjustRightInd w:val="0"/>
              <w:ind w:left="100"/>
              <w:jc w:val="both"/>
              <w:rPr>
                <w:lang w:val="en-IN"/>
              </w:rPr>
            </w:pPr>
            <w:r w:rsidRPr="001773ED">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1773ED" w:rsidRDefault="005B0591" w:rsidP="005B0591">
            <w:pPr>
              <w:adjustRightInd w:val="0"/>
              <w:ind w:left="140"/>
              <w:jc w:val="both"/>
              <w:rPr>
                <w:lang w:val="en-IN"/>
              </w:rPr>
            </w:pPr>
            <w:r w:rsidRPr="001773ED">
              <w:rPr>
                <w:lang w:val="en-IN"/>
              </w:rPr>
              <w:t>Format : YYYYMMDD</w:t>
            </w:r>
          </w:p>
          <w:p w14:paraId="01EF2498"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1773ED" w:rsidRDefault="005B0591" w:rsidP="005B0591">
            <w:pPr>
              <w:adjustRightInd w:val="0"/>
              <w:ind w:left="100"/>
              <w:jc w:val="both"/>
              <w:rPr>
                <w:lang w:val="en-IN"/>
              </w:rPr>
            </w:pPr>
            <w:r w:rsidRPr="001773ED">
              <w:rPr>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1773ED" w:rsidRDefault="005B0591" w:rsidP="005B0591">
            <w:pPr>
              <w:adjustRightInd w:val="0"/>
              <w:ind w:left="100"/>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1773ED" w:rsidRDefault="005B0591" w:rsidP="005B0591">
            <w:pPr>
              <w:adjustRightInd w:val="0"/>
              <w:ind w:left="100"/>
              <w:jc w:val="both"/>
              <w:rPr>
                <w:lang w:val="en-IN"/>
              </w:rPr>
            </w:pPr>
            <w:r w:rsidRPr="001773ED">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77777777" w:rsidR="005B0591" w:rsidRPr="001773ED" w:rsidRDefault="005B0591" w:rsidP="005B0591">
            <w:pPr>
              <w:adjustRightInd w:val="0"/>
              <w:ind w:left="140"/>
              <w:jc w:val="both"/>
              <w:rPr>
                <w:lang w:val="en-IN"/>
              </w:rPr>
            </w:pPr>
            <w:r w:rsidRPr="001773ED">
              <w:rPr>
                <w:lang w:val="en-IN"/>
              </w:rPr>
              <w:t xml:space="preserve">Settlement type for which EPI is made. Should be N for normal segment and W for trade for trade segment </w:t>
            </w:r>
          </w:p>
        </w:tc>
      </w:tr>
      <w:tr w:rsidR="005B0591" w:rsidRPr="001773ED"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number (</w:t>
            </w:r>
            <w:proofErr w:type="spellStart"/>
            <w:r w:rsidRPr="001773ED">
              <w:rPr>
                <w:lang w:val="en-IN"/>
              </w:rPr>
              <w:t>e.g</w:t>
            </w:r>
            <w:proofErr w:type="spellEnd"/>
            <w:r w:rsidRPr="001773ED">
              <w:rPr>
                <w:lang w:val="en-IN"/>
              </w:rPr>
              <w:t xml:space="preserve"> “2008001”)</w:t>
            </w:r>
          </w:p>
        </w:tc>
      </w:tr>
      <w:tr w:rsidR="005B0591" w:rsidRPr="001773ED"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1773ED" w:rsidRDefault="005B0591" w:rsidP="005B0591">
            <w:pPr>
              <w:adjustRightInd w:val="0"/>
              <w:ind w:left="100"/>
              <w:jc w:val="both"/>
              <w:rPr>
                <w:lang w:val="en-IN"/>
              </w:rPr>
            </w:pPr>
            <w:r w:rsidRPr="001773ED">
              <w:rPr>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1773ED" w:rsidRDefault="005B0591" w:rsidP="005B0591">
            <w:pPr>
              <w:adjustRightInd w:val="0"/>
              <w:ind w:left="140"/>
              <w:jc w:val="both"/>
              <w:rPr>
                <w:lang w:val="en-IN"/>
              </w:rPr>
            </w:pPr>
            <w:r w:rsidRPr="001773ED">
              <w:rPr>
                <w:lang w:val="en-IN"/>
              </w:rPr>
              <w:t>Total number of records in the file</w:t>
            </w:r>
          </w:p>
        </w:tc>
      </w:tr>
      <w:tr w:rsidR="005B0591" w:rsidRPr="001773ED"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1773ED" w:rsidRDefault="005B0591" w:rsidP="005B0591">
            <w:pPr>
              <w:adjustRightInd w:val="0"/>
              <w:ind w:left="100"/>
              <w:jc w:val="both"/>
              <w:rPr>
                <w:lang w:val="en-IN"/>
              </w:rPr>
            </w:pPr>
            <w:r w:rsidRPr="001773ED">
              <w:rPr>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1773ED" w:rsidRDefault="005B0591" w:rsidP="005B0591">
            <w:pPr>
              <w:adjustRightInd w:val="0"/>
              <w:ind w:left="100"/>
              <w:jc w:val="both"/>
              <w:rPr>
                <w:lang w:val="en-IN"/>
              </w:rPr>
            </w:pPr>
            <w:r w:rsidRPr="001773ED">
              <w:rPr>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1773ED" w:rsidRDefault="005B0591" w:rsidP="005B0591">
            <w:pPr>
              <w:adjustRightInd w:val="0"/>
              <w:ind w:left="140"/>
              <w:jc w:val="both"/>
              <w:rPr>
                <w:lang w:val="en-IN"/>
              </w:rPr>
            </w:pPr>
            <w:r w:rsidRPr="001773ED">
              <w:rPr>
                <w:lang w:val="en-IN"/>
              </w:rPr>
              <w:t>Total amount of early pay-in across all clients</w:t>
            </w:r>
          </w:p>
        </w:tc>
      </w:tr>
    </w:tbl>
    <w:p w14:paraId="4322977C" w14:textId="77777777" w:rsidR="005B0591" w:rsidRPr="001773ED" w:rsidRDefault="005B0591" w:rsidP="005B0591">
      <w:pPr>
        <w:adjustRightInd w:val="0"/>
        <w:spacing w:line="240" w:lineRule="atLeast"/>
        <w:jc w:val="both"/>
        <w:rPr>
          <w:b/>
          <w:bCs/>
          <w:lang w:val="en-IN"/>
        </w:rPr>
      </w:pPr>
      <w:r w:rsidRPr="001773ED">
        <w:rPr>
          <w:b/>
          <w:bCs/>
          <w:lang w:val="en-IN"/>
        </w:rPr>
        <w:br w:type="page"/>
      </w:r>
    </w:p>
    <w:p w14:paraId="211A5401" w14:textId="77777777" w:rsidR="005B0591" w:rsidRPr="001773ED" w:rsidRDefault="005B0591" w:rsidP="005B0591">
      <w:pPr>
        <w:adjustRightInd w:val="0"/>
        <w:spacing w:line="240" w:lineRule="atLeast"/>
        <w:jc w:val="both"/>
        <w:rPr>
          <w:b/>
          <w:bCs/>
          <w:lang w:val="en-IN"/>
        </w:rPr>
      </w:pPr>
      <w:r w:rsidRPr="001773ED">
        <w:rPr>
          <w:b/>
          <w:bCs/>
          <w:lang w:val="en-IN"/>
        </w:rPr>
        <w:lastRenderedPageBreak/>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1773ED"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5A2F3865"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1773ED" w:rsidRDefault="005B0591" w:rsidP="005B0591">
            <w:pPr>
              <w:adjustRightInd w:val="0"/>
              <w:ind w:left="10"/>
              <w:jc w:val="both"/>
              <w:rPr>
                <w:lang w:val="en-IN"/>
              </w:rPr>
            </w:pPr>
            <w:r w:rsidRPr="001773ED">
              <w:rPr>
                <w:lang w:val="en-IN"/>
              </w:rPr>
              <w:t>Value = 20</w:t>
            </w:r>
          </w:p>
        </w:tc>
      </w:tr>
      <w:tr w:rsidR="0049042B" w:rsidRPr="001773ED"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1773ED" w:rsidRDefault="0049042B"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1773ED" w:rsidRDefault="0049042B" w:rsidP="005B0591">
            <w:pPr>
              <w:tabs>
                <w:tab w:val="left" w:pos="360"/>
              </w:tabs>
              <w:adjustRightInd w:val="0"/>
              <w:spacing w:line="240" w:lineRule="atLeast"/>
              <w:ind w:left="100"/>
              <w:jc w:val="both"/>
              <w:rPr>
                <w:lang w:val="en-IN"/>
              </w:rPr>
            </w:pPr>
            <w:r>
              <w:rPr>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1773ED" w:rsidRDefault="0049042B" w:rsidP="005B0591">
            <w:pPr>
              <w:adjustRightInd w:val="0"/>
              <w:jc w:val="both"/>
              <w:rPr>
                <w:lang w:val="en-IN"/>
              </w:rPr>
            </w:pPr>
          </w:p>
        </w:tc>
      </w:tr>
      <w:tr w:rsidR="005B0591" w:rsidRPr="001773ED"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B65696" w:rsidRDefault="0049042B" w:rsidP="0049042B">
            <w:pPr>
              <w:pStyle w:val="NoSpacing"/>
              <w:rPr>
                <w:rFonts w:ascii="Times New Roman" w:hAnsi="Times New Roman"/>
              </w:rPr>
            </w:pPr>
            <w:r w:rsidRPr="00B65696">
              <w:rPr>
                <w:rFonts w:ascii="Times New Roman" w:hAnsi="Times New Roman"/>
              </w:rPr>
              <w:t>Value should be same as TM code for PRO position.</w:t>
            </w:r>
          </w:p>
          <w:p w14:paraId="22E1395C"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Amount of funds early pay-in (in </w:t>
            </w:r>
            <w:proofErr w:type="spellStart"/>
            <w:r w:rsidRPr="001773ED">
              <w:rPr>
                <w:lang w:val="en-IN"/>
              </w:rPr>
              <w:t>Rs</w:t>
            </w:r>
            <w:proofErr w:type="spellEnd"/>
            <w:r w:rsidRPr="001773ED">
              <w:rPr>
                <w:lang w:val="en-IN"/>
              </w:rPr>
              <w:t>.)</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1773ED" w:rsidRDefault="005B0591" w:rsidP="005B0591">
            <w:pPr>
              <w:adjustRightInd w:val="0"/>
              <w:jc w:val="both"/>
              <w:rPr>
                <w:lang w:val="en-IN"/>
              </w:rPr>
            </w:pPr>
          </w:p>
        </w:tc>
      </w:tr>
    </w:tbl>
    <w:p w14:paraId="3CD76899" w14:textId="77777777" w:rsidR="005B0591" w:rsidRPr="001773ED" w:rsidRDefault="005B0591" w:rsidP="005B0591">
      <w:pPr>
        <w:tabs>
          <w:tab w:val="left" w:pos="360"/>
        </w:tabs>
        <w:adjustRightInd w:val="0"/>
        <w:spacing w:line="240" w:lineRule="atLeast"/>
        <w:jc w:val="both"/>
        <w:rPr>
          <w:b/>
          <w:bCs/>
          <w:lang w:val="en-IN"/>
        </w:rPr>
      </w:pPr>
    </w:p>
    <w:p w14:paraId="2ED49A97"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2D3B57A4" w14:textId="77777777" w:rsidR="005B0591" w:rsidRPr="001773ED" w:rsidRDefault="005B0591" w:rsidP="005B0591">
      <w:pPr>
        <w:tabs>
          <w:tab w:val="left" w:pos="360"/>
        </w:tabs>
        <w:adjustRightInd w:val="0"/>
        <w:spacing w:line="240" w:lineRule="atLeast"/>
        <w:ind w:left="252"/>
        <w:jc w:val="both"/>
        <w:rPr>
          <w:b/>
          <w:bCs/>
          <w:lang w:val="en-IN"/>
        </w:rPr>
      </w:pPr>
    </w:p>
    <w:p w14:paraId="589DFEAD" w14:textId="77777777" w:rsidR="005B0591" w:rsidRPr="001773ED" w:rsidRDefault="005B0591" w:rsidP="005B0591">
      <w:pPr>
        <w:adjustRightInd w:val="0"/>
        <w:spacing w:line="240" w:lineRule="atLeast"/>
        <w:jc w:val="both"/>
        <w:rPr>
          <w:lang w:val="en-IN"/>
        </w:rPr>
      </w:pPr>
      <w:r w:rsidRPr="001773ED">
        <w:rPr>
          <w:lang w:val="en-IN"/>
        </w:rPr>
        <w:t>In case the file uploaded by the member gets rejected,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Rnn</w:t>
      </w:r>
      <w:proofErr w:type="spellEnd"/>
      <w:r w:rsidRPr="001773ED">
        <w:rPr>
          <w:lang w:val="en-IN"/>
        </w:rPr>
        <w:t xml:space="preserve">’ and the return file will be downloaded to the members in CEP directory in extranet. The control record in the file will have R appended. </w:t>
      </w:r>
    </w:p>
    <w:p w14:paraId="4040135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F474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w:t>
      </w:r>
      <w:proofErr w:type="spellStart"/>
      <w:r w:rsidRPr="001773ED">
        <w:rPr>
          <w:lang w:val="en-IN"/>
        </w:rPr>
        <w:t>CLNTEPF_N_XXXXXXXX_YYYYMMDD.Rnn</w:t>
      </w:r>
      <w:proofErr w:type="spellEnd"/>
    </w:p>
    <w:p w14:paraId="15AA19F8" w14:textId="77777777" w:rsidR="005B0591" w:rsidRPr="001773ED" w:rsidRDefault="005B0591" w:rsidP="005B0591">
      <w:pPr>
        <w:adjustRightInd w:val="0"/>
        <w:spacing w:line="240" w:lineRule="atLeast"/>
        <w:jc w:val="both"/>
        <w:rPr>
          <w:lang w:val="en-IN"/>
        </w:rPr>
      </w:pPr>
    </w:p>
    <w:p w14:paraId="39B30A8C" w14:textId="77777777" w:rsidR="005B0591" w:rsidRPr="001773ED" w:rsidRDefault="005B0591" w:rsidP="005B0591">
      <w:pPr>
        <w:adjustRightInd w:val="0"/>
        <w:spacing w:line="240" w:lineRule="atLeast"/>
        <w:jc w:val="both"/>
        <w:rPr>
          <w:lang w:val="en-IN"/>
        </w:rPr>
      </w:pPr>
      <w:r w:rsidRPr="001773ED">
        <w:rPr>
          <w:lang w:val="en-IN"/>
        </w:rPr>
        <w:t>In case the file is accepted (success) then the file extension ‘</w:t>
      </w:r>
      <w:proofErr w:type="spellStart"/>
      <w:r w:rsidRPr="001773ED">
        <w:rPr>
          <w:lang w:val="en-IN"/>
        </w:rPr>
        <w:t>Tnn</w:t>
      </w:r>
      <w:proofErr w:type="spellEnd"/>
      <w:r w:rsidRPr="001773ED">
        <w:rPr>
          <w:lang w:val="en-IN"/>
        </w:rPr>
        <w:t>’ will get replaced with ‘</w:t>
      </w:r>
      <w:proofErr w:type="spellStart"/>
      <w:r w:rsidRPr="001773ED">
        <w:rPr>
          <w:lang w:val="en-IN"/>
        </w:rPr>
        <w:t>Snn</w:t>
      </w:r>
      <w:proofErr w:type="spellEnd"/>
      <w:r w:rsidRPr="001773ED">
        <w:rPr>
          <w:lang w:val="en-IN"/>
        </w:rPr>
        <w:t>’ and the return file will be downloaded to the members in CEP directory in extranet. The return file with extension ‘</w:t>
      </w:r>
      <w:proofErr w:type="spellStart"/>
      <w:r w:rsidRPr="001773ED">
        <w:rPr>
          <w:lang w:val="en-IN"/>
        </w:rPr>
        <w:t>Snn</w:t>
      </w:r>
      <w:proofErr w:type="spellEnd"/>
      <w:r w:rsidRPr="001773ED">
        <w:rPr>
          <w:lang w:val="en-IN"/>
        </w:rPr>
        <w:t xml:space="preserve">’ will have S appended for successful records and R appended for rejected records. </w:t>
      </w:r>
    </w:p>
    <w:p w14:paraId="24A87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29E8495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 xml:space="preserve">&lt;XXXXX&gt;_CLNTEPF_ </w:t>
      </w:r>
      <w:proofErr w:type="spellStart"/>
      <w:r w:rsidRPr="001773ED">
        <w:rPr>
          <w:lang w:val="en-IN"/>
        </w:rPr>
        <w:t>N_XXXXXXXX_YYYYMMDD.Snn</w:t>
      </w:r>
      <w:proofErr w:type="spellEnd"/>
    </w:p>
    <w:p w14:paraId="2339603B" w14:textId="77777777" w:rsidR="005B0591" w:rsidRPr="001773ED" w:rsidRDefault="005B0591" w:rsidP="005B0591">
      <w:pPr>
        <w:overflowPunct w:val="0"/>
        <w:adjustRightInd w:val="0"/>
        <w:jc w:val="center"/>
        <w:rPr>
          <w:b/>
          <w:bCs/>
          <w:spacing w:val="-3"/>
          <w:lang w:val="en-IN"/>
        </w:rPr>
      </w:pPr>
    </w:p>
    <w:p w14:paraId="6B2D89ED" w14:textId="77777777" w:rsidR="005B0591" w:rsidRPr="001773ED" w:rsidRDefault="005B0591" w:rsidP="00E239D0">
      <w:pPr>
        <w:pStyle w:val="Heading1"/>
      </w:pPr>
      <w:r w:rsidRPr="001773ED">
        <w:rPr>
          <w:spacing w:val="-3"/>
        </w:rPr>
        <w:br w:type="page"/>
      </w:r>
      <w:bookmarkStart w:id="698" w:name="_Toc55566560"/>
      <w:r w:rsidRPr="001773ED">
        <w:lastRenderedPageBreak/>
        <w:t>Example of computation of offsetting positions</w:t>
      </w:r>
      <w:bookmarkEnd w:id="698"/>
    </w:p>
    <w:p w14:paraId="4D1148C6" w14:textId="77777777" w:rsidR="005B0591" w:rsidRPr="001773ED" w:rsidRDefault="005B0591" w:rsidP="005B0591">
      <w:pPr>
        <w:spacing w:line="360" w:lineRule="auto"/>
        <w:jc w:val="both"/>
      </w:pPr>
      <w:r w:rsidRPr="001773ED">
        <w:t>Example: A hypothetical Index Q with constituent underlying stocks A &amp; B have weight-ages as stated below. Based on the weight-ages the number of units required to be considered as a complete replica is computed as under:</w:t>
      </w:r>
    </w:p>
    <w:tbl>
      <w:tblPr>
        <w:tblW w:w="3255" w:type="dxa"/>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1134"/>
        <w:gridCol w:w="972"/>
        <w:gridCol w:w="1149"/>
      </w:tblGrid>
      <w:tr w:rsidR="005B0591" w:rsidRPr="001773ED" w14:paraId="59A93DFA"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2B21C18D" w14:textId="77777777" w:rsidR="005B0591" w:rsidRPr="001773ED" w:rsidRDefault="005B0591" w:rsidP="005B0591">
            <w:pPr>
              <w:spacing w:line="360" w:lineRule="auto"/>
              <w:jc w:val="both"/>
            </w:pPr>
            <w:r w:rsidRPr="001773ED">
              <w:t>Underlying</w:t>
            </w:r>
          </w:p>
        </w:tc>
        <w:tc>
          <w:tcPr>
            <w:tcW w:w="990" w:type="dxa"/>
            <w:tcBorders>
              <w:top w:val="single" w:sz="8" w:space="0" w:color="000000"/>
              <w:left w:val="single" w:sz="8" w:space="0" w:color="000000"/>
              <w:bottom w:val="single" w:sz="8" w:space="0" w:color="000000"/>
              <w:right w:val="single" w:sz="8" w:space="0" w:color="000000"/>
            </w:tcBorders>
            <w:vAlign w:val="bottom"/>
          </w:tcPr>
          <w:p w14:paraId="490B0E19" w14:textId="77777777" w:rsidR="005B0591" w:rsidRPr="001773ED" w:rsidRDefault="005B0591" w:rsidP="005B0591">
            <w:pPr>
              <w:spacing w:line="360" w:lineRule="auto"/>
              <w:jc w:val="both"/>
            </w:pPr>
            <w:r w:rsidRPr="001773ED">
              <w:t>Weight%</w:t>
            </w:r>
          </w:p>
        </w:tc>
        <w:tc>
          <w:tcPr>
            <w:tcW w:w="1320" w:type="dxa"/>
            <w:tcBorders>
              <w:top w:val="single" w:sz="8" w:space="0" w:color="000000"/>
              <w:left w:val="single" w:sz="8" w:space="0" w:color="000000"/>
              <w:bottom w:val="single" w:sz="8" w:space="0" w:color="000000"/>
              <w:right w:val="single" w:sz="8" w:space="0" w:color="000000"/>
            </w:tcBorders>
            <w:vAlign w:val="bottom"/>
          </w:tcPr>
          <w:p w14:paraId="4828A0AF" w14:textId="77777777" w:rsidR="005B0591" w:rsidRPr="001773ED" w:rsidRDefault="005B0591" w:rsidP="005B0591">
            <w:pPr>
              <w:spacing w:line="360" w:lineRule="auto"/>
              <w:jc w:val="both"/>
            </w:pPr>
            <w:r w:rsidRPr="001773ED">
              <w:t>Units Required</w:t>
            </w:r>
          </w:p>
        </w:tc>
      </w:tr>
      <w:tr w:rsidR="005B0591" w:rsidRPr="001773ED" w14:paraId="1FFD8D44"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4CBB88F2" w14:textId="77777777" w:rsidR="005B0591" w:rsidRPr="001773ED" w:rsidRDefault="005B0591" w:rsidP="005B0591">
            <w:pPr>
              <w:spacing w:line="360" w:lineRule="auto"/>
              <w:jc w:val="both"/>
            </w:pPr>
            <w:r w:rsidRPr="001773ED">
              <w:t>Index Q</w:t>
            </w:r>
          </w:p>
        </w:tc>
        <w:tc>
          <w:tcPr>
            <w:tcW w:w="990" w:type="dxa"/>
            <w:tcBorders>
              <w:top w:val="single" w:sz="8" w:space="0" w:color="000000"/>
              <w:left w:val="single" w:sz="8" w:space="0" w:color="000000"/>
              <w:bottom w:val="single" w:sz="8" w:space="0" w:color="000000"/>
              <w:right w:val="single" w:sz="8" w:space="0" w:color="000000"/>
            </w:tcBorders>
            <w:vAlign w:val="bottom"/>
          </w:tcPr>
          <w:p w14:paraId="51817FAF" w14:textId="77777777" w:rsidR="005B0591" w:rsidRPr="001773ED" w:rsidRDefault="005B0591" w:rsidP="005B0591">
            <w:pPr>
              <w:spacing w:line="360" w:lineRule="auto"/>
              <w:jc w:val="both"/>
            </w:pPr>
            <w:r w:rsidRPr="001773ED">
              <w:t> </w:t>
            </w:r>
          </w:p>
        </w:tc>
        <w:tc>
          <w:tcPr>
            <w:tcW w:w="1320" w:type="dxa"/>
            <w:tcBorders>
              <w:top w:val="single" w:sz="8" w:space="0" w:color="000000"/>
              <w:left w:val="single" w:sz="8" w:space="0" w:color="000000"/>
              <w:bottom w:val="single" w:sz="8" w:space="0" w:color="000000"/>
              <w:right w:val="single" w:sz="8" w:space="0" w:color="000000"/>
            </w:tcBorders>
            <w:vAlign w:val="bottom"/>
          </w:tcPr>
          <w:p w14:paraId="700C3942" w14:textId="77777777" w:rsidR="005B0591" w:rsidRPr="001773ED" w:rsidRDefault="005B0591" w:rsidP="005B0591">
            <w:pPr>
              <w:spacing w:line="360" w:lineRule="auto"/>
              <w:jc w:val="both"/>
            </w:pPr>
            <w:r w:rsidRPr="001773ED">
              <w:t>50</w:t>
            </w:r>
          </w:p>
        </w:tc>
      </w:tr>
      <w:tr w:rsidR="005B0591" w:rsidRPr="001773ED" w14:paraId="35DA1B95"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5D213FF2" w14:textId="77777777" w:rsidR="005B0591" w:rsidRPr="001773ED" w:rsidRDefault="005B0591" w:rsidP="005B0591">
            <w:pPr>
              <w:spacing w:line="360" w:lineRule="auto"/>
              <w:jc w:val="both"/>
            </w:pPr>
            <w:r w:rsidRPr="001773ED">
              <w:t>Stock A</w:t>
            </w:r>
          </w:p>
        </w:tc>
        <w:tc>
          <w:tcPr>
            <w:tcW w:w="990" w:type="dxa"/>
            <w:tcBorders>
              <w:top w:val="single" w:sz="8" w:space="0" w:color="000000"/>
              <w:left w:val="single" w:sz="8" w:space="0" w:color="000000"/>
              <w:bottom w:val="single" w:sz="8" w:space="0" w:color="000000"/>
              <w:right w:val="single" w:sz="8" w:space="0" w:color="000000"/>
            </w:tcBorders>
            <w:vAlign w:val="bottom"/>
          </w:tcPr>
          <w:p w14:paraId="5F9F0360" w14:textId="77777777" w:rsidR="005B0591" w:rsidRPr="001773ED" w:rsidRDefault="005B0591" w:rsidP="005B0591">
            <w:pPr>
              <w:spacing w:line="360" w:lineRule="auto"/>
              <w:jc w:val="both"/>
            </w:pPr>
            <w:r w:rsidRPr="001773ED">
              <w:t>60</w:t>
            </w:r>
          </w:p>
        </w:tc>
        <w:tc>
          <w:tcPr>
            <w:tcW w:w="1320" w:type="dxa"/>
            <w:tcBorders>
              <w:top w:val="single" w:sz="8" w:space="0" w:color="000000"/>
              <w:left w:val="single" w:sz="8" w:space="0" w:color="000000"/>
              <w:bottom w:val="single" w:sz="8" w:space="0" w:color="000000"/>
              <w:right w:val="single" w:sz="8" w:space="0" w:color="000000"/>
            </w:tcBorders>
            <w:vAlign w:val="bottom"/>
          </w:tcPr>
          <w:p w14:paraId="72515942" w14:textId="77777777" w:rsidR="005B0591" w:rsidRPr="001773ED" w:rsidRDefault="005B0591" w:rsidP="005B0591">
            <w:pPr>
              <w:spacing w:line="360" w:lineRule="auto"/>
              <w:jc w:val="both"/>
            </w:pPr>
            <w:r w:rsidRPr="001773ED">
              <w:t>30</w:t>
            </w:r>
          </w:p>
        </w:tc>
      </w:tr>
      <w:tr w:rsidR="005B0591" w:rsidRPr="001773ED" w14:paraId="37123080"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0B60FE78" w14:textId="77777777" w:rsidR="005B0591" w:rsidRPr="001773ED" w:rsidRDefault="005B0591" w:rsidP="005B0591">
            <w:pPr>
              <w:spacing w:line="360" w:lineRule="auto"/>
              <w:jc w:val="both"/>
            </w:pPr>
            <w:r w:rsidRPr="001773ED">
              <w:t>Stock B</w:t>
            </w:r>
          </w:p>
        </w:tc>
        <w:tc>
          <w:tcPr>
            <w:tcW w:w="990" w:type="dxa"/>
            <w:tcBorders>
              <w:top w:val="single" w:sz="8" w:space="0" w:color="000000"/>
              <w:left w:val="single" w:sz="8" w:space="0" w:color="000000"/>
              <w:bottom w:val="single" w:sz="8" w:space="0" w:color="000000"/>
              <w:right w:val="single" w:sz="8" w:space="0" w:color="000000"/>
            </w:tcBorders>
            <w:vAlign w:val="bottom"/>
          </w:tcPr>
          <w:p w14:paraId="230F052E" w14:textId="77777777" w:rsidR="005B0591" w:rsidRPr="001773ED" w:rsidRDefault="005B0591" w:rsidP="005B0591">
            <w:pPr>
              <w:spacing w:line="360" w:lineRule="auto"/>
              <w:jc w:val="both"/>
            </w:pPr>
            <w:r w:rsidRPr="001773ED">
              <w:t>40</w:t>
            </w:r>
          </w:p>
        </w:tc>
        <w:tc>
          <w:tcPr>
            <w:tcW w:w="1320" w:type="dxa"/>
            <w:tcBorders>
              <w:top w:val="single" w:sz="8" w:space="0" w:color="000000"/>
              <w:left w:val="single" w:sz="8" w:space="0" w:color="000000"/>
              <w:bottom w:val="single" w:sz="8" w:space="0" w:color="000000"/>
              <w:right w:val="single" w:sz="8" w:space="0" w:color="000000"/>
            </w:tcBorders>
            <w:vAlign w:val="bottom"/>
          </w:tcPr>
          <w:p w14:paraId="12468969" w14:textId="77777777" w:rsidR="005B0591" w:rsidRPr="001773ED" w:rsidRDefault="005B0591" w:rsidP="005B0591">
            <w:pPr>
              <w:spacing w:line="360" w:lineRule="auto"/>
              <w:jc w:val="both"/>
            </w:pPr>
            <w:r w:rsidRPr="001773ED">
              <w:t>20</w:t>
            </w:r>
          </w:p>
        </w:tc>
      </w:tr>
    </w:tbl>
    <w:p w14:paraId="4FDB708C" w14:textId="77777777" w:rsidR="005B0591" w:rsidRPr="001773ED" w:rsidRDefault="005B0591" w:rsidP="005B0591">
      <w:pPr>
        <w:spacing w:line="360" w:lineRule="auto"/>
        <w:jc w:val="both"/>
      </w:pPr>
      <w:r w:rsidRPr="001773ED">
        <w:t> </w:t>
      </w:r>
    </w:p>
    <w:p w14:paraId="307980BA" w14:textId="77777777" w:rsidR="005B0591" w:rsidRPr="001773ED" w:rsidRDefault="005B0591" w:rsidP="005B0591">
      <w:pPr>
        <w:spacing w:line="360" w:lineRule="auto"/>
        <w:jc w:val="both"/>
      </w:pPr>
      <w:r w:rsidRPr="001773ED">
        <w:t>The portfolio will be considered as a complete replica if the client has Long 50 units of Index Q Futures and Short positions in Stock A/Stock Futures A to extent of 30 units and short positions in Stock B/Stock Futures B to the extent of 20 units.</w:t>
      </w:r>
    </w:p>
    <w:p w14:paraId="404C3F8E" w14:textId="77777777" w:rsidR="005B0591" w:rsidRPr="001773ED" w:rsidRDefault="005B0591" w:rsidP="005B0591">
      <w:pPr>
        <w:spacing w:line="360" w:lineRule="auto"/>
        <w:jc w:val="both"/>
      </w:pPr>
      <w:r w:rsidRPr="001773ED">
        <w:t>Assuming a client has the following positions in his portfolio.  A (+) sign indicates a long position and (-) indicates a short position.</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1260"/>
      </w:tblGrid>
      <w:tr w:rsidR="005B0591" w:rsidRPr="001773ED" w14:paraId="22CD68AE"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82EF836"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CF51059" w14:textId="77777777" w:rsidR="005B0591" w:rsidRPr="001773ED" w:rsidRDefault="005B0591" w:rsidP="005B0591">
            <w:pPr>
              <w:spacing w:line="360" w:lineRule="auto"/>
              <w:jc w:val="center"/>
            </w:pPr>
            <w:r w:rsidRPr="001773ED">
              <w:t>Expiry / Month</w:t>
            </w:r>
          </w:p>
        </w:tc>
        <w:tc>
          <w:tcPr>
            <w:tcW w:w="1260" w:type="dxa"/>
            <w:tcBorders>
              <w:top w:val="single" w:sz="8" w:space="0" w:color="000000"/>
              <w:left w:val="single" w:sz="8" w:space="0" w:color="000000"/>
              <w:bottom w:val="single" w:sz="8" w:space="0" w:color="000000"/>
              <w:right w:val="single" w:sz="8" w:space="0" w:color="000000"/>
            </w:tcBorders>
            <w:vAlign w:val="center"/>
          </w:tcPr>
          <w:p w14:paraId="70811346" w14:textId="77777777" w:rsidR="005B0591" w:rsidRPr="001773ED" w:rsidRDefault="005B0591" w:rsidP="005B0591">
            <w:pPr>
              <w:spacing w:line="360" w:lineRule="auto"/>
              <w:jc w:val="center"/>
            </w:pPr>
            <w:r w:rsidRPr="001773ED">
              <w:t>Open Position</w:t>
            </w:r>
          </w:p>
        </w:tc>
      </w:tr>
      <w:tr w:rsidR="005B0591" w:rsidRPr="001773ED" w14:paraId="2BFA6316"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3D35A59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4E1F6009"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4B4179B" w14:textId="77777777" w:rsidR="005B0591" w:rsidRPr="001773ED" w:rsidRDefault="005B0591" w:rsidP="005B0591">
            <w:pPr>
              <w:spacing w:line="360" w:lineRule="auto"/>
              <w:jc w:val="center"/>
            </w:pPr>
            <w:r w:rsidRPr="001773ED">
              <w:t>+50</w:t>
            </w:r>
          </w:p>
        </w:tc>
      </w:tr>
      <w:tr w:rsidR="005B0591" w:rsidRPr="001773ED" w14:paraId="2719E451"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3FB80B4C"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2964751"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A3AA6B3" w14:textId="77777777" w:rsidR="005B0591" w:rsidRPr="001773ED" w:rsidRDefault="005B0591" w:rsidP="005B0591">
            <w:pPr>
              <w:spacing w:line="360" w:lineRule="auto"/>
              <w:jc w:val="center"/>
            </w:pPr>
            <w:r w:rsidRPr="001773ED">
              <w:t>-75</w:t>
            </w:r>
          </w:p>
        </w:tc>
      </w:tr>
      <w:tr w:rsidR="005B0591" w:rsidRPr="001773ED" w14:paraId="501C35DF"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2758AF40"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1047EA18"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31EC44E8" w14:textId="77777777" w:rsidR="005B0591" w:rsidRPr="001773ED" w:rsidRDefault="005B0591" w:rsidP="005B0591">
            <w:pPr>
              <w:spacing w:line="360" w:lineRule="auto"/>
              <w:jc w:val="center"/>
            </w:pPr>
            <w:r w:rsidRPr="001773ED">
              <w:t>-20</w:t>
            </w:r>
          </w:p>
        </w:tc>
      </w:tr>
      <w:tr w:rsidR="005B0591" w:rsidRPr="001773ED" w14:paraId="6500A8E5"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654B91B0"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F20F970"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4F0DF1C3" w14:textId="77777777" w:rsidR="005B0591" w:rsidRPr="001773ED" w:rsidRDefault="005B0591" w:rsidP="005B0591">
            <w:pPr>
              <w:spacing w:line="360" w:lineRule="auto"/>
              <w:jc w:val="center"/>
            </w:pPr>
            <w:r w:rsidRPr="001773ED">
              <w:t>+70</w:t>
            </w:r>
          </w:p>
        </w:tc>
      </w:tr>
      <w:tr w:rsidR="005B0591" w:rsidRPr="001773ED" w14:paraId="221D2824"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655C37F9"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DDC430C"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604D2F1" w14:textId="77777777" w:rsidR="005B0591" w:rsidRPr="001773ED" w:rsidRDefault="005B0591" w:rsidP="005B0591">
            <w:pPr>
              <w:spacing w:line="360" w:lineRule="auto"/>
              <w:jc w:val="center"/>
            </w:pPr>
            <w:r w:rsidRPr="001773ED">
              <w:t>-60</w:t>
            </w:r>
          </w:p>
        </w:tc>
      </w:tr>
      <w:tr w:rsidR="005B0591" w:rsidRPr="001773ED" w14:paraId="444A69FD"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5399B695"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4AFE533C"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19CC0E39" w14:textId="77777777" w:rsidR="005B0591" w:rsidRPr="001773ED" w:rsidRDefault="005B0591" w:rsidP="005B0591">
            <w:pPr>
              <w:spacing w:line="360" w:lineRule="auto"/>
              <w:jc w:val="center"/>
            </w:pPr>
            <w:r w:rsidRPr="001773ED">
              <w:t>+10</w:t>
            </w:r>
          </w:p>
        </w:tc>
      </w:tr>
      <w:tr w:rsidR="005B0591" w:rsidRPr="001773ED" w14:paraId="5716C27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5D0DB1C"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872B6F5"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13E1C387" w14:textId="77777777" w:rsidR="005B0591" w:rsidRPr="001773ED" w:rsidRDefault="005B0591" w:rsidP="005B0591">
            <w:pPr>
              <w:spacing w:line="360" w:lineRule="auto"/>
              <w:jc w:val="center"/>
            </w:pPr>
            <w:r w:rsidRPr="001773ED">
              <w:t>-50</w:t>
            </w:r>
          </w:p>
        </w:tc>
      </w:tr>
      <w:tr w:rsidR="005B0591" w:rsidRPr="001773ED" w14:paraId="3EC1952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F2E764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547CDDC8"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555526E2" w14:textId="77777777" w:rsidR="005B0591" w:rsidRPr="001773ED" w:rsidRDefault="005B0591" w:rsidP="005B0591">
            <w:pPr>
              <w:spacing w:line="360" w:lineRule="auto"/>
              <w:jc w:val="center"/>
            </w:pPr>
            <w:r w:rsidRPr="001773ED">
              <w:t>+30</w:t>
            </w:r>
          </w:p>
        </w:tc>
      </w:tr>
    </w:tbl>
    <w:p w14:paraId="2383C5F9" w14:textId="77777777" w:rsidR="005B0591" w:rsidRPr="001773ED" w:rsidRDefault="005B0591" w:rsidP="005B0591">
      <w:pPr>
        <w:spacing w:line="360" w:lineRule="auto"/>
        <w:jc w:val="both"/>
      </w:pPr>
      <w:r w:rsidRPr="001773ED">
        <w:t> </w:t>
      </w:r>
    </w:p>
    <w:p w14:paraId="114E9BE7" w14:textId="77777777" w:rsidR="005B0591" w:rsidRPr="001773ED" w:rsidRDefault="005B0591" w:rsidP="005B0591">
      <w:pPr>
        <w:spacing w:line="360" w:lineRule="auto"/>
        <w:jc w:val="both"/>
      </w:pPr>
      <w:r w:rsidRPr="001773ED">
        <w:br w:type="page"/>
      </w:r>
      <w:r w:rsidRPr="001773ED">
        <w:lastRenderedPageBreak/>
        <w:t> </w:t>
      </w:r>
    </w:p>
    <w:p w14:paraId="0FBFBA79" w14:textId="77777777" w:rsidR="005B0591" w:rsidRPr="001773ED" w:rsidRDefault="005B0591" w:rsidP="005B0591">
      <w:pPr>
        <w:spacing w:line="360" w:lineRule="auto"/>
        <w:jc w:val="both"/>
      </w:pPr>
      <w:r w:rsidRPr="001773ED">
        <w:t>The cross margin benefit shall be provided as under:</w:t>
      </w:r>
    </w:p>
    <w:p w14:paraId="4961675C" w14:textId="77777777" w:rsidR="005B0591" w:rsidRPr="001773ED" w:rsidRDefault="005B0591" w:rsidP="005B0591">
      <w:pPr>
        <w:spacing w:line="360" w:lineRule="auto"/>
        <w:jc w:val="both"/>
      </w:pPr>
      <w:r w:rsidRPr="001773ED">
        <w:t>Index Futures to Constituent Stocks/Stock Futures positions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403691F3"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C6FF20"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5364C23"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4F13A891" w14:textId="77777777" w:rsidR="005B0591" w:rsidRPr="001773ED" w:rsidRDefault="005B0591" w:rsidP="005B0591">
            <w:pPr>
              <w:spacing w:line="360" w:lineRule="auto"/>
              <w:jc w:val="center"/>
            </w:pPr>
            <w:r w:rsidRPr="001773ED">
              <w:t xml:space="preserve">Benefit </w:t>
            </w:r>
            <w:proofErr w:type="spellStart"/>
            <w:r w:rsidRPr="001773ED">
              <w:t>qty</w:t>
            </w:r>
            <w:proofErr w:type="spellEnd"/>
          </w:p>
        </w:tc>
      </w:tr>
      <w:tr w:rsidR="005B0591" w:rsidRPr="001773ED" w14:paraId="11CC937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0889F7D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FF691EF"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21493D97" w14:textId="77777777" w:rsidR="005B0591" w:rsidRPr="001773ED" w:rsidRDefault="005B0591" w:rsidP="005B0591">
            <w:pPr>
              <w:spacing w:line="360" w:lineRule="auto"/>
              <w:jc w:val="center"/>
            </w:pPr>
            <w:r w:rsidRPr="001773ED">
              <w:t>50</w:t>
            </w:r>
          </w:p>
        </w:tc>
      </w:tr>
      <w:tr w:rsidR="005B0591" w:rsidRPr="001773ED" w14:paraId="5F2C01F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040F166"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0679BB5D"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07158215" w14:textId="77777777" w:rsidR="005B0591" w:rsidRPr="001773ED" w:rsidRDefault="005B0591" w:rsidP="005B0591">
            <w:pPr>
              <w:spacing w:line="360" w:lineRule="auto"/>
              <w:jc w:val="center"/>
            </w:pPr>
            <w:r w:rsidRPr="001773ED">
              <w:t>-20</w:t>
            </w:r>
          </w:p>
        </w:tc>
      </w:tr>
      <w:tr w:rsidR="005B0591" w:rsidRPr="001773ED" w14:paraId="19FF1D3E"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653821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3CB2C31D"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30F3F4B2" w14:textId="77777777" w:rsidR="005B0591" w:rsidRPr="001773ED" w:rsidRDefault="005B0591" w:rsidP="005B0591">
            <w:pPr>
              <w:spacing w:line="360" w:lineRule="auto"/>
              <w:jc w:val="center"/>
            </w:pPr>
            <w:r w:rsidRPr="001773ED">
              <w:t>-10</w:t>
            </w:r>
          </w:p>
        </w:tc>
      </w:tr>
      <w:tr w:rsidR="005B0591" w:rsidRPr="001773ED" w14:paraId="172B00B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B119F6C"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E1DF284"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DED643A" w14:textId="77777777" w:rsidR="005B0591" w:rsidRPr="001773ED" w:rsidRDefault="005B0591" w:rsidP="005B0591">
            <w:pPr>
              <w:spacing w:line="360" w:lineRule="auto"/>
              <w:jc w:val="center"/>
            </w:pPr>
            <w:r w:rsidRPr="001773ED">
              <w:t>-20</w:t>
            </w:r>
          </w:p>
        </w:tc>
      </w:tr>
      <w:tr w:rsidR="005B0591" w:rsidRPr="001773ED" w14:paraId="279815B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7C6C823" w14:textId="77777777" w:rsidR="005B0591" w:rsidRPr="001773ED" w:rsidRDefault="005B0591" w:rsidP="005B0591">
            <w:pPr>
              <w:spacing w:line="360" w:lineRule="auto"/>
              <w:jc w:val="both"/>
            </w:pPr>
            <w:r w:rsidRPr="001773ED">
              <w:t> </w:t>
            </w:r>
          </w:p>
        </w:tc>
        <w:tc>
          <w:tcPr>
            <w:tcW w:w="1144" w:type="dxa"/>
            <w:tcBorders>
              <w:top w:val="single" w:sz="8" w:space="0" w:color="000000"/>
              <w:left w:val="single" w:sz="8" w:space="0" w:color="000000"/>
              <w:bottom w:val="single" w:sz="8" w:space="0" w:color="000000"/>
              <w:right w:val="single" w:sz="8" w:space="0" w:color="000000"/>
            </w:tcBorders>
            <w:vAlign w:val="center"/>
          </w:tcPr>
          <w:p w14:paraId="4FF8E33F"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A32BD62" w14:textId="77777777" w:rsidR="005B0591" w:rsidRPr="001773ED" w:rsidRDefault="005B0591" w:rsidP="005B0591">
            <w:pPr>
              <w:spacing w:line="360" w:lineRule="auto"/>
              <w:jc w:val="center"/>
            </w:pPr>
            <w:r w:rsidRPr="001773ED">
              <w:t> </w:t>
            </w:r>
          </w:p>
        </w:tc>
      </w:tr>
      <w:tr w:rsidR="005B0591" w:rsidRPr="001773ED" w14:paraId="63DEBDA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086FC42"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5882879"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3858225" w14:textId="77777777" w:rsidR="005B0591" w:rsidRPr="001773ED" w:rsidRDefault="005B0591" w:rsidP="005B0591">
            <w:pPr>
              <w:spacing w:line="360" w:lineRule="auto"/>
              <w:jc w:val="center"/>
            </w:pPr>
            <w:r w:rsidRPr="001773ED">
              <w:t>-50</w:t>
            </w:r>
          </w:p>
        </w:tc>
      </w:tr>
      <w:tr w:rsidR="005B0591" w:rsidRPr="001773ED" w14:paraId="04A4C8AB"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31D8A73"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4F554A20"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16097A48" w14:textId="77777777" w:rsidR="005B0591" w:rsidRPr="001773ED" w:rsidRDefault="005B0591" w:rsidP="005B0591">
            <w:pPr>
              <w:spacing w:line="360" w:lineRule="auto"/>
              <w:jc w:val="center"/>
            </w:pPr>
            <w:r w:rsidRPr="001773ED">
              <w:t>30</w:t>
            </w:r>
          </w:p>
        </w:tc>
      </w:tr>
      <w:tr w:rsidR="005B0591" w:rsidRPr="001773ED" w14:paraId="473DC2A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0B2F78D"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2CCFB53D"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3768B6E8" w14:textId="77777777" w:rsidR="005B0591" w:rsidRPr="001773ED" w:rsidRDefault="005B0591" w:rsidP="005B0591">
            <w:pPr>
              <w:spacing w:line="360" w:lineRule="auto"/>
              <w:jc w:val="center"/>
            </w:pPr>
            <w:r w:rsidRPr="001773ED">
              <w:t>10</w:t>
            </w:r>
          </w:p>
        </w:tc>
      </w:tr>
      <w:tr w:rsidR="005B0591" w:rsidRPr="001773ED" w14:paraId="5C748E1C"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2760D7AF"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493F20B3"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5D661D9" w14:textId="77777777" w:rsidR="005B0591" w:rsidRPr="001773ED" w:rsidRDefault="005B0591" w:rsidP="005B0591">
            <w:pPr>
              <w:spacing w:line="360" w:lineRule="auto"/>
              <w:jc w:val="center"/>
            </w:pPr>
            <w:r w:rsidRPr="001773ED">
              <w:t>10</w:t>
            </w:r>
          </w:p>
        </w:tc>
      </w:tr>
    </w:tbl>
    <w:p w14:paraId="7E7C9E90" w14:textId="77777777" w:rsidR="005B0591" w:rsidRPr="001773ED" w:rsidRDefault="005B0591" w:rsidP="005B0591">
      <w:pPr>
        <w:spacing w:line="360" w:lineRule="auto"/>
        <w:jc w:val="both"/>
      </w:pPr>
      <w:r w:rsidRPr="001773ED">
        <w:t> </w:t>
      </w:r>
    </w:p>
    <w:p w14:paraId="0DDBE4B7" w14:textId="77777777" w:rsidR="005B0591" w:rsidRPr="001773ED" w:rsidRDefault="005B0591" w:rsidP="005B0591">
      <w:pPr>
        <w:spacing w:line="360" w:lineRule="auto"/>
        <w:jc w:val="both"/>
      </w:pPr>
      <w:r w:rsidRPr="001773ED">
        <w:t>Stock Futures to Stocks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5C622016"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E1F142"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1F15455"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623D152C" w14:textId="77777777" w:rsidR="005B0591" w:rsidRPr="001773ED" w:rsidRDefault="005B0591" w:rsidP="005B0591">
            <w:pPr>
              <w:spacing w:line="360" w:lineRule="auto"/>
              <w:jc w:val="center"/>
            </w:pPr>
            <w:r w:rsidRPr="001773ED">
              <w:t xml:space="preserve">Benefit </w:t>
            </w:r>
            <w:proofErr w:type="spellStart"/>
            <w:r w:rsidRPr="001773ED">
              <w:t>qty</w:t>
            </w:r>
            <w:proofErr w:type="spellEnd"/>
          </w:p>
        </w:tc>
      </w:tr>
      <w:tr w:rsidR="005B0591" w:rsidRPr="001773ED" w14:paraId="230D7A46"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B75C36F"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2FD75231"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278E59C" w14:textId="77777777" w:rsidR="005B0591" w:rsidRPr="001773ED" w:rsidRDefault="005B0591" w:rsidP="005B0591">
            <w:pPr>
              <w:spacing w:line="360" w:lineRule="auto"/>
              <w:jc w:val="center"/>
            </w:pPr>
            <w:r w:rsidRPr="001773ED">
              <w:t>40</w:t>
            </w:r>
          </w:p>
        </w:tc>
      </w:tr>
      <w:tr w:rsidR="005B0591" w:rsidRPr="001773ED" w14:paraId="3830855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571898C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5AA2A30"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4C21651A" w14:textId="77777777" w:rsidR="005B0591" w:rsidRPr="001773ED" w:rsidRDefault="005B0591" w:rsidP="005B0591">
            <w:pPr>
              <w:spacing w:line="360" w:lineRule="auto"/>
              <w:jc w:val="center"/>
            </w:pPr>
            <w:r w:rsidRPr="001773ED">
              <w:t>-40</w:t>
            </w:r>
          </w:p>
        </w:tc>
      </w:tr>
      <w:tr w:rsidR="005B0591" w:rsidRPr="001773ED" w14:paraId="4939C00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782DDA"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7583D677"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5DC77E00" w14:textId="77777777" w:rsidR="005B0591" w:rsidRPr="001773ED" w:rsidRDefault="005B0591" w:rsidP="005B0591">
            <w:pPr>
              <w:spacing w:line="360" w:lineRule="auto"/>
              <w:jc w:val="center"/>
            </w:pPr>
            <w:r w:rsidRPr="001773ED">
              <w:t>-20</w:t>
            </w:r>
          </w:p>
        </w:tc>
      </w:tr>
      <w:tr w:rsidR="005B0591" w:rsidRPr="001773ED" w14:paraId="48390EE5"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89D52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0DC3A4AC"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259109FE" w14:textId="77777777" w:rsidR="005B0591" w:rsidRPr="001773ED" w:rsidRDefault="005B0591" w:rsidP="005B0591">
            <w:pPr>
              <w:spacing w:line="360" w:lineRule="auto"/>
              <w:jc w:val="center"/>
            </w:pPr>
            <w:r w:rsidRPr="001773ED">
              <w:t>20</w:t>
            </w:r>
          </w:p>
        </w:tc>
      </w:tr>
    </w:tbl>
    <w:p w14:paraId="4FFD34D1" w14:textId="77777777" w:rsidR="00E30036" w:rsidRPr="001773ED" w:rsidRDefault="00E30036" w:rsidP="00E30036">
      <w:pPr>
        <w:rPr>
          <w:lang w:val="en-IN"/>
        </w:rPr>
      </w:pPr>
    </w:p>
    <w:p w14:paraId="3FE016A9" w14:textId="77777777" w:rsidR="005B0591" w:rsidRPr="001773ED" w:rsidRDefault="00E30036" w:rsidP="00E239D0">
      <w:pPr>
        <w:pStyle w:val="Heading1"/>
      </w:pPr>
      <w:r w:rsidRPr="001773ED">
        <w:br w:type="page"/>
      </w:r>
      <w:r w:rsidR="005B0591" w:rsidRPr="001773ED">
        <w:lastRenderedPageBreak/>
        <w:t> </w:t>
      </w:r>
      <w:bookmarkStart w:id="699" w:name="_Toc55566561"/>
      <w:r w:rsidR="005B0591" w:rsidRPr="001773ED">
        <w:t>Format of files to be uploaded by the clearing member giving client wise details</w:t>
      </w:r>
      <w:bookmarkEnd w:id="699"/>
      <w:r w:rsidR="005B0591" w:rsidRPr="001773ED">
        <w:t xml:space="preserve"> </w:t>
      </w:r>
    </w:p>
    <w:p w14:paraId="12D217FB" w14:textId="77777777" w:rsidR="005B0591" w:rsidRPr="001773ED" w:rsidRDefault="005B0591" w:rsidP="005B0591">
      <w:pPr>
        <w:spacing w:line="360" w:lineRule="atLeast"/>
        <w:jc w:val="both"/>
      </w:pPr>
      <w:r w:rsidRPr="001773ED">
        <w:t> </w:t>
      </w:r>
    </w:p>
    <w:p w14:paraId="20EEAFB5" w14:textId="77777777" w:rsidR="005B0591" w:rsidRPr="001773ED" w:rsidRDefault="005B0591" w:rsidP="005B0591">
      <w:pPr>
        <w:jc w:val="both"/>
      </w:pPr>
      <w:r w:rsidRPr="001773ED">
        <w:t>The file shall be in CSV format.</w:t>
      </w:r>
    </w:p>
    <w:p w14:paraId="7FD77D14" w14:textId="77777777" w:rsidR="005B0591" w:rsidRPr="001773ED" w:rsidRDefault="005B0591" w:rsidP="005B0591">
      <w:pPr>
        <w:jc w:val="both"/>
      </w:pPr>
      <w:r w:rsidRPr="001773ED">
        <w:t xml:space="preserve">Naming convention: </w:t>
      </w:r>
      <w:proofErr w:type="spellStart"/>
      <w:r w:rsidRPr="001773ED">
        <w:t>CMPYYYYMMDD.Tnn</w:t>
      </w:r>
      <w:proofErr w:type="spellEnd"/>
    </w:p>
    <w:p w14:paraId="08E66FAA" w14:textId="77777777" w:rsidR="005B0591" w:rsidRPr="001773ED" w:rsidRDefault="005B0591" w:rsidP="005B0591">
      <w:pPr>
        <w:jc w:val="both"/>
      </w:pPr>
      <w:proofErr w:type="gramStart"/>
      <w:r w:rsidRPr="001773ED">
        <w:t>where</w:t>
      </w:r>
      <w:proofErr w:type="gramEnd"/>
      <w:r w:rsidRPr="001773ED">
        <w:t>:</w:t>
      </w:r>
    </w:p>
    <w:p w14:paraId="0B5688EE" w14:textId="77777777" w:rsidR="005B0591" w:rsidRPr="001773ED" w:rsidRDefault="005B0591" w:rsidP="005B0591">
      <w:pPr>
        <w:jc w:val="both"/>
      </w:pPr>
      <w:r w:rsidRPr="001773ED">
        <w:t>&lt;YYYYMMDD&gt; is the current date</w:t>
      </w:r>
    </w:p>
    <w:p w14:paraId="11CFC078" w14:textId="77777777" w:rsidR="005B0591" w:rsidRPr="001773ED" w:rsidRDefault="005B0591" w:rsidP="005B0591">
      <w:pPr>
        <w:jc w:val="both"/>
      </w:pPr>
      <w:proofErr w:type="gramStart"/>
      <w:r w:rsidRPr="001773ED">
        <w:t>and</w:t>
      </w:r>
      <w:proofErr w:type="gramEnd"/>
      <w:r w:rsidRPr="001773ED">
        <w:t xml:space="preserve"> ‘</w:t>
      </w:r>
      <w:proofErr w:type="spellStart"/>
      <w:r w:rsidRPr="001773ED">
        <w:t>nn</w:t>
      </w:r>
      <w:proofErr w:type="spellEnd"/>
      <w:r w:rsidRPr="001773ED">
        <w:t xml:space="preserve">’ is the batch number of the file      </w:t>
      </w:r>
    </w:p>
    <w:p w14:paraId="6A17834C" w14:textId="77777777" w:rsidR="005B0591" w:rsidRPr="001773ED" w:rsidRDefault="005B0591" w:rsidP="005B0591">
      <w:pPr>
        <w:jc w:val="both"/>
      </w:pPr>
      <w:r w:rsidRPr="001773ED">
        <w:t> </w:t>
      </w:r>
    </w:p>
    <w:p w14:paraId="2314F44C" w14:textId="77777777" w:rsidR="005B0591" w:rsidRPr="001773ED" w:rsidRDefault="005B0591" w:rsidP="005F3DA0">
      <w:r w:rsidRPr="001773ED">
        <w:t xml:space="preserve">The files are required to be uploaded in the following path on the </w:t>
      </w:r>
      <w:r w:rsidR="005F3DA0">
        <w:rPr>
          <w:spacing w:val="-3"/>
        </w:rPr>
        <w:t>N</w:t>
      </w:r>
      <w:r w:rsidR="005F3DA0" w:rsidRPr="00C01B09">
        <w:rPr>
          <w:spacing w:val="-3"/>
          <w:sz w:val="16"/>
        </w:rPr>
        <w:t>SCCL</w:t>
      </w:r>
      <w:r w:rsidR="005F3DA0" w:rsidRPr="008D507F">
        <w:t xml:space="preserve"> </w:t>
      </w:r>
      <w:r w:rsidR="005F3DA0">
        <w:t xml:space="preserve">–MASS - </w:t>
      </w:r>
      <w:r w:rsidRPr="001773ED">
        <w:t>Cross Margin&gt; File upload</w:t>
      </w:r>
    </w:p>
    <w:p w14:paraId="75ECBA7C" w14:textId="77777777" w:rsidR="005B0591" w:rsidRPr="001773ED" w:rsidRDefault="005B0591" w:rsidP="005B0591">
      <w:pPr>
        <w:jc w:val="both"/>
      </w:pPr>
      <w:r w:rsidRPr="001773ED">
        <w:rPr>
          <w:b/>
          <w:bCs/>
        </w:rPr>
        <w:t>Control record:</w:t>
      </w:r>
    </w:p>
    <w:tbl>
      <w:tblPr>
        <w:tblW w:w="7920" w:type="dxa"/>
        <w:tblInd w:w="760" w:type="dxa"/>
        <w:tblCellMar>
          <w:left w:w="0" w:type="dxa"/>
          <w:right w:w="0" w:type="dxa"/>
        </w:tblCellMar>
        <w:tblLook w:val="0000" w:firstRow="0" w:lastRow="0" w:firstColumn="0" w:lastColumn="0" w:noHBand="0" w:noVBand="0"/>
      </w:tblPr>
      <w:tblGrid>
        <w:gridCol w:w="1400"/>
        <w:gridCol w:w="1587"/>
        <w:gridCol w:w="1598"/>
        <w:gridCol w:w="3335"/>
      </w:tblGrid>
      <w:tr w:rsidR="005B0591" w:rsidRPr="001773ED" w14:paraId="6543D986"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5BB0DB4"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409602C"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36BB5126"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B24FE7D" w14:textId="77777777" w:rsidR="005B0591" w:rsidRPr="001773ED" w:rsidRDefault="005B0591" w:rsidP="005B0591">
            <w:pPr>
              <w:jc w:val="both"/>
            </w:pPr>
            <w:r w:rsidRPr="001773ED">
              <w:rPr>
                <w:b/>
                <w:bCs/>
              </w:rPr>
              <w:t>Description</w:t>
            </w:r>
          </w:p>
        </w:tc>
      </w:tr>
      <w:tr w:rsidR="005B0591" w:rsidRPr="001773ED" w14:paraId="130DC03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76FCDAE5"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D666EA3"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DAF4F56" w14:textId="77777777" w:rsidR="005B0591" w:rsidRPr="001773ED" w:rsidRDefault="005B0591" w:rsidP="005B0591">
            <w:pPr>
              <w:jc w:val="both"/>
            </w:pPr>
            <w:r w:rsidRPr="001773ED">
              <w:t>CHAR(2)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9837435" w14:textId="77777777" w:rsidR="005B0591" w:rsidRPr="001773ED" w:rsidRDefault="005B0591" w:rsidP="005B0591">
            <w:pPr>
              <w:jc w:val="both"/>
            </w:pPr>
            <w:r w:rsidRPr="001773ED">
              <w:t>Value = 01</w:t>
            </w:r>
          </w:p>
        </w:tc>
      </w:tr>
      <w:tr w:rsidR="005B0591" w:rsidRPr="001773ED" w14:paraId="4D1852CA"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192CE5A"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8030F2A" w14:textId="77777777" w:rsidR="005B0591" w:rsidRPr="001773ED" w:rsidRDefault="005B0591" w:rsidP="005B0591">
            <w:pPr>
              <w:jc w:val="both"/>
            </w:pPr>
            <w:r w:rsidRPr="001773ED">
              <w:t>File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8698823" w14:textId="77777777" w:rsidR="005B0591" w:rsidRPr="001773ED" w:rsidRDefault="005B0591" w:rsidP="005B0591">
            <w:pPr>
              <w:jc w:val="both"/>
            </w:pPr>
            <w:r w:rsidRPr="001773ED">
              <w:t>CHAR(3)</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398844D" w14:textId="77777777" w:rsidR="005B0591" w:rsidRPr="001773ED" w:rsidRDefault="005B0591" w:rsidP="005B0591">
            <w:pPr>
              <w:jc w:val="both"/>
            </w:pPr>
            <w:r w:rsidRPr="001773ED">
              <w:t>Value = CMP</w:t>
            </w:r>
          </w:p>
        </w:tc>
      </w:tr>
      <w:tr w:rsidR="005B0591" w:rsidRPr="001773ED" w14:paraId="29FE7DD6"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92D00E6" w14:textId="77777777" w:rsidR="005B0591" w:rsidRPr="001773ED" w:rsidRDefault="005B0591" w:rsidP="005B0591">
            <w:pPr>
              <w:jc w:val="both"/>
            </w:pPr>
            <w:r w:rsidRPr="001773ED">
              <w:t>3.                   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0E885884" w14:textId="77777777" w:rsidR="005B0591" w:rsidRPr="001773ED" w:rsidRDefault="005B0591" w:rsidP="005B0591">
            <w:pPr>
              <w:jc w:val="both"/>
            </w:pPr>
            <w:r w:rsidRPr="001773ED">
              <w:t>Member 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FB87514" w14:textId="77777777" w:rsidR="005B0591" w:rsidRPr="001773ED" w:rsidRDefault="005B0591" w:rsidP="005B0591">
            <w:pPr>
              <w:jc w:val="both"/>
            </w:pPr>
            <w:r w:rsidRPr="001773ED">
              <w:t>CHAR(5)</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27051CB" w14:textId="77777777" w:rsidR="005B0591" w:rsidRPr="001773ED" w:rsidRDefault="005B0591" w:rsidP="005B0591">
            <w:pPr>
              <w:jc w:val="both"/>
            </w:pPr>
            <w:r w:rsidRPr="001773ED">
              <w:t>Primary Member code of the clearing member</w:t>
            </w:r>
          </w:p>
        </w:tc>
      </w:tr>
      <w:tr w:rsidR="005B0591" w:rsidRPr="001773ED" w14:paraId="008C327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232E5137" w14:textId="77777777" w:rsidR="005B0591" w:rsidRPr="001773ED" w:rsidRDefault="005B0591" w:rsidP="005B0591">
            <w:pPr>
              <w:jc w:val="both"/>
            </w:pPr>
            <w:r w:rsidRPr="001773ED">
              <w:t>4.                   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2EE66A0" w14:textId="77777777" w:rsidR="005B0591" w:rsidRPr="001773ED" w:rsidRDefault="005B0591" w:rsidP="005B0591">
            <w:pPr>
              <w:jc w:val="both"/>
            </w:pPr>
            <w:r w:rsidRPr="001773ED">
              <w:t xml:space="preserve">Batch Date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EE3D214" w14:textId="77777777" w:rsidR="005B0591" w:rsidRPr="001773ED" w:rsidRDefault="005B0591" w:rsidP="005B0591">
            <w:pPr>
              <w:jc w:val="both"/>
            </w:pPr>
            <w:r w:rsidRPr="001773ED">
              <w:t>CHAR(8)</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14FF2DD3" w14:textId="77777777" w:rsidR="005B0591" w:rsidRPr="001773ED" w:rsidRDefault="005B0591" w:rsidP="005B0591">
            <w:pPr>
              <w:jc w:val="both"/>
            </w:pPr>
            <w:r w:rsidRPr="001773ED">
              <w:t>Format : YYYYMMDD</w:t>
            </w:r>
          </w:p>
          <w:p w14:paraId="1C8DA1FD" w14:textId="77777777" w:rsidR="005B0591" w:rsidRPr="001773ED" w:rsidRDefault="005B0591" w:rsidP="005B0591">
            <w:pPr>
              <w:jc w:val="both"/>
            </w:pPr>
            <w:r w:rsidRPr="001773ED">
              <w:t>Should be same as that in the file name</w:t>
            </w:r>
          </w:p>
        </w:tc>
      </w:tr>
      <w:tr w:rsidR="005B0591" w:rsidRPr="001773ED" w14:paraId="3C2D79CE"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D77D020" w14:textId="77777777" w:rsidR="005B0591" w:rsidRPr="001773ED" w:rsidRDefault="005B0591" w:rsidP="005B0591">
            <w:pPr>
              <w:jc w:val="both"/>
            </w:pPr>
            <w:r w:rsidRPr="001773ED">
              <w:t>5.                   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8782283" w14:textId="77777777" w:rsidR="005B0591" w:rsidRPr="001773ED" w:rsidRDefault="005B0591" w:rsidP="005B0591">
            <w:pPr>
              <w:jc w:val="both"/>
            </w:pPr>
            <w:r w:rsidRPr="001773ED">
              <w:t>Number of records</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3D0B41F" w14:textId="77777777" w:rsidR="005B0591" w:rsidRPr="001773ED" w:rsidRDefault="005B0591" w:rsidP="005B0591">
            <w:pPr>
              <w:jc w:val="both"/>
            </w:pPr>
            <w:r w:rsidRPr="001773ED">
              <w:t>Number(7)</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89AF81F" w14:textId="77777777" w:rsidR="005B0591" w:rsidRPr="001773ED" w:rsidRDefault="005B0591" w:rsidP="005B0591">
            <w:pPr>
              <w:jc w:val="both"/>
            </w:pPr>
            <w:r w:rsidRPr="001773ED">
              <w:t>Total number of records in the file</w:t>
            </w:r>
          </w:p>
        </w:tc>
      </w:tr>
    </w:tbl>
    <w:p w14:paraId="37A6A4AF" w14:textId="77777777" w:rsidR="005B0591" w:rsidRPr="001773ED" w:rsidRDefault="005B0591" w:rsidP="005B0591">
      <w:pPr>
        <w:jc w:val="both"/>
      </w:pPr>
      <w:r w:rsidRPr="001773ED">
        <w:t> </w:t>
      </w:r>
    </w:p>
    <w:p w14:paraId="0F08A70B" w14:textId="77777777" w:rsidR="005B0591" w:rsidRPr="001773ED" w:rsidRDefault="005B0591" w:rsidP="005B0591">
      <w:pPr>
        <w:jc w:val="both"/>
      </w:pPr>
      <w:r w:rsidRPr="001773ED">
        <w:rPr>
          <w:b/>
          <w:bCs/>
        </w:rPr>
        <w:t>  Detail record:</w:t>
      </w:r>
    </w:p>
    <w:tbl>
      <w:tblPr>
        <w:tblW w:w="7920" w:type="dxa"/>
        <w:tblInd w:w="760" w:type="dxa"/>
        <w:tblCellMar>
          <w:left w:w="0" w:type="dxa"/>
          <w:right w:w="0" w:type="dxa"/>
        </w:tblCellMar>
        <w:tblLook w:val="0000" w:firstRow="0" w:lastRow="0" w:firstColumn="0" w:lastColumn="0" w:noHBand="0" w:noVBand="0"/>
      </w:tblPr>
      <w:tblGrid>
        <w:gridCol w:w="1401"/>
        <w:gridCol w:w="1581"/>
        <w:gridCol w:w="1598"/>
        <w:gridCol w:w="3340"/>
      </w:tblGrid>
      <w:tr w:rsidR="005B0591" w:rsidRPr="001773ED" w14:paraId="6D5D7B9A"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9FCFFD3"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9EF2FA5"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803BFA8"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2DC6D64" w14:textId="77777777" w:rsidR="005B0591" w:rsidRPr="001773ED" w:rsidRDefault="005B0591" w:rsidP="005B0591">
            <w:pPr>
              <w:jc w:val="both"/>
            </w:pPr>
            <w:r w:rsidRPr="001773ED">
              <w:rPr>
                <w:b/>
                <w:bCs/>
              </w:rPr>
              <w:t>Description</w:t>
            </w:r>
          </w:p>
        </w:tc>
      </w:tr>
      <w:tr w:rsidR="005B0591" w:rsidRPr="001773ED" w14:paraId="1A2B416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65BC0D3"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79013E7C"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FC70119" w14:textId="77777777" w:rsidR="005B0591" w:rsidRPr="001773ED" w:rsidRDefault="005B0591" w:rsidP="005B0591">
            <w:pPr>
              <w:jc w:val="both"/>
            </w:pPr>
            <w:r w:rsidRPr="001773ED">
              <w:t>CHAR(2)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50820535" w14:textId="77777777" w:rsidR="005B0591" w:rsidRPr="001773ED" w:rsidRDefault="005B0591" w:rsidP="005B0591">
            <w:pPr>
              <w:jc w:val="both"/>
            </w:pPr>
            <w:r w:rsidRPr="001773ED">
              <w:t>Value :</w:t>
            </w:r>
          </w:p>
          <w:p w14:paraId="270E9607" w14:textId="77777777" w:rsidR="005B0591" w:rsidRPr="001773ED" w:rsidRDefault="005B0591" w:rsidP="005B0591">
            <w:pPr>
              <w:jc w:val="both"/>
            </w:pPr>
            <w:r w:rsidRPr="001773ED">
              <w:t>10 for proprietary code</w:t>
            </w:r>
          </w:p>
          <w:p w14:paraId="759E40DD" w14:textId="77777777" w:rsidR="005B0591" w:rsidRPr="001773ED" w:rsidRDefault="005B0591" w:rsidP="005B0591">
            <w:pPr>
              <w:jc w:val="both"/>
            </w:pPr>
            <w:r w:rsidRPr="001773ED">
              <w:t>20 for retail client code</w:t>
            </w:r>
          </w:p>
          <w:p w14:paraId="532B5293" w14:textId="77777777" w:rsidR="005B0591" w:rsidRPr="001773ED" w:rsidRDefault="005B0591" w:rsidP="005B0591">
            <w:pPr>
              <w:jc w:val="both"/>
            </w:pPr>
            <w:r w:rsidRPr="001773ED">
              <w:t>30 for Custodial Participant code</w:t>
            </w:r>
          </w:p>
          <w:p w14:paraId="400BA7A5" w14:textId="77777777" w:rsidR="005B0591" w:rsidRPr="001773ED" w:rsidRDefault="005B0591" w:rsidP="005B0591">
            <w:pPr>
              <w:jc w:val="both"/>
            </w:pPr>
            <w:r w:rsidRPr="001773ED">
              <w:t> </w:t>
            </w:r>
          </w:p>
        </w:tc>
      </w:tr>
      <w:tr w:rsidR="005B0591" w:rsidRPr="001773ED" w14:paraId="5A27B0F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0878EBCE"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21FAFA15" w14:textId="77777777" w:rsidR="005B0591" w:rsidRPr="001773ED" w:rsidRDefault="005B0591" w:rsidP="005B0591">
            <w:pPr>
              <w:jc w:val="both"/>
            </w:pPr>
            <w:r w:rsidRPr="001773ED">
              <w:t>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458AC9B" w14:textId="77777777" w:rsidR="005B0591" w:rsidRPr="001773ED" w:rsidRDefault="005B0591" w:rsidP="005B0591">
            <w:pPr>
              <w:jc w:val="both"/>
            </w:pPr>
            <w:r w:rsidRPr="001773ED">
              <w:t>CHAR(12)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8E279E5" w14:textId="77777777" w:rsidR="005B0591" w:rsidRPr="001773ED" w:rsidRDefault="005B0591" w:rsidP="005B0591">
            <w:pPr>
              <w:jc w:val="both"/>
            </w:pPr>
            <w:r w:rsidRPr="001773ED">
              <w:t>Value :</w:t>
            </w:r>
          </w:p>
          <w:p w14:paraId="336B19E3" w14:textId="77777777" w:rsidR="005B0591" w:rsidRPr="001773ED" w:rsidRDefault="005B0591" w:rsidP="005B0591">
            <w:pPr>
              <w:jc w:val="both"/>
            </w:pPr>
            <w:r w:rsidRPr="001773ED">
              <w:t>For proprietary code it shall be PRO_TMCODE</w:t>
            </w:r>
          </w:p>
          <w:p w14:paraId="2ECCEF2F" w14:textId="77777777" w:rsidR="005B0591" w:rsidRPr="001773ED" w:rsidRDefault="005B0591" w:rsidP="005B0591">
            <w:pPr>
              <w:jc w:val="both"/>
            </w:pPr>
            <w:r w:rsidRPr="001773ED">
              <w:t>For retail client code it shall be client code allotted to the client and used during order execution</w:t>
            </w:r>
          </w:p>
          <w:p w14:paraId="0700B020" w14:textId="77777777" w:rsidR="005B0591" w:rsidRPr="001773ED" w:rsidRDefault="005B0591" w:rsidP="005B0591">
            <w:pPr>
              <w:jc w:val="both"/>
            </w:pPr>
            <w:r w:rsidRPr="001773ED">
              <w:t>For Custodial Participant code it shall be 12 digit alphanumeric code allotted by NSCCL for such custodial participant</w:t>
            </w:r>
          </w:p>
          <w:p w14:paraId="40716B21" w14:textId="77777777" w:rsidR="005B0591" w:rsidRPr="001773ED" w:rsidRDefault="005B0591" w:rsidP="005B0591">
            <w:pPr>
              <w:jc w:val="both"/>
            </w:pPr>
            <w:r w:rsidRPr="001773ED">
              <w:t> </w:t>
            </w:r>
          </w:p>
        </w:tc>
      </w:tr>
    </w:tbl>
    <w:p w14:paraId="3FBD0E15" w14:textId="77777777" w:rsidR="005B0591" w:rsidRPr="001773ED" w:rsidRDefault="005B0591" w:rsidP="005B0591">
      <w:pPr>
        <w:jc w:val="both"/>
      </w:pPr>
      <w:r w:rsidRPr="001773ED">
        <w:t> </w:t>
      </w:r>
    </w:p>
    <w:p w14:paraId="52D21C5C" w14:textId="77777777" w:rsidR="005B0591" w:rsidRPr="001773ED" w:rsidRDefault="005B0591" w:rsidP="005B0591">
      <w:pPr>
        <w:jc w:val="both"/>
      </w:pPr>
      <w:r w:rsidRPr="001773ED">
        <w:t> </w:t>
      </w:r>
      <w:r w:rsidRPr="001773ED">
        <w:rPr>
          <w:b/>
          <w:bCs/>
        </w:rPr>
        <w:t>Return files:</w:t>
      </w:r>
    </w:p>
    <w:p w14:paraId="6196E25E" w14:textId="77777777" w:rsidR="005B0591" w:rsidRPr="001773ED" w:rsidRDefault="005B0591" w:rsidP="005F3DA0">
      <w:r w:rsidRPr="001773ED">
        <w:lastRenderedPageBreak/>
        <w:t xml:space="preserve">The files uploaded by the member shall be processed and return files shall be downloaded in </w:t>
      </w:r>
      <w:r w:rsidR="005F3DA0">
        <w:rPr>
          <w:spacing w:val="-3"/>
        </w:rPr>
        <w:t>N</w:t>
      </w:r>
      <w:r w:rsidR="005F3DA0" w:rsidRPr="00C01B09">
        <w:rPr>
          <w:spacing w:val="-3"/>
          <w:sz w:val="16"/>
        </w:rPr>
        <w:t>SCCL</w:t>
      </w:r>
      <w:r w:rsidR="005F3DA0" w:rsidRPr="008D507F">
        <w:t xml:space="preserve"> </w:t>
      </w:r>
      <w:r w:rsidR="005F3DA0">
        <w:t>-MASS</w:t>
      </w:r>
      <w:r w:rsidRPr="001773ED">
        <w:t>. Members can check the return files at</w:t>
      </w:r>
    </w:p>
    <w:p w14:paraId="74770E08" w14:textId="77777777" w:rsidR="005B0591" w:rsidRPr="001773ED" w:rsidRDefault="005B0591" w:rsidP="005B0591">
      <w:pPr>
        <w:jc w:val="both"/>
      </w:pPr>
      <w:r w:rsidRPr="001773ED">
        <w:t>Home Page&gt; Cross Margin&gt; File download</w:t>
      </w:r>
    </w:p>
    <w:p w14:paraId="1662399A" w14:textId="77777777" w:rsidR="005B0591" w:rsidRPr="001773ED" w:rsidRDefault="005B0591" w:rsidP="005B0591">
      <w:pPr>
        <w:jc w:val="both"/>
      </w:pPr>
      <w:r w:rsidRPr="001773ED">
        <w:t> </w:t>
      </w:r>
    </w:p>
    <w:p w14:paraId="5148839D" w14:textId="77777777" w:rsidR="005B0591" w:rsidRPr="001773ED" w:rsidRDefault="005B0591" w:rsidP="005B0591">
      <w:pPr>
        <w:jc w:val="both"/>
      </w:pPr>
      <w:r w:rsidRPr="001773ED">
        <w:t>In case the file uploaded by the member gets rejected, then the file extension ‘</w:t>
      </w:r>
      <w:proofErr w:type="spellStart"/>
      <w:r w:rsidRPr="001773ED">
        <w:t>Tnn</w:t>
      </w:r>
      <w:proofErr w:type="spellEnd"/>
      <w:r w:rsidRPr="001773ED">
        <w:t>’ will get replaced with ‘</w:t>
      </w:r>
      <w:proofErr w:type="spellStart"/>
      <w:r w:rsidRPr="001773ED">
        <w:t>Rnn</w:t>
      </w:r>
      <w:proofErr w:type="spellEnd"/>
      <w:r w:rsidRPr="001773ED">
        <w:t xml:space="preserve">’ </w:t>
      </w:r>
    </w:p>
    <w:p w14:paraId="65EE007D" w14:textId="77777777" w:rsidR="005B0591" w:rsidRPr="001773ED" w:rsidRDefault="005B0591" w:rsidP="005B0591">
      <w:pPr>
        <w:jc w:val="both"/>
      </w:pPr>
      <w:r w:rsidRPr="001773ED">
        <w:t> </w:t>
      </w:r>
    </w:p>
    <w:p w14:paraId="7695AF2C" w14:textId="77777777" w:rsidR="005B0591" w:rsidRPr="001773ED" w:rsidRDefault="005B0591" w:rsidP="005B0591">
      <w:pPr>
        <w:jc w:val="both"/>
      </w:pPr>
      <w:r w:rsidRPr="001773ED">
        <w:t>The naming convention for return files will be:</w:t>
      </w:r>
    </w:p>
    <w:p w14:paraId="676E1D2C" w14:textId="77777777" w:rsidR="005B0591" w:rsidRPr="001773ED" w:rsidRDefault="005B0591" w:rsidP="005B0591">
      <w:pPr>
        <w:jc w:val="both"/>
      </w:pPr>
      <w:r w:rsidRPr="001773ED">
        <w:t>&lt;XXXXX&gt;_</w:t>
      </w:r>
      <w:proofErr w:type="spellStart"/>
      <w:r w:rsidRPr="001773ED">
        <w:t>CMPYYYYMMDD.Rnn</w:t>
      </w:r>
      <w:proofErr w:type="spellEnd"/>
    </w:p>
    <w:p w14:paraId="06621A4C" w14:textId="77777777" w:rsidR="005B0591" w:rsidRPr="001773ED" w:rsidRDefault="005B0591" w:rsidP="005B0591">
      <w:pPr>
        <w:jc w:val="both"/>
      </w:pPr>
      <w:r w:rsidRPr="001773ED">
        <w:t>Where XXXXX shall be the Primary member code</w:t>
      </w:r>
    </w:p>
    <w:p w14:paraId="7C978C01" w14:textId="77777777" w:rsidR="005B0591" w:rsidRPr="001773ED" w:rsidRDefault="005B0591" w:rsidP="005B0591">
      <w:pPr>
        <w:jc w:val="both"/>
      </w:pPr>
      <w:r w:rsidRPr="001773ED">
        <w:t>&lt;YYYYMMDD&gt; is the trade date</w:t>
      </w:r>
    </w:p>
    <w:p w14:paraId="5CE2FD9E" w14:textId="77777777" w:rsidR="005B0591" w:rsidRPr="001773ED" w:rsidRDefault="005B0591" w:rsidP="005B0591">
      <w:pPr>
        <w:jc w:val="both"/>
      </w:pPr>
      <w:proofErr w:type="gramStart"/>
      <w:r w:rsidRPr="001773ED">
        <w:t>and</w:t>
      </w:r>
      <w:proofErr w:type="gramEnd"/>
      <w:r w:rsidRPr="001773ED">
        <w:t xml:space="preserve"> ‘</w:t>
      </w:r>
      <w:proofErr w:type="spellStart"/>
      <w:r w:rsidRPr="001773ED">
        <w:t>nn</w:t>
      </w:r>
      <w:proofErr w:type="spellEnd"/>
      <w:r w:rsidRPr="001773ED">
        <w:t xml:space="preserve">’ is the batch number of the file      </w:t>
      </w:r>
    </w:p>
    <w:p w14:paraId="0B288EF6" w14:textId="77777777" w:rsidR="005B0591" w:rsidRPr="001773ED" w:rsidRDefault="005B0591" w:rsidP="005B0591">
      <w:pPr>
        <w:jc w:val="both"/>
      </w:pPr>
      <w:r w:rsidRPr="001773ED">
        <w:t> </w:t>
      </w:r>
    </w:p>
    <w:p w14:paraId="2E0130CF" w14:textId="77777777" w:rsidR="005B0591" w:rsidRPr="001773ED" w:rsidRDefault="005B0591" w:rsidP="005F3DA0">
      <w:r w:rsidRPr="001773ED">
        <w:t>In case the file is accepted (success) then the file extension ‘</w:t>
      </w:r>
      <w:proofErr w:type="spellStart"/>
      <w:r w:rsidRPr="001773ED">
        <w:t>Tnn</w:t>
      </w:r>
      <w:proofErr w:type="spellEnd"/>
      <w:r w:rsidRPr="001773ED">
        <w:t>’ will get replaced with ‘</w:t>
      </w:r>
      <w:proofErr w:type="spellStart"/>
      <w:r w:rsidRPr="001773ED">
        <w:t>Snn</w:t>
      </w:r>
      <w:proofErr w:type="spellEnd"/>
      <w:r w:rsidRPr="001773ED">
        <w:t xml:space="preserve">’ and the return file will be downloaded to the members on </w:t>
      </w:r>
      <w:r w:rsidR="005F3DA0">
        <w:rPr>
          <w:spacing w:val="-3"/>
        </w:rPr>
        <w:t>N</w:t>
      </w:r>
      <w:r w:rsidR="005F3DA0" w:rsidRPr="00C01B09">
        <w:rPr>
          <w:spacing w:val="-3"/>
          <w:sz w:val="16"/>
        </w:rPr>
        <w:t>SCCL</w:t>
      </w:r>
      <w:r w:rsidR="005F3DA0" w:rsidRPr="008D507F">
        <w:t xml:space="preserve"> </w:t>
      </w:r>
      <w:r w:rsidR="005F3DA0">
        <w:t>-MASS</w:t>
      </w:r>
      <w:r w:rsidRPr="001773ED">
        <w:t>. The return file with extension ‘</w:t>
      </w:r>
      <w:proofErr w:type="spellStart"/>
      <w:r w:rsidRPr="001773ED">
        <w:t>Snn</w:t>
      </w:r>
      <w:proofErr w:type="spellEnd"/>
      <w:r w:rsidRPr="001773ED">
        <w:t xml:space="preserve">’ will have S appended for successful records and F appended for rejected records. </w:t>
      </w:r>
    </w:p>
    <w:p w14:paraId="7EBA4CF0" w14:textId="77777777" w:rsidR="005B0591" w:rsidRPr="001773ED" w:rsidRDefault="005B0591" w:rsidP="005B0591">
      <w:pPr>
        <w:jc w:val="both"/>
      </w:pPr>
      <w:r w:rsidRPr="001773ED">
        <w:t> </w:t>
      </w:r>
    </w:p>
    <w:p w14:paraId="4C2687ED" w14:textId="77777777" w:rsidR="005B0591" w:rsidRPr="001773ED" w:rsidRDefault="005B0591" w:rsidP="005B0591">
      <w:pPr>
        <w:jc w:val="both"/>
      </w:pPr>
      <w:r w:rsidRPr="001773ED">
        <w:t>The naming convention for return files will be:</w:t>
      </w:r>
    </w:p>
    <w:p w14:paraId="7D3968EF" w14:textId="77777777" w:rsidR="005B0591" w:rsidRPr="001773ED" w:rsidRDefault="005B0591" w:rsidP="005B0591">
      <w:pPr>
        <w:jc w:val="both"/>
      </w:pPr>
      <w:r w:rsidRPr="001773ED">
        <w:t>&lt;XXXXX&gt;_</w:t>
      </w:r>
      <w:proofErr w:type="spellStart"/>
      <w:r w:rsidRPr="001773ED">
        <w:t>CMPYYYYMMDD.Snn</w:t>
      </w:r>
      <w:proofErr w:type="spellEnd"/>
    </w:p>
    <w:p w14:paraId="1E7B90DD" w14:textId="77777777" w:rsidR="005B0591" w:rsidRPr="001773ED" w:rsidRDefault="005B0591" w:rsidP="005B0591">
      <w:pPr>
        <w:jc w:val="both"/>
      </w:pPr>
      <w:r w:rsidRPr="001773ED">
        <w:t>Where XXXXX shall be the Primary member code</w:t>
      </w:r>
    </w:p>
    <w:p w14:paraId="05712177" w14:textId="77777777" w:rsidR="005B0591" w:rsidRPr="001773ED" w:rsidRDefault="005B0591" w:rsidP="005B0591">
      <w:pPr>
        <w:jc w:val="both"/>
      </w:pPr>
      <w:r w:rsidRPr="001773ED">
        <w:t>&lt;YYYYMMDD&gt; is the trade date</w:t>
      </w:r>
    </w:p>
    <w:p w14:paraId="601D8807" w14:textId="77777777" w:rsidR="005B0591" w:rsidRPr="001773ED" w:rsidRDefault="005B0591" w:rsidP="005B0591">
      <w:pPr>
        <w:jc w:val="both"/>
      </w:pPr>
      <w:proofErr w:type="gramStart"/>
      <w:r w:rsidRPr="001773ED">
        <w:t>and</w:t>
      </w:r>
      <w:proofErr w:type="gramEnd"/>
      <w:r w:rsidRPr="001773ED">
        <w:t xml:space="preserve"> ‘</w:t>
      </w:r>
      <w:proofErr w:type="spellStart"/>
      <w:r w:rsidRPr="001773ED">
        <w:t>nn</w:t>
      </w:r>
      <w:proofErr w:type="spellEnd"/>
      <w:r w:rsidRPr="001773ED">
        <w:t xml:space="preserve">’ is the batch number of the file      </w:t>
      </w:r>
    </w:p>
    <w:p w14:paraId="67F85E6A" w14:textId="77777777" w:rsidR="005B0591" w:rsidRPr="001773ED" w:rsidRDefault="005B0591" w:rsidP="005B0591">
      <w:r w:rsidRPr="001773ED">
        <w:t> </w:t>
      </w:r>
    </w:p>
    <w:p w14:paraId="3E4AFB99" w14:textId="77777777" w:rsidR="005B0591" w:rsidRPr="001773ED" w:rsidRDefault="005B0591" w:rsidP="005B0591">
      <w:r w:rsidRPr="001773ED">
        <w:t>Members are required to take note of following whilst uploading the client codes eligible for cross margining-</w:t>
      </w:r>
    </w:p>
    <w:p w14:paraId="5DA2F66B" w14:textId="77777777" w:rsidR="005B0591" w:rsidRPr="001773ED" w:rsidRDefault="005B0591" w:rsidP="004803A8">
      <w:pPr>
        <w:numPr>
          <w:ilvl w:val="0"/>
          <w:numId w:val="13"/>
        </w:numPr>
      </w:pPr>
      <w:r w:rsidRPr="001773ED">
        <w:t xml:space="preserve">Members shall upload all eligible client codes in a single file only. </w:t>
      </w:r>
    </w:p>
    <w:p w14:paraId="4FD45EE8" w14:textId="77777777" w:rsidR="005B0591" w:rsidRPr="001773ED" w:rsidRDefault="005B0591" w:rsidP="004803A8">
      <w:pPr>
        <w:numPr>
          <w:ilvl w:val="0"/>
          <w:numId w:val="13"/>
        </w:numPr>
      </w:pPr>
      <w:r w:rsidRPr="001773ED">
        <w:t xml:space="preserve">If any modification or deletion is required in the file then the member will upload new file with all records. </w:t>
      </w:r>
    </w:p>
    <w:p w14:paraId="2149C3AC" w14:textId="77777777" w:rsidR="005B0591" w:rsidRPr="001773ED" w:rsidRDefault="005B0591" w:rsidP="004803A8">
      <w:pPr>
        <w:numPr>
          <w:ilvl w:val="0"/>
          <w:numId w:val="13"/>
        </w:numPr>
      </w:pPr>
      <w:r w:rsidRPr="001773ED">
        <w:t xml:space="preserve">The latest file uploaded by the member shall be considered as final </w:t>
      </w:r>
    </w:p>
    <w:p w14:paraId="25E46BB6" w14:textId="77777777" w:rsidR="005B0591" w:rsidRPr="001773ED" w:rsidRDefault="005B0591" w:rsidP="005B0591">
      <w:pPr>
        <w:ind w:left="360"/>
      </w:pPr>
      <w:r w:rsidRPr="001773ED">
        <w:t> </w:t>
      </w:r>
    </w:p>
    <w:p w14:paraId="4704F0DF" w14:textId="77777777" w:rsidR="005B0591" w:rsidRPr="001773ED" w:rsidRDefault="005B0591" w:rsidP="00E239D0">
      <w:pPr>
        <w:pStyle w:val="Heading1"/>
      </w:pPr>
      <w:r w:rsidRPr="001773ED">
        <w:br w:type="page"/>
      </w:r>
      <w:bookmarkStart w:id="700" w:name="_Toc55566562"/>
      <w:r w:rsidR="002E61E0" w:rsidRPr="001773ED">
        <w:lastRenderedPageBreak/>
        <w:t>Format of agreement between member, custodian &amp; constituent</w:t>
      </w:r>
      <w:bookmarkEnd w:id="700"/>
    </w:p>
    <w:p w14:paraId="239966FE" w14:textId="77777777" w:rsidR="005B0591" w:rsidRPr="001773ED" w:rsidRDefault="005B0591" w:rsidP="005B0591">
      <w:pPr>
        <w:spacing w:after="240" w:line="360" w:lineRule="auto"/>
      </w:pPr>
    </w:p>
    <w:p w14:paraId="4F10D8CB" w14:textId="77777777" w:rsidR="005B0591" w:rsidRPr="001773ED" w:rsidRDefault="005B0591" w:rsidP="005B0591">
      <w:pPr>
        <w:spacing w:line="360" w:lineRule="auto"/>
      </w:pPr>
      <w:r w:rsidRPr="001773ED">
        <w:t>This agreement is made on this ____ day of ____ 2010</w:t>
      </w:r>
    </w:p>
    <w:p w14:paraId="5459B844" w14:textId="77777777" w:rsidR="005B0591" w:rsidRPr="001773ED" w:rsidRDefault="005B0591" w:rsidP="005B0591">
      <w:pPr>
        <w:spacing w:line="360" w:lineRule="auto"/>
      </w:pPr>
      <w:r w:rsidRPr="001773ED">
        <w:rPr>
          <w:b/>
          <w:bCs/>
        </w:rPr>
        <w:t> </w:t>
      </w:r>
    </w:p>
    <w:p w14:paraId="10FEDE59" w14:textId="77777777" w:rsidR="005B0591" w:rsidRPr="001773ED" w:rsidRDefault="005B0591" w:rsidP="005B0591">
      <w:pPr>
        <w:spacing w:line="360" w:lineRule="auto"/>
      </w:pPr>
      <w:r w:rsidRPr="001773ED">
        <w:rPr>
          <w:b/>
          <w:bCs/>
        </w:rPr>
        <w:t>Between</w:t>
      </w:r>
    </w:p>
    <w:p w14:paraId="1CA4C76A" w14:textId="77777777" w:rsidR="005B0591" w:rsidRPr="001773ED" w:rsidRDefault="005B0591" w:rsidP="005B0591">
      <w:pPr>
        <w:spacing w:line="360" w:lineRule="auto"/>
        <w:jc w:val="both"/>
      </w:pPr>
      <w:r w:rsidRPr="001773ED">
        <w:t xml:space="preserve">______________, a company/ partnership firm/ individual having its registered office/ office/ residence at ___________________ (hereinafter referred to </w:t>
      </w:r>
      <w:proofErr w:type="gramStart"/>
      <w:r w:rsidRPr="001773ED">
        <w:t>as  “</w:t>
      </w:r>
      <w:proofErr w:type="gramEnd"/>
      <w:r w:rsidRPr="001773ED">
        <w:t>the  Member”) which expression shall unless repugnant to the context or meaning thereof include its successors, legal representatives and permitted assigns) of the First Part</w:t>
      </w:r>
    </w:p>
    <w:p w14:paraId="7882E121" w14:textId="77777777" w:rsidR="005B0591" w:rsidRPr="001773ED" w:rsidRDefault="005B0591" w:rsidP="005B0591">
      <w:pPr>
        <w:spacing w:line="360" w:lineRule="auto"/>
        <w:jc w:val="both"/>
      </w:pPr>
      <w:r w:rsidRPr="001773ED">
        <w:t> </w:t>
      </w:r>
    </w:p>
    <w:p w14:paraId="5003B4F6" w14:textId="77777777" w:rsidR="005B0591" w:rsidRPr="001773ED" w:rsidRDefault="005B0591" w:rsidP="005B0591">
      <w:pPr>
        <w:spacing w:line="360" w:lineRule="auto"/>
        <w:jc w:val="both"/>
      </w:pPr>
      <w:r w:rsidRPr="001773ED">
        <w:rPr>
          <w:b/>
          <w:bCs/>
        </w:rPr>
        <w:t xml:space="preserve">And </w:t>
      </w:r>
    </w:p>
    <w:p w14:paraId="39421284" w14:textId="77777777" w:rsidR="005B0591" w:rsidRPr="001773ED" w:rsidRDefault="005B0591" w:rsidP="005B0591">
      <w:pPr>
        <w:spacing w:line="360" w:lineRule="auto"/>
        <w:jc w:val="both"/>
      </w:pPr>
      <w:r w:rsidRPr="001773ED">
        <w:rPr>
          <w:b/>
          <w:bCs/>
        </w:rPr>
        <w:t> </w:t>
      </w:r>
    </w:p>
    <w:p w14:paraId="36CD20EE" w14:textId="77777777" w:rsidR="005B0591" w:rsidRPr="001773ED" w:rsidRDefault="005B0591" w:rsidP="005B0591">
      <w:pPr>
        <w:spacing w:line="360" w:lineRule="auto"/>
        <w:jc w:val="both"/>
      </w:pPr>
      <w:r w:rsidRPr="001773ED">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76750F2B" w14:textId="77777777" w:rsidR="005B0591" w:rsidRPr="001773ED" w:rsidRDefault="005B0591" w:rsidP="005B0591">
      <w:pPr>
        <w:spacing w:line="360" w:lineRule="auto"/>
        <w:jc w:val="both"/>
      </w:pPr>
      <w:r w:rsidRPr="001773ED">
        <w:t> </w:t>
      </w:r>
    </w:p>
    <w:p w14:paraId="03D3D41E" w14:textId="77777777" w:rsidR="005B0591" w:rsidRPr="001773ED" w:rsidRDefault="005B0591" w:rsidP="005B0591">
      <w:pPr>
        <w:spacing w:line="360" w:lineRule="auto"/>
        <w:jc w:val="both"/>
      </w:pPr>
      <w:r w:rsidRPr="001773ED">
        <w:rPr>
          <w:b/>
          <w:bCs/>
        </w:rPr>
        <w:t>And</w:t>
      </w:r>
    </w:p>
    <w:p w14:paraId="707D4129" w14:textId="77777777" w:rsidR="005B0591" w:rsidRPr="001773ED" w:rsidRDefault="005B0591" w:rsidP="005B0591">
      <w:pPr>
        <w:spacing w:line="360" w:lineRule="auto"/>
        <w:jc w:val="both"/>
      </w:pPr>
      <w:r w:rsidRPr="001773ED">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039BFED" w14:textId="77777777" w:rsidR="005B0591" w:rsidRPr="001773ED" w:rsidRDefault="005B0591" w:rsidP="005B0591">
      <w:pPr>
        <w:spacing w:line="360" w:lineRule="auto"/>
        <w:jc w:val="both"/>
      </w:pPr>
      <w:r w:rsidRPr="001773ED">
        <w:rPr>
          <w:b/>
          <w:bCs/>
        </w:rPr>
        <w:t> </w:t>
      </w:r>
    </w:p>
    <w:p w14:paraId="1284AEA8" w14:textId="77777777" w:rsidR="005B0591" w:rsidRPr="001773ED" w:rsidRDefault="005B0591" w:rsidP="005B0591">
      <w:pPr>
        <w:spacing w:line="360" w:lineRule="auto"/>
        <w:jc w:val="both"/>
      </w:pPr>
      <w:r w:rsidRPr="001773ED">
        <w:t> </w:t>
      </w:r>
    </w:p>
    <w:p w14:paraId="072D286B" w14:textId="77777777" w:rsidR="005B0591" w:rsidRPr="001773ED" w:rsidRDefault="005B0591" w:rsidP="005B0591">
      <w:pPr>
        <w:spacing w:line="360" w:lineRule="auto"/>
        <w:jc w:val="both"/>
      </w:pPr>
      <w:r w:rsidRPr="001773ED">
        <w:rPr>
          <w:b/>
          <w:bCs/>
        </w:rPr>
        <w:t> </w:t>
      </w:r>
    </w:p>
    <w:p w14:paraId="6A744BFD" w14:textId="77777777" w:rsidR="005B0591" w:rsidRPr="001773ED" w:rsidRDefault="005B0591" w:rsidP="005B0591">
      <w:pPr>
        <w:spacing w:line="360" w:lineRule="auto"/>
        <w:jc w:val="both"/>
      </w:pPr>
      <w:r w:rsidRPr="001773ED">
        <w:rPr>
          <w:b/>
          <w:bCs/>
        </w:rPr>
        <w:t>WHEREAS,</w:t>
      </w:r>
    </w:p>
    <w:p w14:paraId="0A940ED1" w14:textId="77777777" w:rsidR="005B0591" w:rsidRPr="001773ED" w:rsidRDefault="005B0591" w:rsidP="005B0591">
      <w:pPr>
        <w:spacing w:line="360" w:lineRule="auto"/>
        <w:ind w:left="720" w:hanging="720"/>
        <w:jc w:val="both"/>
      </w:pPr>
      <w:r w:rsidRPr="001773ED">
        <w:lastRenderedPageBreak/>
        <w:t>1.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D091C99" w14:textId="77777777" w:rsidR="005B0591" w:rsidRPr="001773ED" w:rsidRDefault="005B0591" w:rsidP="005B0591">
      <w:pPr>
        <w:spacing w:line="360" w:lineRule="auto"/>
        <w:ind w:left="720" w:hanging="720"/>
        <w:jc w:val="both"/>
      </w:pPr>
      <w:r w:rsidRPr="001773ED">
        <w:t xml:space="preserve">2.                  Pursuant to the said direction of SEBI, in order to facilitate cross margining, the inter-se distribution of liability/responsibility in the event of default are to be laid down in the agreements. </w:t>
      </w:r>
    </w:p>
    <w:p w14:paraId="119B0E06" w14:textId="77777777" w:rsidR="005B0591" w:rsidRPr="001773ED" w:rsidRDefault="005B0591" w:rsidP="005B0591">
      <w:pPr>
        <w:spacing w:line="360" w:lineRule="auto"/>
        <w:ind w:left="720" w:hanging="720"/>
        <w:jc w:val="both"/>
      </w:pPr>
      <w:r w:rsidRPr="001773ED">
        <w:t xml:space="preserve">3.                  The Member is registered as a Clearing Member of </w:t>
      </w:r>
      <w:r w:rsidR="0049042B">
        <w:t xml:space="preserve">NSE Clearing </w:t>
      </w:r>
      <w:proofErr w:type="spellStart"/>
      <w:r w:rsidR="0049042B">
        <w:t>Limted</w:t>
      </w:r>
      <w:proofErr w:type="spellEnd"/>
      <w:r w:rsidR="0049042B">
        <w:t xml:space="preserve"> (Formerly Known as </w:t>
      </w:r>
      <w:r w:rsidRPr="001773ED">
        <w:t>National Securities Clearing Corporation Ltd</w:t>
      </w:r>
      <w:r w:rsidR="0049042B">
        <w:t>)</w:t>
      </w:r>
      <w:r w:rsidRPr="001773ED">
        <w:t xml:space="preserve">. (hereinafter referred to as “NCL”) and has agreed to clear &amp; settle the trades done by the Constituent through a trading member or trading members of </w:t>
      </w:r>
      <w:r w:rsidR="0049042B">
        <w:t xml:space="preserve">Specified </w:t>
      </w:r>
      <w:r w:rsidRPr="001773ED">
        <w:t>Exchange subject to the provisions contained in the Rules, Bye Laws, Regulations and Circulars of NS</w:t>
      </w:r>
      <w:r w:rsidR="0049042B">
        <w:t xml:space="preserve">E </w:t>
      </w:r>
      <w:r w:rsidRPr="001773ED">
        <w:t>C</w:t>
      </w:r>
      <w:r w:rsidR="0049042B">
        <w:t>learing</w:t>
      </w:r>
      <w:r w:rsidRPr="001773ED">
        <w:t xml:space="preserve"> (Futures &amp; Options Segment) and the terms and conditions contained herein.</w:t>
      </w:r>
    </w:p>
    <w:p w14:paraId="0475BA26" w14:textId="77777777" w:rsidR="005B0591" w:rsidRPr="001773ED" w:rsidRDefault="005B0591" w:rsidP="005B0591">
      <w:pPr>
        <w:spacing w:line="360" w:lineRule="auto"/>
        <w:ind w:left="720" w:hanging="720"/>
        <w:jc w:val="both"/>
      </w:pPr>
      <w:r w:rsidRPr="001773ED">
        <w:t>4.                  The Custodian is registered as a Clearing Member of NCL. The Custodian clears and settles the trades done by the Constituent in the Capital Market Segment as a Clearing Member of NCL.</w:t>
      </w:r>
    </w:p>
    <w:p w14:paraId="3372FF99" w14:textId="77777777" w:rsidR="005B0591" w:rsidRPr="001773ED" w:rsidRDefault="005B0591" w:rsidP="005B0591">
      <w:pPr>
        <w:spacing w:line="360" w:lineRule="auto"/>
        <w:ind w:left="720" w:hanging="720"/>
        <w:jc w:val="both"/>
      </w:pPr>
      <w:r w:rsidRPr="001773ED">
        <w:t xml:space="preserve">5.                  The Constituent is desirous of availing the cross margining facility and has approached the Member and the Custodian. </w:t>
      </w:r>
    </w:p>
    <w:p w14:paraId="5DC46879" w14:textId="77777777" w:rsidR="005B0591" w:rsidRPr="001773ED" w:rsidRDefault="005B0591" w:rsidP="005B0591">
      <w:pPr>
        <w:spacing w:line="360" w:lineRule="auto"/>
        <w:ind w:left="720" w:hanging="720"/>
        <w:jc w:val="both"/>
      </w:pPr>
      <w:r w:rsidRPr="001773ED">
        <w:t xml:space="preserve">6.                  The Member and the Custodian has agreed to request NCL to provide the benefit of cross margining to the Constituent subject to the terms and conditions contained herein. </w:t>
      </w:r>
    </w:p>
    <w:p w14:paraId="52E8C645" w14:textId="77777777" w:rsidR="005B0591" w:rsidRPr="001773ED" w:rsidRDefault="005B0591" w:rsidP="005B0591">
      <w:pPr>
        <w:spacing w:line="360" w:lineRule="auto"/>
        <w:jc w:val="both"/>
      </w:pPr>
      <w:r w:rsidRPr="001773ED">
        <w:t> </w:t>
      </w:r>
    </w:p>
    <w:p w14:paraId="470B1683"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0F6B8A71" w14:textId="77777777" w:rsidR="005B0591" w:rsidRPr="001773ED" w:rsidRDefault="005B0591" w:rsidP="005B0591">
      <w:pPr>
        <w:jc w:val="center"/>
      </w:pPr>
      <w:r w:rsidRPr="001773ED">
        <w:rPr>
          <w:b/>
          <w:bCs/>
        </w:rPr>
        <w:t> </w:t>
      </w:r>
    </w:p>
    <w:p w14:paraId="2BAAC547" w14:textId="77777777" w:rsidR="005B0591" w:rsidRPr="001773ED" w:rsidRDefault="005B0591" w:rsidP="005B0591">
      <w:pPr>
        <w:spacing w:line="360" w:lineRule="auto"/>
        <w:ind w:left="720" w:hanging="720"/>
        <w:jc w:val="both"/>
      </w:pPr>
      <w:r w:rsidRPr="001773ED">
        <w:t xml:space="preserve">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49042B">
        <w:t>Specified Exchanges</w:t>
      </w:r>
      <w:r w:rsidRPr="001773ED">
        <w:t xml:space="preserve"> subject to the provisions contained in the Rules, Bye Laws and </w:t>
      </w:r>
      <w:r w:rsidRPr="001773ED">
        <w:lastRenderedPageBreak/>
        <w:t>Regulations of N</w:t>
      </w:r>
      <w:r w:rsidR="0049042B">
        <w:t>SE Clearing</w:t>
      </w:r>
      <w:r w:rsidRPr="001773ED">
        <w:t xml:space="preserve"> (Futures &amp; Options Segment) and the terms and conditions contained therein.</w:t>
      </w:r>
    </w:p>
    <w:p w14:paraId="515EFF6C" w14:textId="77777777" w:rsidR="005B0591" w:rsidRPr="001773ED" w:rsidRDefault="005B0591" w:rsidP="005B0591">
      <w:pPr>
        <w:spacing w:line="360" w:lineRule="auto"/>
        <w:ind w:left="720" w:hanging="720"/>
        <w:jc w:val="both"/>
      </w:pPr>
      <w:r w:rsidRPr="001773ED">
        <w:t xml:space="preserve">2.                  The Custodian and the Constituent entered into </w:t>
      </w:r>
      <w:proofErr w:type="gramStart"/>
      <w:r w:rsidRPr="001773ED">
        <w:t>an</w:t>
      </w:r>
      <w:proofErr w:type="gramEnd"/>
      <w:r w:rsidRPr="001773ED">
        <w:t xml:space="preserve"> Custodian and Client Agreement (hereinafter to as Custodian Agreement) on ___________ at _______ wherein the Constituent has engaged the services of Custodian.</w:t>
      </w:r>
    </w:p>
    <w:p w14:paraId="4479A8C7" w14:textId="77777777" w:rsidR="005B0591" w:rsidRPr="001773ED" w:rsidRDefault="005B0591" w:rsidP="005B0591">
      <w:pPr>
        <w:spacing w:line="360" w:lineRule="auto"/>
        <w:ind w:left="720" w:hanging="720"/>
        <w:jc w:val="both"/>
      </w:pPr>
      <w:r w:rsidRPr="001773ED">
        <w:t>3.                  In addition to the provisions contained in the Custodial Participant Agreement and the Custodian Agreement and notwithstanding anything contained in the said agreements, the parties agrees to be bound by the following provisions which are specific to cross margining.</w:t>
      </w:r>
    </w:p>
    <w:p w14:paraId="0A4CAC45" w14:textId="77777777" w:rsidR="005B0591" w:rsidRPr="001773ED" w:rsidRDefault="005B0591" w:rsidP="005B0591">
      <w:pPr>
        <w:spacing w:line="360" w:lineRule="auto"/>
        <w:ind w:left="720" w:hanging="720"/>
        <w:jc w:val="both"/>
      </w:pPr>
      <w:r w:rsidRPr="001773ED">
        <w:t xml:space="preserve">4.                  </w:t>
      </w:r>
      <w:r w:rsidRPr="001773ED">
        <w:rPr>
          <w:b/>
          <w:bCs/>
        </w:rPr>
        <w:t>Cross Margining</w:t>
      </w:r>
    </w:p>
    <w:p w14:paraId="3A797B9A" w14:textId="77777777" w:rsidR="005B0591" w:rsidRPr="001773ED" w:rsidRDefault="005B0591" w:rsidP="005B0591">
      <w:pPr>
        <w:spacing w:line="360" w:lineRule="auto"/>
        <w:ind w:left="1440" w:hanging="720"/>
        <w:jc w:val="both"/>
      </w:pPr>
      <w:r w:rsidRPr="001773ED">
        <w:t>4.1        The</w:t>
      </w:r>
      <w:proofErr w:type="gramStart"/>
      <w:r w:rsidRPr="001773ED">
        <w:t>  Member</w:t>
      </w:r>
      <w:proofErr w:type="gramEnd"/>
      <w:r w:rsidRPr="001773ED">
        <w:t xml:space="preserve"> and the Custodian have agreed to request NCL to extend cross margining facility to the Constituent subject to the terms and conditions as contained herein and the Constituent agree to avail the same.</w:t>
      </w:r>
    </w:p>
    <w:p w14:paraId="6187A70C" w14:textId="77777777" w:rsidR="005B0591" w:rsidRPr="001773ED" w:rsidRDefault="005B0591" w:rsidP="005B0591">
      <w:pPr>
        <w:spacing w:line="360" w:lineRule="auto"/>
        <w:ind w:left="1440" w:hanging="720"/>
        <w:jc w:val="both"/>
      </w:pPr>
      <w:r w:rsidRPr="001773ED">
        <w:t>4.2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2C206AFA" w14:textId="77777777" w:rsidR="005B0591" w:rsidRPr="001773ED" w:rsidRDefault="005B0591" w:rsidP="005B0591">
      <w:pPr>
        <w:spacing w:line="360" w:lineRule="auto"/>
        <w:ind w:left="1440" w:hanging="720"/>
        <w:jc w:val="both"/>
      </w:pPr>
      <w:r w:rsidRPr="001773ED">
        <w:t xml:space="preserve">4.3        The parties agree to be bound by the Rules, Byelaws, Regulations and Circulars issued from time to time by NCL including provisions with respect to cross margining.  </w:t>
      </w:r>
    </w:p>
    <w:p w14:paraId="72B4B6B5" w14:textId="77777777" w:rsidR="005B0591" w:rsidRPr="001773ED" w:rsidRDefault="005B0591" w:rsidP="005B0591">
      <w:pPr>
        <w:spacing w:line="360" w:lineRule="auto"/>
        <w:ind w:left="1440" w:hanging="720"/>
        <w:jc w:val="both"/>
      </w:pPr>
      <w:r w:rsidRPr="001773ED">
        <w:t xml:space="preserve">4.4        The parties agree that cross margin benefit shall be for such positions in one or more trading segments/clearing segments and shall be subject to such terms and conditions as may be prescribed by NCL if any from time to time. </w:t>
      </w:r>
    </w:p>
    <w:p w14:paraId="19D23F4F" w14:textId="77777777" w:rsidR="005B0591" w:rsidRPr="001773ED" w:rsidRDefault="005B0591" w:rsidP="005B0591">
      <w:pPr>
        <w:spacing w:line="360" w:lineRule="auto"/>
        <w:ind w:left="1440" w:hanging="720"/>
        <w:jc w:val="both"/>
      </w:pPr>
      <w:r w:rsidRPr="001773ED">
        <w:t xml:space="preserve">4.5        In case of default by the Clearing Members arising out of the positions in one or more clearing segments, the Constituent agrees and understands that NCL may </w:t>
      </w:r>
      <w:proofErr w:type="spellStart"/>
      <w:r w:rsidRPr="001773ED">
        <w:t>utilise</w:t>
      </w:r>
      <w:proofErr w:type="spellEnd"/>
      <w:r w:rsidRPr="001773ED">
        <w:t xml:space="preserve"> the margins or any other monies furnished in any clearing segment by its Clearing Members, who clears and settles the deals pertaining to the Constituent, in order to meet the obligations arising out of such positions. </w:t>
      </w:r>
    </w:p>
    <w:p w14:paraId="31D36F6D" w14:textId="77777777" w:rsidR="005B0591" w:rsidRPr="001773ED" w:rsidRDefault="005B0591" w:rsidP="005B0591">
      <w:pPr>
        <w:spacing w:line="360" w:lineRule="auto"/>
        <w:ind w:left="1440" w:hanging="720"/>
        <w:jc w:val="both"/>
      </w:pPr>
      <w:r w:rsidRPr="001773ED">
        <w:t xml:space="preserve">4.6        In case of default by the Clearing Members arising out of the positions in one or more clearing segments, the Constituent agrees and understands that the outstanding positions of Clearing Members, who clears and settles the deals </w:t>
      </w:r>
      <w:r w:rsidRPr="001773ED">
        <w:lastRenderedPageBreak/>
        <w:t>pertaining to the Constituent, in any or all clearing segments may be closed out by NCL in accordance with Rules, Byelaws, Regulations and Circulars issued from time to time by NCL.</w:t>
      </w:r>
    </w:p>
    <w:p w14:paraId="17666524" w14:textId="77777777" w:rsidR="005B0591" w:rsidRPr="001773ED" w:rsidRDefault="005B0591" w:rsidP="005B0591">
      <w:pPr>
        <w:spacing w:line="360" w:lineRule="auto"/>
        <w:ind w:left="360"/>
        <w:jc w:val="both"/>
      </w:pPr>
      <w:r w:rsidRPr="001773ED">
        <w:t> </w:t>
      </w:r>
    </w:p>
    <w:p w14:paraId="4E42E6ED" w14:textId="77777777" w:rsidR="005B0591" w:rsidRPr="001773ED" w:rsidRDefault="005B0591" w:rsidP="005B0591">
      <w:pPr>
        <w:spacing w:line="360" w:lineRule="auto"/>
        <w:jc w:val="both"/>
      </w:pPr>
      <w:r w:rsidRPr="001773ED">
        <w:t>IN WITNESS THEREOF, the parties to agreement have caused these presents to be executed as of the day and year first above written.</w:t>
      </w:r>
    </w:p>
    <w:p w14:paraId="77A1EB8F" w14:textId="77777777" w:rsidR="005B0591" w:rsidRPr="001773ED" w:rsidRDefault="005B0591" w:rsidP="005B0591">
      <w:pPr>
        <w:spacing w:line="360" w:lineRule="auto"/>
        <w:jc w:val="both"/>
      </w:pPr>
      <w:r w:rsidRPr="001773ED">
        <w:t> </w:t>
      </w:r>
    </w:p>
    <w:p w14:paraId="19D6C882" w14:textId="77777777" w:rsidR="005B0591" w:rsidRPr="001773ED" w:rsidRDefault="005B0591" w:rsidP="005B0591">
      <w:pPr>
        <w:spacing w:line="360" w:lineRule="auto"/>
        <w:jc w:val="both"/>
      </w:pPr>
      <w:r w:rsidRPr="001773ED">
        <w:t>Signed for and on behalf of</w:t>
      </w:r>
    </w:p>
    <w:p w14:paraId="5FD6EAEE" w14:textId="77777777" w:rsidR="005B0591" w:rsidRPr="001773ED" w:rsidRDefault="005B0591" w:rsidP="005B0591">
      <w:pPr>
        <w:spacing w:line="360" w:lineRule="auto"/>
        <w:jc w:val="both"/>
      </w:pPr>
      <w:r w:rsidRPr="001773ED">
        <w:t> </w:t>
      </w:r>
    </w:p>
    <w:p w14:paraId="52FFA625" w14:textId="77777777" w:rsidR="005B0591" w:rsidRPr="001773ED" w:rsidRDefault="005B0591" w:rsidP="005B0591">
      <w:pPr>
        <w:spacing w:line="360" w:lineRule="auto"/>
        <w:jc w:val="both"/>
      </w:pPr>
      <w:r w:rsidRPr="001773ED">
        <w:rPr>
          <w:b/>
          <w:bCs/>
        </w:rPr>
        <w:t xml:space="preserve">MEMBER                                         :                       </w:t>
      </w:r>
    </w:p>
    <w:p w14:paraId="3495B2AF" w14:textId="77777777" w:rsidR="005B0591" w:rsidRPr="001773ED" w:rsidRDefault="005B0591" w:rsidP="005B0591">
      <w:pPr>
        <w:spacing w:line="360" w:lineRule="auto"/>
        <w:jc w:val="both"/>
      </w:pPr>
      <w:r w:rsidRPr="001773ED">
        <w:t>By                                                       :</w:t>
      </w:r>
    </w:p>
    <w:p w14:paraId="6DF4A3DC" w14:textId="77777777" w:rsidR="005B0591" w:rsidRPr="001773ED" w:rsidRDefault="005B0591" w:rsidP="005B0591">
      <w:pPr>
        <w:spacing w:line="360" w:lineRule="auto"/>
        <w:jc w:val="both"/>
      </w:pPr>
      <w:r w:rsidRPr="001773ED">
        <w:t>Signature                                           :</w:t>
      </w:r>
    </w:p>
    <w:p w14:paraId="5D3F2947" w14:textId="77777777" w:rsidR="005B0591" w:rsidRPr="001773ED" w:rsidRDefault="005B0591" w:rsidP="005B0591">
      <w:pPr>
        <w:spacing w:line="360" w:lineRule="auto"/>
        <w:jc w:val="both"/>
      </w:pPr>
      <w:r w:rsidRPr="001773ED">
        <w:t>Title                                                    :</w:t>
      </w:r>
    </w:p>
    <w:p w14:paraId="5B1F7A75" w14:textId="77777777" w:rsidR="005B0591" w:rsidRPr="001773ED" w:rsidRDefault="005B0591" w:rsidP="005B0591">
      <w:pPr>
        <w:spacing w:line="360" w:lineRule="auto"/>
        <w:jc w:val="both"/>
      </w:pPr>
      <w:r w:rsidRPr="001773ED">
        <w:t>Witness                                              :</w:t>
      </w:r>
    </w:p>
    <w:p w14:paraId="61A9C965" w14:textId="77777777" w:rsidR="005B0591" w:rsidRPr="001773ED" w:rsidRDefault="005B0591" w:rsidP="005B0591">
      <w:pPr>
        <w:spacing w:line="360" w:lineRule="auto"/>
        <w:jc w:val="both"/>
      </w:pPr>
      <w:r w:rsidRPr="001773ED">
        <w:t> </w:t>
      </w:r>
    </w:p>
    <w:p w14:paraId="49A0214D" w14:textId="77777777" w:rsidR="005B0591" w:rsidRPr="001773ED" w:rsidRDefault="005B0591" w:rsidP="005B0591">
      <w:pPr>
        <w:spacing w:line="360" w:lineRule="auto"/>
        <w:jc w:val="both"/>
      </w:pPr>
      <w:r w:rsidRPr="001773ED">
        <w:t> </w:t>
      </w:r>
    </w:p>
    <w:p w14:paraId="1F2A593F" w14:textId="77777777" w:rsidR="005B0591" w:rsidRPr="001773ED" w:rsidRDefault="005B0591" w:rsidP="005B0591">
      <w:pPr>
        <w:spacing w:line="360" w:lineRule="auto"/>
        <w:jc w:val="both"/>
      </w:pPr>
      <w:r w:rsidRPr="001773ED">
        <w:t>Signed for and on behalf of</w:t>
      </w:r>
    </w:p>
    <w:p w14:paraId="36AE8A4C" w14:textId="77777777" w:rsidR="005B0591" w:rsidRPr="001773ED" w:rsidRDefault="005B0591" w:rsidP="005B0591">
      <w:pPr>
        <w:spacing w:line="360" w:lineRule="auto"/>
        <w:jc w:val="both"/>
      </w:pPr>
      <w:r w:rsidRPr="001773ED">
        <w:t> </w:t>
      </w:r>
    </w:p>
    <w:p w14:paraId="60FC593A" w14:textId="77777777" w:rsidR="005B0591" w:rsidRPr="001773ED" w:rsidRDefault="005B0591" w:rsidP="005B0591">
      <w:pPr>
        <w:spacing w:line="360" w:lineRule="auto"/>
        <w:jc w:val="both"/>
      </w:pPr>
      <w:r w:rsidRPr="001773ED">
        <w:rPr>
          <w:b/>
          <w:bCs/>
        </w:rPr>
        <w:t xml:space="preserve">CUSTODIAN                                   :                       </w:t>
      </w:r>
    </w:p>
    <w:p w14:paraId="4BF7FB2F" w14:textId="77777777" w:rsidR="005B0591" w:rsidRPr="001773ED" w:rsidRDefault="005B0591" w:rsidP="005B0591">
      <w:pPr>
        <w:spacing w:line="360" w:lineRule="auto"/>
        <w:jc w:val="both"/>
      </w:pPr>
      <w:r w:rsidRPr="001773ED">
        <w:t>By                                                       :</w:t>
      </w:r>
    </w:p>
    <w:p w14:paraId="036C103F" w14:textId="77777777" w:rsidR="005B0591" w:rsidRPr="001773ED" w:rsidRDefault="005B0591" w:rsidP="005B0591">
      <w:pPr>
        <w:spacing w:line="360" w:lineRule="auto"/>
        <w:jc w:val="both"/>
      </w:pPr>
      <w:r w:rsidRPr="001773ED">
        <w:t>Signature                                           :</w:t>
      </w:r>
    </w:p>
    <w:p w14:paraId="63B7F004" w14:textId="77777777" w:rsidR="005B0591" w:rsidRPr="001773ED" w:rsidRDefault="005B0591" w:rsidP="005B0591">
      <w:pPr>
        <w:spacing w:line="360" w:lineRule="auto"/>
        <w:jc w:val="both"/>
      </w:pPr>
      <w:r w:rsidRPr="001773ED">
        <w:t>Title                                                    :</w:t>
      </w:r>
    </w:p>
    <w:p w14:paraId="227FACF6" w14:textId="77777777" w:rsidR="005B0591" w:rsidRPr="001773ED" w:rsidRDefault="005B0591" w:rsidP="005B0591">
      <w:pPr>
        <w:spacing w:line="360" w:lineRule="auto"/>
        <w:jc w:val="both"/>
      </w:pPr>
      <w:r w:rsidRPr="001773ED">
        <w:t>Witness                                              :</w:t>
      </w:r>
    </w:p>
    <w:p w14:paraId="171B153D" w14:textId="77777777" w:rsidR="005B0591" w:rsidRPr="001773ED" w:rsidRDefault="005B0591" w:rsidP="005B0591">
      <w:pPr>
        <w:spacing w:line="360" w:lineRule="auto"/>
        <w:jc w:val="both"/>
      </w:pPr>
      <w:r w:rsidRPr="001773ED">
        <w:t> </w:t>
      </w:r>
    </w:p>
    <w:p w14:paraId="050A7DA9" w14:textId="77777777" w:rsidR="005B0591" w:rsidRPr="001773ED" w:rsidRDefault="005B0591" w:rsidP="005B0591">
      <w:pPr>
        <w:spacing w:line="360" w:lineRule="auto"/>
        <w:jc w:val="both"/>
      </w:pPr>
      <w:r w:rsidRPr="001773ED">
        <w:t>Signed for an on behalf of</w:t>
      </w:r>
    </w:p>
    <w:p w14:paraId="7E836E38" w14:textId="77777777" w:rsidR="005B0591" w:rsidRPr="001773ED" w:rsidRDefault="005B0591" w:rsidP="005B0591">
      <w:pPr>
        <w:spacing w:line="360" w:lineRule="auto"/>
        <w:jc w:val="both"/>
      </w:pPr>
      <w:r w:rsidRPr="001773ED">
        <w:t> </w:t>
      </w:r>
    </w:p>
    <w:p w14:paraId="13285288" w14:textId="77777777" w:rsidR="005B0591" w:rsidRPr="001773ED" w:rsidRDefault="005B0591" w:rsidP="005B0591">
      <w:pPr>
        <w:spacing w:line="360" w:lineRule="auto"/>
        <w:jc w:val="both"/>
      </w:pPr>
      <w:r w:rsidRPr="001773ED">
        <w:rPr>
          <w:b/>
          <w:bCs/>
        </w:rPr>
        <w:t xml:space="preserve">CONSTITUENT                              </w:t>
      </w:r>
      <w:r w:rsidRPr="001773ED">
        <w:t>:</w:t>
      </w:r>
    </w:p>
    <w:p w14:paraId="0CF2EC5F" w14:textId="77777777" w:rsidR="005B0591" w:rsidRPr="001773ED" w:rsidRDefault="005B0591" w:rsidP="005B0591">
      <w:pPr>
        <w:spacing w:line="360" w:lineRule="auto"/>
        <w:jc w:val="both"/>
      </w:pPr>
      <w:r w:rsidRPr="001773ED">
        <w:t>By                                                       :</w:t>
      </w:r>
    </w:p>
    <w:p w14:paraId="5E62BE7E" w14:textId="77777777" w:rsidR="005B0591" w:rsidRPr="001773ED" w:rsidRDefault="005B0591" w:rsidP="005B0591">
      <w:pPr>
        <w:spacing w:line="360" w:lineRule="auto"/>
        <w:jc w:val="both"/>
      </w:pPr>
      <w:r w:rsidRPr="001773ED">
        <w:t>Signature                                           :</w:t>
      </w:r>
    </w:p>
    <w:p w14:paraId="0D32DAA4" w14:textId="77777777" w:rsidR="005B0591" w:rsidRPr="001773ED" w:rsidRDefault="005B0591" w:rsidP="005B0591">
      <w:pPr>
        <w:spacing w:line="360" w:lineRule="auto"/>
        <w:jc w:val="both"/>
      </w:pPr>
      <w:r w:rsidRPr="001773ED">
        <w:t>Title                                                    :</w:t>
      </w:r>
    </w:p>
    <w:p w14:paraId="72FA8A82" w14:textId="77777777" w:rsidR="005B0591" w:rsidRPr="001773ED" w:rsidRDefault="005B0591" w:rsidP="005B0591">
      <w:pPr>
        <w:spacing w:line="360" w:lineRule="auto"/>
        <w:jc w:val="both"/>
      </w:pPr>
      <w:r w:rsidRPr="001773ED">
        <w:lastRenderedPageBreak/>
        <w:t>Witness                                              :</w:t>
      </w:r>
    </w:p>
    <w:p w14:paraId="10A0A1A1" w14:textId="77777777" w:rsidR="005B0591" w:rsidRPr="001773ED" w:rsidRDefault="005B0591" w:rsidP="005B0591">
      <w:pPr>
        <w:spacing w:line="360" w:lineRule="atLeast"/>
        <w:jc w:val="both"/>
      </w:pPr>
      <w:r w:rsidRPr="001773ED">
        <w:rPr>
          <w:b/>
          <w:bCs/>
        </w:rPr>
        <w:t> </w:t>
      </w:r>
    </w:p>
    <w:p w14:paraId="7D654F76" w14:textId="77777777" w:rsidR="005B0591" w:rsidRPr="001773ED" w:rsidRDefault="005B0591" w:rsidP="005B0591">
      <w:pPr>
        <w:spacing w:line="360" w:lineRule="atLeast"/>
        <w:jc w:val="both"/>
      </w:pPr>
      <w:r w:rsidRPr="001773ED">
        <w:rPr>
          <w:b/>
          <w:bCs/>
        </w:rPr>
        <w:t>Instruction</w:t>
      </w:r>
    </w:p>
    <w:p w14:paraId="32A667FD"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34F03425" w14:textId="77777777" w:rsidR="005B0591" w:rsidRPr="001773ED" w:rsidRDefault="005B0591" w:rsidP="005B0591">
      <w:pPr>
        <w:jc w:val="both"/>
      </w:pPr>
      <w:r w:rsidRPr="001773ED">
        <w:t>2) All the blanks in the format are required to be duly filled and signed by the signatories to the agreement</w:t>
      </w:r>
    </w:p>
    <w:p w14:paraId="7E0D441B" w14:textId="77777777" w:rsidR="005B0591" w:rsidRPr="001773ED" w:rsidRDefault="005B0591" w:rsidP="00025398">
      <w:pPr>
        <w:spacing w:line="360" w:lineRule="atLeast"/>
        <w:jc w:val="both"/>
      </w:pPr>
      <w:r w:rsidRPr="001773ED">
        <w:rPr>
          <w:b/>
          <w:bCs/>
        </w:rPr>
        <w:br w:type="page"/>
      </w:r>
    </w:p>
    <w:p w14:paraId="5DFAC9C0" w14:textId="77777777" w:rsidR="005B0591" w:rsidRPr="001773ED" w:rsidRDefault="002E61E0" w:rsidP="00E239D0">
      <w:pPr>
        <w:pStyle w:val="Heading1"/>
      </w:pPr>
      <w:bookmarkStart w:id="701" w:name="_Toc55566563"/>
      <w:r w:rsidRPr="001773ED">
        <w:lastRenderedPageBreak/>
        <w:t>Amendment agreement to the clearing member – trading member agreement</w:t>
      </w:r>
      <w:bookmarkEnd w:id="701"/>
    </w:p>
    <w:p w14:paraId="791AB405" w14:textId="77777777" w:rsidR="005B0591" w:rsidRPr="001773ED" w:rsidRDefault="005B0591" w:rsidP="005B0591">
      <w:r w:rsidRPr="001773ED">
        <w:t> </w:t>
      </w:r>
    </w:p>
    <w:p w14:paraId="10792BE4" w14:textId="77777777" w:rsidR="005B0591" w:rsidRPr="001773ED" w:rsidRDefault="005B0591" w:rsidP="005B0591">
      <w:pPr>
        <w:spacing w:line="360" w:lineRule="auto"/>
      </w:pPr>
      <w:r w:rsidRPr="001773ED">
        <w:br/>
        <w:t>This agreement is made on this ____ day of ____ 2010</w:t>
      </w:r>
    </w:p>
    <w:p w14:paraId="139577E9" w14:textId="77777777" w:rsidR="005B0591" w:rsidRPr="001773ED" w:rsidRDefault="005B0591" w:rsidP="005B0591">
      <w:pPr>
        <w:spacing w:line="360" w:lineRule="auto"/>
      </w:pPr>
      <w:r w:rsidRPr="001773ED">
        <w:rPr>
          <w:b/>
          <w:bCs/>
        </w:rPr>
        <w:t> </w:t>
      </w:r>
    </w:p>
    <w:p w14:paraId="6825F451" w14:textId="77777777" w:rsidR="005B0591" w:rsidRPr="001773ED" w:rsidRDefault="005B0591" w:rsidP="005B0591">
      <w:pPr>
        <w:spacing w:line="360" w:lineRule="auto"/>
      </w:pPr>
      <w:r w:rsidRPr="001773ED">
        <w:rPr>
          <w:b/>
          <w:bCs/>
        </w:rPr>
        <w:t>Between</w:t>
      </w:r>
    </w:p>
    <w:p w14:paraId="131ABCFE" w14:textId="77777777" w:rsidR="005B0591" w:rsidRPr="001773ED" w:rsidRDefault="005B0591" w:rsidP="005B0591">
      <w:pPr>
        <w:spacing w:line="360" w:lineRule="auto"/>
        <w:jc w:val="both"/>
      </w:pPr>
      <w:r w:rsidRPr="001773ED">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03D10F87" w14:textId="77777777" w:rsidR="005B0591" w:rsidRPr="001773ED" w:rsidRDefault="005B0591" w:rsidP="005B0591">
      <w:pPr>
        <w:spacing w:line="360" w:lineRule="auto"/>
        <w:jc w:val="both"/>
      </w:pPr>
      <w:r w:rsidRPr="001773ED">
        <w:t> </w:t>
      </w:r>
    </w:p>
    <w:p w14:paraId="064D6AD0" w14:textId="77777777" w:rsidR="005B0591" w:rsidRPr="001773ED" w:rsidRDefault="005B0591" w:rsidP="005B0591">
      <w:pPr>
        <w:spacing w:line="360" w:lineRule="auto"/>
        <w:jc w:val="both"/>
      </w:pPr>
      <w:r w:rsidRPr="001773ED">
        <w:rPr>
          <w:b/>
          <w:bCs/>
        </w:rPr>
        <w:t>And</w:t>
      </w:r>
    </w:p>
    <w:p w14:paraId="63076CF3" w14:textId="77777777" w:rsidR="005B0591" w:rsidRPr="001773ED" w:rsidRDefault="005B0591" w:rsidP="005B0591">
      <w:pPr>
        <w:spacing w:line="360" w:lineRule="auto"/>
        <w:jc w:val="both"/>
      </w:pPr>
      <w:r w:rsidRPr="001773ED">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2EEB99BE" w14:textId="77777777" w:rsidR="005B0591" w:rsidRPr="001773ED" w:rsidRDefault="005B0591" w:rsidP="005B0591">
      <w:pPr>
        <w:spacing w:line="360" w:lineRule="auto"/>
        <w:jc w:val="both"/>
      </w:pPr>
      <w:r w:rsidRPr="001773ED">
        <w:t> </w:t>
      </w:r>
    </w:p>
    <w:p w14:paraId="1F75E458" w14:textId="77777777" w:rsidR="005B0591" w:rsidRPr="001773ED" w:rsidRDefault="005B0591" w:rsidP="005B0591">
      <w:pPr>
        <w:spacing w:line="360" w:lineRule="auto"/>
        <w:jc w:val="both"/>
      </w:pPr>
      <w:r w:rsidRPr="001773ED">
        <w:rPr>
          <w:b/>
          <w:bCs/>
        </w:rPr>
        <w:t>WHEREAS,</w:t>
      </w:r>
    </w:p>
    <w:p w14:paraId="08C5C10A" w14:textId="77777777" w:rsidR="005B0591" w:rsidRPr="001773ED" w:rsidRDefault="005B0591" w:rsidP="005B0591">
      <w:pPr>
        <w:spacing w:line="360" w:lineRule="auto"/>
        <w:ind w:left="720" w:hanging="720"/>
        <w:jc w:val="both"/>
      </w:pPr>
      <w:r w:rsidRPr="001773ED">
        <w:t xml:space="preserve">1.                  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AD656E">
        <w:t>Specified Exchange</w:t>
      </w:r>
      <w:r w:rsidRPr="001773ED">
        <w:t xml:space="preserve"> and to do all the acts, deeds and activities incidental to the clearing and settlement of the deals.</w:t>
      </w:r>
    </w:p>
    <w:p w14:paraId="258B5189" w14:textId="77777777" w:rsidR="005B0591" w:rsidRPr="001773ED" w:rsidRDefault="005B0591" w:rsidP="005B0591">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w:t>
      </w:r>
      <w:r w:rsidRPr="001773ED">
        <w:lastRenderedPageBreak/>
        <w:t xml:space="preserve">extend cross margining facility across cash and derivatives segments to all categories of market participants. </w:t>
      </w:r>
    </w:p>
    <w:p w14:paraId="6CC3B162" w14:textId="77777777" w:rsidR="005B0591" w:rsidRPr="001773ED" w:rsidRDefault="005B0591" w:rsidP="005B0591">
      <w:pPr>
        <w:spacing w:line="360" w:lineRule="auto"/>
        <w:ind w:left="720" w:hanging="720"/>
        <w:jc w:val="both"/>
      </w:pPr>
      <w:r w:rsidRPr="001773ED">
        <w:t xml:space="preserve">3.                  Pursuant to the said direction of SEBI, in order to facilitate cross margining, the inter-se distribution of liability/responsibility in the event of default are to be laid down in the agreements. Accordingly, amendments are required to be carried out in the Agreement entered into by the Clearing Member and the Trading Member. </w:t>
      </w:r>
    </w:p>
    <w:p w14:paraId="2A78FAC8" w14:textId="77777777" w:rsidR="005B0591" w:rsidRPr="001773ED" w:rsidRDefault="005B0591" w:rsidP="005B0591">
      <w:pPr>
        <w:spacing w:line="360" w:lineRule="auto"/>
        <w:ind w:left="720" w:hanging="720"/>
        <w:jc w:val="both"/>
      </w:pPr>
      <w:r w:rsidRPr="001773ED">
        <w:t xml:space="preserve">4.                  The Trading Member is desirous of availing the cross margining facility and has approached the Clearing Member. </w:t>
      </w:r>
    </w:p>
    <w:p w14:paraId="7E399FFF" w14:textId="77777777" w:rsidR="005B0591" w:rsidRPr="001773ED" w:rsidRDefault="005B0591" w:rsidP="005B0591">
      <w:pPr>
        <w:spacing w:line="360" w:lineRule="auto"/>
        <w:ind w:left="720" w:hanging="720"/>
        <w:jc w:val="both"/>
      </w:pPr>
      <w:r w:rsidRPr="001773ED">
        <w:t xml:space="preserve">5.                  The Clearing Member has agreed to request </w:t>
      </w:r>
      <w:r w:rsidR="00325239">
        <w:t>NSE Clearing Limited (</w:t>
      </w:r>
      <w:r w:rsidRPr="001773ED">
        <w:t>NCL</w:t>
      </w:r>
      <w:r w:rsidR="00325239">
        <w:t>)</w:t>
      </w:r>
      <w:r w:rsidRPr="001773ED">
        <w:t xml:space="preserve"> to provide the same subject to the terms and conditions contained herein. </w:t>
      </w:r>
    </w:p>
    <w:p w14:paraId="03BBF592" w14:textId="77777777" w:rsidR="005B0591" w:rsidRPr="001773ED" w:rsidRDefault="005B0591" w:rsidP="005B0591">
      <w:pPr>
        <w:spacing w:line="360" w:lineRule="auto"/>
        <w:ind w:left="720" w:hanging="720"/>
        <w:jc w:val="both"/>
      </w:pPr>
      <w:r w:rsidRPr="001773ED">
        <w:t>6.                  In view of the above, therefore the parties hereto are desirous of amending the Agreement for the purpose of including certain specific provisions for the purpose of availing cross margin benefit.</w:t>
      </w:r>
    </w:p>
    <w:p w14:paraId="5CC8A64C" w14:textId="77777777" w:rsidR="005B0591" w:rsidRPr="001773ED" w:rsidRDefault="005B0591" w:rsidP="005B0591">
      <w:pPr>
        <w:spacing w:line="360" w:lineRule="auto"/>
        <w:ind w:left="360"/>
        <w:jc w:val="both"/>
      </w:pPr>
      <w:r w:rsidRPr="001773ED">
        <w:t> </w:t>
      </w:r>
    </w:p>
    <w:p w14:paraId="18A09DA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64CD0D05" w14:textId="77777777" w:rsidR="005B0591" w:rsidRPr="001773ED" w:rsidRDefault="005B0591" w:rsidP="005B0591">
      <w:pPr>
        <w:spacing w:line="360" w:lineRule="auto"/>
        <w:ind w:left="360"/>
        <w:jc w:val="both"/>
      </w:pPr>
      <w:r w:rsidRPr="001773ED">
        <w:t> </w:t>
      </w:r>
    </w:p>
    <w:p w14:paraId="2979749A" w14:textId="77777777" w:rsidR="005B0591" w:rsidRPr="001773ED" w:rsidRDefault="005B0591" w:rsidP="005B0591">
      <w:pPr>
        <w:spacing w:line="360" w:lineRule="auto"/>
        <w:jc w:val="both"/>
      </w:pPr>
      <w:r w:rsidRPr="001773ED">
        <w:t>1.                  Both the parties agree that after clause 5 the following clause shall be inserted as clause 5A in the Agreement.</w:t>
      </w:r>
    </w:p>
    <w:p w14:paraId="337AEE1F" w14:textId="77777777" w:rsidR="005B0591" w:rsidRPr="001773ED" w:rsidRDefault="005B0591" w:rsidP="005B0591">
      <w:pPr>
        <w:spacing w:line="360" w:lineRule="auto"/>
        <w:jc w:val="both"/>
      </w:pPr>
      <w:r w:rsidRPr="001773ED">
        <w:t xml:space="preserve">            </w:t>
      </w:r>
    </w:p>
    <w:p w14:paraId="0E0DDB41" w14:textId="77777777" w:rsidR="005B0591" w:rsidRPr="001773ED" w:rsidRDefault="005B0591" w:rsidP="005B0591">
      <w:pPr>
        <w:spacing w:line="360" w:lineRule="auto"/>
        <w:jc w:val="both"/>
      </w:pPr>
      <w:r w:rsidRPr="001773ED">
        <w:t xml:space="preserve">5A       </w:t>
      </w:r>
      <w:r w:rsidRPr="001773ED">
        <w:rPr>
          <w:b/>
          <w:bCs/>
        </w:rPr>
        <w:t>Cross Margining</w:t>
      </w:r>
    </w:p>
    <w:p w14:paraId="44A104BC" w14:textId="77777777" w:rsidR="005B0591" w:rsidRPr="001773ED" w:rsidRDefault="005B0591" w:rsidP="00275382">
      <w:pPr>
        <w:numPr>
          <w:ilvl w:val="2"/>
          <w:numId w:val="27"/>
        </w:numPr>
        <w:spacing w:line="360" w:lineRule="auto"/>
        <w:ind w:left="1134"/>
        <w:jc w:val="both"/>
      </w:pPr>
      <w:r w:rsidRPr="001773ED">
        <w:t>The Clearing Member agrees to request NCL to extend cross margining facility to the Trading Member/constituents of the Trading Members subject to the terms and conditions as contained herein.</w:t>
      </w:r>
    </w:p>
    <w:p w14:paraId="703F7C02" w14:textId="77777777" w:rsidR="005B0591" w:rsidRPr="001773ED" w:rsidRDefault="005B0591" w:rsidP="00275382">
      <w:pPr>
        <w:numPr>
          <w:ilvl w:val="2"/>
          <w:numId w:val="27"/>
        </w:numPr>
        <w:spacing w:line="360" w:lineRule="auto"/>
        <w:ind w:left="1134"/>
        <w:jc w:val="both"/>
      </w:pPr>
      <w:r w:rsidRPr="001773ED">
        <w:t>The Trading Member agrees to intimate to the Clearing Member from time to time the constituents</w:t>
      </w:r>
      <w:proofErr w:type="gramStart"/>
      <w:r w:rsidRPr="001773ED">
        <w:t>  to</w:t>
      </w:r>
      <w:proofErr w:type="gramEnd"/>
      <w:r w:rsidRPr="001773ED">
        <w:t xml:space="preserve"> whom the cross margin benefit shall be provided.</w:t>
      </w:r>
    </w:p>
    <w:p w14:paraId="4E853F27" w14:textId="77777777" w:rsidR="005B0591" w:rsidRPr="001773ED" w:rsidRDefault="005B0591" w:rsidP="00275382">
      <w:pPr>
        <w:numPr>
          <w:ilvl w:val="2"/>
          <w:numId w:val="27"/>
        </w:numPr>
        <w:spacing w:line="360" w:lineRule="auto"/>
        <w:ind w:left="1134"/>
        <w:jc w:val="both"/>
      </w:pPr>
      <w:r w:rsidRPr="001773ED">
        <w:t>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8D4A0B2" w14:textId="77777777" w:rsidR="005B0591" w:rsidRPr="001773ED" w:rsidRDefault="005B0591" w:rsidP="00275382">
      <w:pPr>
        <w:numPr>
          <w:ilvl w:val="2"/>
          <w:numId w:val="27"/>
        </w:numPr>
        <w:spacing w:line="360" w:lineRule="auto"/>
        <w:ind w:left="1134"/>
        <w:jc w:val="both"/>
      </w:pPr>
      <w:r w:rsidRPr="001773ED">
        <w:lastRenderedPageBreak/>
        <w:t xml:space="preserve">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025AB39" w14:textId="77777777" w:rsidR="005B0591" w:rsidRPr="001773ED" w:rsidRDefault="005B0591" w:rsidP="00275382">
      <w:pPr>
        <w:numPr>
          <w:ilvl w:val="2"/>
          <w:numId w:val="27"/>
        </w:numPr>
        <w:spacing w:line="360" w:lineRule="auto"/>
        <w:ind w:left="1134"/>
        <w:jc w:val="both"/>
      </w:pPr>
      <w:r w:rsidRPr="001773ED">
        <w:t xml:space="preserve">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 xml:space="preserve">NCL if any from time to time. </w:t>
      </w:r>
    </w:p>
    <w:p w14:paraId="00268C64" w14:textId="77777777" w:rsidR="005B0591" w:rsidRPr="001773ED" w:rsidRDefault="005B0591" w:rsidP="00275382">
      <w:pPr>
        <w:numPr>
          <w:ilvl w:val="2"/>
          <w:numId w:val="27"/>
        </w:numPr>
        <w:spacing w:line="360" w:lineRule="auto"/>
        <w:ind w:left="1134"/>
        <w:jc w:val="both"/>
      </w:pPr>
      <w:r w:rsidRPr="001773ED">
        <w:t xml:space="preserve">In case of default by </w:t>
      </w:r>
      <w:proofErr w:type="gramStart"/>
      <w:r w:rsidRPr="001773ED">
        <w:t>the  Clearing</w:t>
      </w:r>
      <w:proofErr w:type="gramEnd"/>
      <w:r w:rsidRPr="001773ED">
        <w:t xml:space="preserve"> Member arising out of the positions in one or more clearing segments, the Trading Member agrees and understands that NCL may </w:t>
      </w:r>
      <w:proofErr w:type="spellStart"/>
      <w:r w:rsidRPr="001773ED">
        <w:t>utilise</w:t>
      </w:r>
      <w:proofErr w:type="spellEnd"/>
      <w:r w:rsidRPr="001773ED">
        <w:t xml:space="preserve"> the margins or any other monies furnished in any clearing segment by its Clearing Members, in order to meet the obligations arising out of such positions. </w:t>
      </w:r>
    </w:p>
    <w:p w14:paraId="61E49445" w14:textId="77777777" w:rsidR="005B0591" w:rsidRPr="001773ED" w:rsidRDefault="005B0591" w:rsidP="00275382">
      <w:pPr>
        <w:numPr>
          <w:ilvl w:val="2"/>
          <w:numId w:val="27"/>
        </w:numPr>
        <w:spacing w:line="360" w:lineRule="auto"/>
        <w:ind w:left="1134"/>
        <w:jc w:val="both"/>
      </w:pPr>
      <w:r w:rsidRPr="001773ED">
        <w:t>In case of default by the  Clearing Member arising out of the positions in one or more clearing segments, the Trading Member agrees and understands that the outstanding positions of such Clearing Members, may be closed out by NCL in accordance with Rules, Byelaws, Regulations and Circulars issued from time to time by NCL.</w:t>
      </w:r>
    </w:p>
    <w:p w14:paraId="191900E6"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w:t>
      </w:r>
      <w:proofErr w:type="gramStart"/>
      <w:r w:rsidRPr="001773ED">
        <w:t>Member  shall</w:t>
      </w:r>
      <w:proofErr w:type="gramEnd"/>
      <w:r w:rsidRPr="001773ED">
        <w:t xml:space="preserve"> be entitled to </w:t>
      </w:r>
      <w:proofErr w:type="spellStart"/>
      <w:r w:rsidRPr="001773ED">
        <w:t>utilise</w:t>
      </w:r>
      <w:proofErr w:type="spellEnd"/>
      <w:r w:rsidRPr="001773ED">
        <w:t xml:space="preserve"> the margins or any other monies of the Trading Member in any other clearing segment in order to meet the obligations arising out of such positions. </w:t>
      </w:r>
    </w:p>
    <w:p w14:paraId="6F4433A5"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NCL. </w:t>
      </w:r>
    </w:p>
    <w:p w14:paraId="267E34B5" w14:textId="77777777" w:rsidR="005B0591" w:rsidRPr="001773ED" w:rsidRDefault="005B0591" w:rsidP="00275382">
      <w:pPr>
        <w:numPr>
          <w:ilvl w:val="2"/>
          <w:numId w:val="27"/>
        </w:numPr>
        <w:spacing w:line="360" w:lineRule="auto"/>
        <w:ind w:left="1134"/>
        <w:jc w:val="both"/>
      </w:pPr>
      <w:r w:rsidRPr="001773ED">
        <w:t xml:space="preserve">The parties agree that notwithstanding anything contained in the Agreement to the contrary, the parties shall be bound by the above provisions with respect to cross margining.  </w:t>
      </w:r>
    </w:p>
    <w:p w14:paraId="52B8CFA8" w14:textId="77777777" w:rsidR="005B0591" w:rsidRPr="001773ED" w:rsidRDefault="005B0591" w:rsidP="005B0591">
      <w:pPr>
        <w:spacing w:line="360" w:lineRule="auto"/>
        <w:ind w:left="360"/>
        <w:jc w:val="both"/>
      </w:pPr>
      <w:r w:rsidRPr="001773ED">
        <w:t> </w:t>
      </w:r>
    </w:p>
    <w:p w14:paraId="170339F3" w14:textId="77777777" w:rsidR="005B0591" w:rsidRPr="001773ED" w:rsidRDefault="005B0591" w:rsidP="005B0591">
      <w:pPr>
        <w:spacing w:line="360" w:lineRule="auto"/>
        <w:jc w:val="both"/>
      </w:pPr>
      <w:r w:rsidRPr="001773ED">
        <w:lastRenderedPageBreak/>
        <w:t>IN WITNESS THEREOF, the parties to this agreement have caused these presents to be executed as of the day and year first above written.</w:t>
      </w:r>
    </w:p>
    <w:p w14:paraId="71D2D18D" w14:textId="77777777" w:rsidR="005B0591" w:rsidRPr="001773ED" w:rsidRDefault="005B0591" w:rsidP="005B0591">
      <w:pPr>
        <w:spacing w:line="360" w:lineRule="auto"/>
        <w:jc w:val="both"/>
      </w:pPr>
      <w:r w:rsidRPr="001773ED">
        <w:t> </w:t>
      </w:r>
    </w:p>
    <w:p w14:paraId="3FBE09DB" w14:textId="77777777" w:rsidR="005B0591" w:rsidRPr="001773ED" w:rsidRDefault="005B0591" w:rsidP="005B0591">
      <w:pPr>
        <w:spacing w:line="360" w:lineRule="auto"/>
        <w:jc w:val="both"/>
      </w:pPr>
      <w:r w:rsidRPr="001773ED">
        <w:t>Signed for and on behalf of</w:t>
      </w:r>
    </w:p>
    <w:p w14:paraId="788CE54E" w14:textId="77777777" w:rsidR="005B0591" w:rsidRPr="001773ED" w:rsidRDefault="005B0591" w:rsidP="005B0591">
      <w:pPr>
        <w:spacing w:line="360" w:lineRule="auto"/>
        <w:jc w:val="both"/>
      </w:pPr>
      <w:r w:rsidRPr="001773ED">
        <w:t> </w:t>
      </w:r>
    </w:p>
    <w:p w14:paraId="5045DDDE" w14:textId="77777777" w:rsidR="005B0591" w:rsidRPr="001773ED" w:rsidRDefault="005B0591" w:rsidP="005B0591">
      <w:pPr>
        <w:spacing w:line="360" w:lineRule="auto"/>
        <w:jc w:val="both"/>
      </w:pPr>
      <w:r w:rsidRPr="001773ED">
        <w:rPr>
          <w:b/>
          <w:bCs/>
        </w:rPr>
        <w:t xml:space="preserve">CLEARING MEMBER                  :                       </w:t>
      </w:r>
    </w:p>
    <w:p w14:paraId="235D634B" w14:textId="77777777" w:rsidR="005B0591" w:rsidRPr="001773ED" w:rsidRDefault="005B0591" w:rsidP="005B0591">
      <w:pPr>
        <w:spacing w:line="360" w:lineRule="auto"/>
        <w:jc w:val="both"/>
      </w:pPr>
      <w:r w:rsidRPr="001773ED">
        <w:t>By                                                       :</w:t>
      </w:r>
    </w:p>
    <w:p w14:paraId="50B6FF53" w14:textId="77777777" w:rsidR="005B0591" w:rsidRPr="001773ED" w:rsidRDefault="005B0591" w:rsidP="005B0591">
      <w:pPr>
        <w:spacing w:line="360" w:lineRule="auto"/>
        <w:jc w:val="both"/>
      </w:pPr>
      <w:r w:rsidRPr="001773ED">
        <w:t>Signature                                           :</w:t>
      </w:r>
    </w:p>
    <w:p w14:paraId="176DED25" w14:textId="77777777" w:rsidR="005B0591" w:rsidRPr="001773ED" w:rsidRDefault="005B0591" w:rsidP="005B0591">
      <w:pPr>
        <w:spacing w:line="360" w:lineRule="auto"/>
        <w:jc w:val="both"/>
      </w:pPr>
      <w:r w:rsidRPr="001773ED">
        <w:t>Title                                                    :</w:t>
      </w:r>
    </w:p>
    <w:p w14:paraId="6F2F5DAF" w14:textId="77777777" w:rsidR="005B0591" w:rsidRPr="001773ED" w:rsidRDefault="005B0591" w:rsidP="005B0591">
      <w:pPr>
        <w:spacing w:line="360" w:lineRule="auto"/>
        <w:jc w:val="both"/>
      </w:pPr>
      <w:r w:rsidRPr="001773ED">
        <w:t>Witness                                              :</w:t>
      </w:r>
    </w:p>
    <w:p w14:paraId="0729FA17" w14:textId="77777777" w:rsidR="005B0591" w:rsidRPr="001773ED" w:rsidRDefault="005B0591" w:rsidP="005B0591">
      <w:pPr>
        <w:spacing w:line="360" w:lineRule="auto"/>
        <w:jc w:val="both"/>
      </w:pPr>
      <w:r w:rsidRPr="001773ED">
        <w:t xml:space="preserve">            </w:t>
      </w:r>
    </w:p>
    <w:p w14:paraId="706BED0A" w14:textId="77777777" w:rsidR="005B0591" w:rsidRPr="001773ED" w:rsidRDefault="005B0591" w:rsidP="005B0591">
      <w:pPr>
        <w:spacing w:line="360" w:lineRule="auto"/>
        <w:jc w:val="both"/>
      </w:pPr>
      <w:r w:rsidRPr="001773ED">
        <w:t>Signed for an on behalf of</w:t>
      </w:r>
    </w:p>
    <w:p w14:paraId="77718AAC" w14:textId="77777777" w:rsidR="005B0591" w:rsidRPr="001773ED" w:rsidRDefault="005B0591" w:rsidP="005B0591">
      <w:pPr>
        <w:spacing w:line="360" w:lineRule="auto"/>
        <w:jc w:val="both"/>
      </w:pPr>
      <w:r w:rsidRPr="001773ED">
        <w:t> </w:t>
      </w:r>
    </w:p>
    <w:p w14:paraId="59E1D401" w14:textId="77777777" w:rsidR="005B0591" w:rsidRPr="001773ED" w:rsidRDefault="005B0591" w:rsidP="005B0591">
      <w:pPr>
        <w:spacing w:line="360" w:lineRule="auto"/>
        <w:jc w:val="both"/>
      </w:pPr>
      <w:r w:rsidRPr="001773ED">
        <w:rPr>
          <w:b/>
          <w:bCs/>
        </w:rPr>
        <w:t xml:space="preserve">TRADING MEMBER                    </w:t>
      </w:r>
      <w:r w:rsidRPr="001773ED">
        <w:t>:</w:t>
      </w:r>
    </w:p>
    <w:p w14:paraId="478F1D61" w14:textId="77777777" w:rsidR="005B0591" w:rsidRPr="001773ED" w:rsidRDefault="005B0591" w:rsidP="005B0591">
      <w:pPr>
        <w:spacing w:line="360" w:lineRule="auto"/>
        <w:jc w:val="both"/>
      </w:pPr>
      <w:r w:rsidRPr="001773ED">
        <w:t>By                                                       :</w:t>
      </w:r>
    </w:p>
    <w:p w14:paraId="5866E51C" w14:textId="77777777" w:rsidR="005B0591" w:rsidRPr="001773ED" w:rsidRDefault="005B0591" w:rsidP="005B0591">
      <w:pPr>
        <w:spacing w:line="360" w:lineRule="auto"/>
        <w:jc w:val="both"/>
      </w:pPr>
      <w:r w:rsidRPr="001773ED">
        <w:t>Signature                                           :</w:t>
      </w:r>
    </w:p>
    <w:p w14:paraId="7E7038F6" w14:textId="77777777" w:rsidR="005B0591" w:rsidRPr="001773ED" w:rsidRDefault="005B0591" w:rsidP="005B0591">
      <w:pPr>
        <w:spacing w:line="360" w:lineRule="auto"/>
        <w:jc w:val="both"/>
      </w:pPr>
      <w:r w:rsidRPr="001773ED">
        <w:t>Title                                                    :</w:t>
      </w:r>
    </w:p>
    <w:p w14:paraId="324634BF" w14:textId="77777777" w:rsidR="005B0591" w:rsidRPr="001773ED" w:rsidRDefault="005B0591" w:rsidP="005B0591">
      <w:pPr>
        <w:spacing w:line="360" w:lineRule="auto"/>
        <w:jc w:val="both"/>
      </w:pPr>
      <w:r w:rsidRPr="001773ED">
        <w:t>Witness                                              :</w:t>
      </w:r>
    </w:p>
    <w:p w14:paraId="4A625522" w14:textId="77777777" w:rsidR="005B0591" w:rsidRPr="001773ED" w:rsidRDefault="005B0591" w:rsidP="005B0591">
      <w:pPr>
        <w:ind w:left="360"/>
        <w:jc w:val="center"/>
      </w:pPr>
      <w:r w:rsidRPr="001773ED">
        <w:rPr>
          <w:b/>
          <w:bCs/>
        </w:rPr>
        <w:t> </w:t>
      </w:r>
    </w:p>
    <w:p w14:paraId="3968D9B6" w14:textId="77777777" w:rsidR="005B0591" w:rsidRPr="001773ED" w:rsidRDefault="005B0591" w:rsidP="005B0591">
      <w:pPr>
        <w:spacing w:line="360" w:lineRule="atLeast"/>
        <w:jc w:val="both"/>
      </w:pPr>
      <w:r w:rsidRPr="001773ED">
        <w:rPr>
          <w:b/>
          <w:bCs/>
        </w:rPr>
        <w:t> </w:t>
      </w:r>
    </w:p>
    <w:p w14:paraId="0674E53A" w14:textId="77777777" w:rsidR="005B0591" w:rsidRPr="001773ED" w:rsidRDefault="005B0591" w:rsidP="005B0591">
      <w:pPr>
        <w:spacing w:line="360" w:lineRule="atLeast"/>
        <w:jc w:val="both"/>
      </w:pPr>
      <w:r w:rsidRPr="001773ED">
        <w:rPr>
          <w:b/>
          <w:bCs/>
        </w:rPr>
        <w:t>Instruction</w:t>
      </w:r>
    </w:p>
    <w:p w14:paraId="4D8A87D5"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5689E532" w14:textId="77777777" w:rsidR="005B0591" w:rsidRPr="001773ED" w:rsidRDefault="005B0591" w:rsidP="005B0591">
      <w:pPr>
        <w:jc w:val="both"/>
      </w:pPr>
      <w:r w:rsidRPr="001773ED">
        <w:t>2) All the blanks in the format are required to be duly filled and signed by the signatories to the agreement</w:t>
      </w:r>
    </w:p>
    <w:p w14:paraId="032AA1CF" w14:textId="77777777" w:rsidR="005B0591" w:rsidRPr="001773ED" w:rsidRDefault="005B0591" w:rsidP="00E239D0">
      <w:pPr>
        <w:pStyle w:val="Heading1"/>
      </w:pPr>
      <w:r w:rsidRPr="001773ED">
        <w:br w:type="page"/>
      </w:r>
      <w:bookmarkStart w:id="702" w:name="_Toc55566564"/>
      <w:r w:rsidR="002E61E0" w:rsidRPr="001773ED">
        <w:lastRenderedPageBreak/>
        <w:t xml:space="preserve">Agreement between </w:t>
      </w:r>
      <w:r w:rsidR="0053176D">
        <w:rPr>
          <w:lang w:val="en-US"/>
        </w:rPr>
        <w:t>Member and</w:t>
      </w:r>
      <w:r w:rsidR="002E61E0" w:rsidRPr="001773ED">
        <w:t xml:space="preserve"> </w:t>
      </w:r>
      <w:r w:rsidR="0053176D">
        <w:rPr>
          <w:lang w:val="en-US"/>
        </w:rPr>
        <w:t>Client</w:t>
      </w:r>
      <w:bookmarkEnd w:id="702"/>
    </w:p>
    <w:p w14:paraId="158E323B" w14:textId="77777777" w:rsidR="005B0591" w:rsidRPr="001773ED" w:rsidRDefault="005B0591" w:rsidP="005B0591">
      <w:pPr>
        <w:spacing w:line="360" w:lineRule="auto"/>
      </w:pPr>
      <w:r w:rsidRPr="001773ED">
        <w:br/>
        <w:t>This agreement is made on this ____ day of ____ 2</w:t>
      </w:r>
      <w:r w:rsidR="00AD656E">
        <w:t>xxx</w:t>
      </w:r>
    </w:p>
    <w:p w14:paraId="0B29C579" w14:textId="77777777" w:rsidR="005B0591" w:rsidRPr="001773ED" w:rsidRDefault="005B0591" w:rsidP="005B0591">
      <w:pPr>
        <w:spacing w:line="360" w:lineRule="auto"/>
      </w:pPr>
      <w:r w:rsidRPr="001773ED">
        <w:rPr>
          <w:b/>
          <w:bCs/>
        </w:rPr>
        <w:t> </w:t>
      </w:r>
    </w:p>
    <w:p w14:paraId="5C897ABD" w14:textId="77777777" w:rsidR="005B0591" w:rsidRPr="001773ED" w:rsidRDefault="005B0591" w:rsidP="005B0591">
      <w:pPr>
        <w:spacing w:line="360" w:lineRule="auto"/>
      </w:pPr>
      <w:r w:rsidRPr="001773ED">
        <w:rPr>
          <w:b/>
          <w:bCs/>
        </w:rPr>
        <w:t>Between</w:t>
      </w:r>
    </w:p>
    <w:p w14:paraId="21367EF3" w14:textId="77777777" w:rsidR="005B0591" w:rsidRPr="001773ED" w:rsidRDefault="005B0591" w:rsidP="005B0591">
      <w:pPr>
        <w:spacing w:line="360" w:lineRule="auto"/>
        <w:jc w:val="both"/>
      </w:pPr>
      <w:r w:rsidRPr="001773ED">
        <w:t> </w:t>
      </w:r>
    </w:p>
    <w:p w14:paraId="42B10565" w14:textId="77777777" w:rsidR="005B0591" w:rsidRPr="001773ED" w:rsidRDefault="005B0591" w:rsidP="005B0591">
      <w:pPr>
        <w:spacing w:line="360" w:lineRule="auto"/>
        <w:jc w:val="both"/>
      </w:pPr>
      <w:r w:rsidRPr="001773ED">
        <w:t>Mr./</w:t>
      </w:r>
      <w:proofErr w:type="spellStart"/>
      <w:r w:rsidRPr="001773ED">
        <w:t>Ms</w:t>
      </w:r>
      <w:proofErr w:type="spellEnd"/>
      <w:r w:rsidRPr="001773ED">
        <w:t xml:space="preserve">/M/s._________________, an individual/a sole proprietary concern/a partnership firm/a body corporate, registered/incorporated under the provisions of the Indian Partnership Act, 1932/the Companies Act, 1956, being a member of </w:t>
      </w:r>
      <w:r w:rsidR="00AD656E">
        <w:t>S</w:t>
      </w:r>
      <w:r w:rsidR="00AD656E" w:rsidRPr="002330DF">
        <w:t xml:space="preserve">pecified </w:t>
      </w:r>
      <w:r w:rsidR="00AD656E">
        <w:t>Exchange</w:t>
      </w:r>
      <w:r w:rsidRPr="001773ED">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1C28DAB8" w14:textId="77777777" w:rsidR="005B0591" w:rsidRPr="001773ED" w:rsidRDefault="005B0591" w:rsidP="005B0591">
      <w:pPr>
        <w:spacing w:line="360" w:lineRule="auto"/>
        <w:jc w:val="both"/>
      </w:pPr>
      <w:r w:rsidRPr="001773ED">
        <w:t> </w:t>
      </w:r>
    </w:p>
    <w:p w14:paraId="665B9551" w14:textId="77777777" w:rsidR="005B0591" w:rsidRPr="001773ED" w:rsidRDefault="005B0591" w:rsidP="005B0591">
      <w:pPr>
        <w:spacing w:line="360" w:lineRule="auto"/>
        <w:jc w:val="both"/>
      </w:pPr>
      <w:r w:rsidRPr="001773ED">
        <w:rPr>
          <w:b/>
          <w:bCs/>
        </w:rPr>
        <w:t>And</w:t>
      </w:r>
    </w:p>
    <w:p w14:paraId="627C2169" w14:textId="77777777" w:rsidR="005B0591" w:rsidRPr="001773ED" w:rsidRDefault="005B0591" w:rsidP="005B0591">
      <w:pPr>
        <w:spacing w:line="360" w:lineRule="auto"/>
        <w:jc w:val="both"/>
      </w:pPr>
      <w:r w:rsidRPr="001773ED">
        <w:rPr>
          <w:b/>
          <w:bCs/>
        </w:rPr>
        <w:t> </w:t>
      </w:r>
    </w:p>
    <w:p w14:paraId="4F1AA2F1" w14:textId="77777777" w:rsidR="005B0591" w:rsidRPr="001773ED" w:rsidRDefault="005B0591" w:rsidP="005B0591">
      <w:pPr>
        <w:spacing w:line="360" w:lineRule="auto"/>
        <w:jc w:val="both"/>
      </w:pPr>
      <w:r w:rsidRPr="001773ED">
        <w:t>Mr./</w:t>
      </w:r>
      <w:proofErr w:type="spellStart"/>
      <w:r w:rsidRPr="001773ED">
        <w:t>Ms</w:t>
      </w:r>
      <w:proofErr w:type="spellEnd"/>
      <w:r w:rsidRPr="001773ED">
        <w:t>/M/s._____________, an individual/a sole proprietary concern/a partnership firm/a body corporate, registered/incorporated, under the provisions of the Indian</w:t>
      </w:r>
      <w:r w:rsidRPr="001773ED">
        <w:rPr>
          <w:b/>
          <w:bCs/>
        </w:rPr>
        <w:t xml:space="preserve"> </w:t>
      </w:r>
      <w:r w:rsidRPr="001773ED">
        <w:t>Partnership Act, 1932/the Companies Act, 1956, having his/her/its residence/</w:t>
      </w:r>
      <w:r w:rsidRPr="001773ED">
        <w:rPr>
          <w:b/>
          <w:bCs/>
        </w:rPr>
        <w:t xml:space="preserve"> </w:t>
      </w:r>
      <w:r w:rsidRPr="001773ED">
        <w:t>registered office at ___________(hereinafter called “the Client”) which</w:t>
      </w:r>
      <w:r w:rsidRPr="001773ED">
        <w:rPr>
          <w:b/>
          <w:bCs/>
        </w:rPr>
        <w:t xml:space="preserve"> </w:t>
      </w:r>
      <w:r w:rsidRPr="001773ED">
        <w:t>expression shall, unless repugnant to the context or meaning thereof, be deemed</w:t>
      </w:r>
      <w:r w:rsidRPr="001773ED">
        <w:rPr>
          <w:b/>
          <w:bCs/>
        </w:rPr>
        <w:t xml:space="preserve"> </w:t>
      </w:r>
      <w:r w:rsidRPr="001773ED">
        <w:t>to mean and include his/her heirs, executors, administrators and legal</w:t>
      </w:r>
      <w:r w:rsidRPr="001773ED">
        <w:rPr>
          <w:b/>
          <w:bCs/>
        </w:rPr>
        <w:t xml:space="preserve"> </w:t>
      </w:r>
      <w:r w:rsidRPr="001773ED">
        <w:t>representatives/the partners for the time being of the said firm, the survivor or</w:t>
      </w:r>
      <w:r w:rsidRPr="001773ED">
        <w:rPr>
          <w:b/>
          <w:bCs/>
        </w:rPr>
        <w:t xml:space="preserve"> </w:t>
      </w:r>
      <w:r w:rsidRPr="001773ED">
        <w:t>survivors of them and their respective heirs, executors, administrators and legal</w:t>
      </w:r>
      <w:r w:rsidRPr="001773ED">
        <w:rPr>
          <w:b/>
          <w:bCs/>
        </w:rPr>
        <w:t xml:space="preserve"> </w:t>
      </w:r>
      <w:r w:rsidRPr="001773ED">
        <w:t>representatives/its successors, as the case may be, of the Other Part;</w:t>
      </w:r>
    </w:p>
    <w:p w14:paraId="4BE9E3AC" w14:textId="77777777" w:rsidR="005B0591" w:rsidRPr="001773ED" w:rsidRDefault="005B0591" w:rsidP="005B0591">
      <w:pPr>
        <w:spacing w:line="360" w:lineRule="auto"/>
      </w:pPr>
      <w:r w:rsidRPr="001773ED">
        <w:rPr>
          <w:b/>
          <w:bCs/>
        </w:rPr>
        <w:t> </w:t>
      </w:r>
    </w:p>
    <w:p w14:paraId="66D01B71" w14:textId="77777777" w:rsidR="005B0591" w:rsidRPr="001773ED" w:rsidRDefault="005B0591" w:rsidP="005B0591">
      <w:pPr>
        <w:spacing w:line="360" w:lineRule="auto"/>
        <w:jc w:val="both"/>
      </w:pPr>
      <w:r w:rsidRPr="001773ED">
        <w:rPr>
          <w:b/>
          <w:bCs/>
        </w:rPr>
        <w:t>WHEREAS,</w:t>
      </w:r>
    </w:p>
    <w:p w14:paraId="58B9B5B6" w14:textId="77777777" w:rsidR="005B0591" w:rsidRPr="001773ED" w:rsidRDefault="005B0591" w:rsidP="005B0591">
      <w:pPr>
        <w:spacing w:line="360" w:lineRule="auto"/>
        <w:ind w:left="720" w:hanging="720"/>
        <w:jc w:val="both"/>
      </w:pPr>
      <w:r w:rsidRPr="001773ED">
        <w:t xml:space="preserve">1.                  The Stock Broker and the Client entered into a Stock Broker and Client Agreement (hereinafter referred to as Client Agreement) on ___________ at _______ wherein the </w:t>
      </w:r>
      <w:r w:rsidRPr="001773ED">
        <w:lastRenderedPageBreak/>
        <w:t>Client has engaged the Stock Broker to deal in securities and/or deal in derivatives contracts and to execute the Client orders through the Stock Broker.</w:t>
      </w:r>
    </w:p>
    <w:p w14:paraId="677CE407" w14:textId="77777777" w:rsidR="005B0591" w:rsidRPr="001773ED" w:rsidRDefault="00025398" w:rsidP="005B0591">
      <w:pPr>
        <w:spacing w:line="360" w:lineRule="auto"/>
        <w:ind w:left="720" w:hanging="720"/>
        <w:jc w:val="both"/>
      </w:pPr>
      <w:r w:rsidRPr="001773ED">
        <w:t>2.         </w:t>
      </w:r>
      <w:r w:rsidR="005B0591" w:rsidRPr="001773ED">
        <w:t>Securities and Exchange Board of India (hereinafter referred to as “SEBI”) vide its Circular No. SEBI/DNPD/Cir-44/2008 dated 2</w:t>
      </w:r>
      <w:r w:rsidR="005B0591" w:rsidRPr="001773ED">
        <w:rPr>
          <w:vertAlign w:val="superscript"/>
        </w:rPr>
        <w:t>nd</w:t>
      </w:r>
      <w:r w:rsidR="005B0591" w:rsidRPr="001773ED">
        <w:t xml:space="preserve"> December 2008 has decided to extend cross margining facility across cash and derivatives segments to all categories of market participants. </w:t>
      </w:r>
    </w:p>
    <w:p w14:paraId="3D44C360" w14:textId="77777777" w:rsidR="005B0591" w:rsidRPr="001773ED" w:rsidRDefault="00025398" w:rsidP="005B0591">
      <w:pPr>
        <w:spacing w:line="360" w:lineRule="auto"/>
        <w:ind w:left="720" w:hanging="720"/>
        <w:jc w:val="both"/>
      </w:pPr>
      <w:r w:rsidRPr="001773ED">
        <w:t>3.         </w:t>
      </w:r>
      <w:r w:rsidR="005B0591" w:rsidRPr="001773ED">
        <w:t xml:space="preserve">Pursuant to the said direction of SEBI, in order to facilitate cross margining, the inter-se distribution of liability/responsibility in the event of default are to be laid down in the agreements. Accordingly, amendments are required to be carried out in the Client Agreement entered into by the Stock Broker and the Client. </w:t>
      </w:r>
    </w:p>
    <w:p w14:paraId="120803C2" w14:textId="77777777" w:rsidR="005B0591" w:rsidRPr="001773ED" w:rsidRDefault="00025398" w:rsidP="005B0591">
      <w:pPr>
        <w:spacing w:line="360" w:lineRule="auto"/>
        <w:ind w:left="720" w:hanging="720"/>
        <w:jc w:val="both"/>
      </w:pPr>
      <w:r w:rsidRPr="001773ED">
        <w:t>4.         </w:t>
      </w:r>
      <w:r w:rsidR="005B0591" w:rsidRPr="001773ED">
        <w:t xml:space="preserve">The Client is desirous of availing the cross margining facility and has approached the Stock Broker. </w:t>
      </w:r>
    </w:p>
    <w:p w14:paraId="5884E0B3" w14:textId="77777777" w:rsidR="005B0591" w:rsidRPr="001773ED" w:rsidRDefault="00025398" w:rsidP="005B0591">
      <w:pPr>
        <w:spacing w:line="360" w:lineRule="auto"/>
        <w:ind w:left="720" w:hanging="720"/>
        <w:jc w:val="both"/>
      </w:pPr>
      <w:r w:rsidRPr="001773ED">
        <w:t>5.         </w:t>
      </w:r>
      <w:r w:rsidR="005B0591" w:rsidRPr="001773ED">
        <w:t>The Stock Broker is registered as a Clearing Member of N</w:t>
      </w:r>
      <w:r w:rsidR="004234B1">
        <w:t>SE</w:t>
      </w:r>
      <w:r w:rsidR="005B0591" w:rsidRPr="001773ED">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7CAD07D8" w14:textId="77777777" w:rsidR="005B0591" w:rsidRPr="001773ED" w:rsidRDefault="00025398" w:rsidP="005B0591">
      <w:pPr>
        <w:spacing w:line="360" w:lineRule="auto"/>
        <w:ind w:left="720" w:hanging="720"/>
        <w:jc w:val="both"/>
      </w:pPr>
      <w:r w:rsidRPr="001773ED">
        <w:t>6.         </w:t>
      </w:r>
      <w:r w:rsidR="005B0591" w:rsidRPr="001773ED">
        <w:t xml:space="preserve">In view of the above, therefore the parties hereto are desirous of amending the Client Agreement for the purpose of including certain specific provisions for the purpose of availing cross margin benefit.  </w:t>
      </w:r>
    </w:p>
    <w:p w14:paraId="1512DAFD" w14:textId="77777777" w:rsidR="005B0591" w:rsidRPr="001773ED" w:rsidRDefault="005B0591" w:rsidP="005B0591">
      <w:pPr>
        <w:spacing w:line="360" w:lineRule="auto"/>
        <w:jc w:val="both"/>
      </w:pPr>
      <w:r w:rsidRPr="001773ED">
        <w:t> </w:t>
      </w:r>
    </w:p>
    <w:p w14:paraId="0F67D695" w14:textId="77777777" w:rsidR="005B0591" w:rsidRPr="001773ED" w:rsidRDefault="005B0591" w:rsidP="005B0591">
      <w:pPr>
        <w:spacing w:line="360" w:lineRule="auto"/>
        <w:jc w:val="both"/>
      </w:pPr>
      <w:r w:rsidRPr="001773ED">
        <w:t> </w:t>
      </w:r>
    </w:p>
    <w:p w14:paraId="1D9FCE3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16B72E1C" w14:textId="77777777" w:rsidR="005B0591" w:rsidRPr="001773ED" w:rsidRDefault="005B0591" w:rsidP="005B0591">
      <w:pPr>
        <w:spacing w:line="360" w:lineRule="auto"/>
        <w:jc w:val="both"/>
      </w:pPr>
      <w:r w:rsidRPr="001773ED">
        <w:t> </w:t>
      </w:r>
    </w:p>
    <w:p w14:paraId="0C70B401" w14:textId="77777777" w:rsidR="005B0591" w:rsidRPr="001773ED" w:rsidRDefault="005B0591" w:rsidP="005B0591">
      <w:pPr>
        <w:spacing w:line="360" w:lineRule="auto"/>
        <w:ind w:left="360" w:hanging="360"/>
        <w:jc w:val="both"/>
      </w:pPr>
      <w:r w:rsidRPr="001773ED">
        <w:t>1.      Both the parties agree that after clause 21 the following clause shall be inserted as clause 21A in the Client Agreement</w:t>
      </w:r>
    </w:p>
    <w:p w14:paraId="5AB636F2" w14:textId="77777777" w:rsidR="005B0591" w:rsidRPr="001773ED" w:rsidRDefault="005B0591" w:rsidP="005B0591">
      <w:pPr>
        <w:spacing w:line="360" w:lineRule="auto"/>
        <w:jc w:val="both"/>
      </w:pPr>
      <w:r w:rsidRPr="001773ED">
        <w:t> </w:t>
      </w:r>
    </w:p>
    <w:p w14:paraId="1B66BEAE" w14:textId="77777777" w:rsidR="005B0591" w:rsidRPr="001773ED" w:rsidRDefault="005B0591" w:rsidP="005B0591">
      <w:pPr>
        <w:spacing w:line="360" w:lineRule="auto"/>
        <w:jc w:val="both"/>
      </w:pPr>
      <w:r w:rsidRPr="001773ED">
        <w:t xml:space="preserve">21A.    </w:t>
      </w:r>
      <w:r w:rsidRPr="001773ED">
        <w:rPr>
          <w:b/>
          <w:bCs/>
        </w:rPr>
        <w:t>Cross Margining</w:t>
      </w:r>
    </w:p>
    <w:p w14:paraId="4FADC7BE" w14:textId="77777777" w:rsidR="005B0591" w:rsidRPr="001773ED" w:rsidRDefault="005B0591" w:rsidP="00626E4E">
      <w:pPr>
        <w:spacing w:line="360" w:lineRule="auto"/>
        <w:ind w:left="851" w:hanging="720"/>
        <w:jc w:val="both"/>
      </w:pPr>
      <w:r w:rsidRPr="001773ED">
        <w:lastRenderedPageBreak/>
        <w:t>a.         The Stock Broker agrees to request NCL to extend cross margining facility to the Client in the Capital Market Segment subject to the terms and conditions as contained herein and the Client agree to avail the same.</w:t>
      </w:r>
    </w:p>
    <w:p w14:paraId="58D49625" w14:textId="77777777" w:rsidR="005B0591" w:rsidRPr="001773ED" w:rsidRDefault="005B0591" w:rsidP="00626E4E">
      <w:pPr>
        <w:spacing w:line="360" w:lineRule="auto"/>
        <w:ind w:left="851" w:hanging="720"/>
        <w:jc w:val="both"/>
      </w:pPr>
      <w:r w:rsidRPr="001773ED">
        <w:t>b.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E90E646" w14:textId="77777777" w:rsidR="005B0591" w:rsidRPr="001773ED" w:rsidRDefault="005B0591" w:rsidP="00626E4E">
      <w:pPr>
        <w:spacing w:line="360" w:lineRule="auto"/>
        <w:ind w:left="851" w:hanging="720"/>
        <w:jc w:val="both"/>
      </w:pPr>
      <w:r w:rsidRPr="001773ED">
        <w:t xml:space="preserve">c.         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7DF0DA8" w14:textId="77777777" w:rsidR="005B0591" w:rsidRPr="001773ED" w:rsidRDefault="005B0591" w:rsidP="00626E4E">
      <w:pPr>
        <w:spacing w:line="360" w:lineRule="auto"/>
        <w:ind w:left="851" w:hanging="720"/>
        <w:jc w:val="both"/>
      </w:pPr>
      <w:r w:rsidRPr="001773ED">
        <w:t xml:space="preserve">d.         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N</w:t>
      </w:r>
      <w:r w:rsidR="004234B1">
        <w:t>C</w:t>
      </w:r>
      <w:r w:rsidRPr="001773ED">
        <w:t xml:space="preserve">L if any from time to time. </w:t>
      </w:r>
    </w:p>
    <w:p w14:paraId="531BB42E" w14:textId="77777777" w:rsidR="005B0591" w:rsidRPr="001773ED" w:rsidRDefault="005B0591" w:rsidP="00626E4E">
      <w:pPr>
        <w:spacing w:line="360" w:lineRule="auto"/>
        <w:ind w:left="851" w:hanging="720"/>
        <w:jc w:val="both"/>
      </w:pPr>
      <w:r w:rsidRPr="001773ED">
        <w:t xml:space="preserve">e.         In case of default by the Stock Broker arising out of the positions in one or more clearing segments, the Client agrees and understands that NCL may </w:t>
      </w:r>
      <w:proofErr w:type="spellStart"/>
      <w:r w:rsidRPr="001773ED">
        <w:t>utilise</w:t>
      </w:r>
      <w:proofErr w:type="spellEnd"/>
      <w:r w:rsidRPr="001773ED">
        <w:t xml:space="preserve"> the margins or any other monies furnished in any clearing segment by its Clearing Members, who are clearing and settling the transactions pertaining to the Client, in order to meet the obligations arising out of such positions. </w:t>
      </w:r>
    </w:p>
    <w:p w14:paraId="68DC33DB" w14:textId="77777777" w:rsidR="005B0591" w:rsidRPr="001773ED" w:rsidRDefault="005B0591" w:rsidP="00626E4E">
      <w:pPr>
        <w:spacing w:line="360" w:lineRule="auto"/>
        <w:ind w:left="851" w:hanging="720"/>
        <w:jc w:val="both"/>
      </w:pPr>
      <w:r w:rsidRPr="001773ED">
        <w:t>f.          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62BE4F05" w14:textId="77777777" w:rsidR="005B0591" w:rsidRPr="001773ED" w:rsidRDefault="005B0591" w:rsidP="00626E4E">
      <w:pPr>
        <w:spacing w:line="360" w:lineRule="auto"/>
        <w:ind w:left="851" w:hanging="720"/>
        <w:jc w:val="both"/>
      </w:pPr>
      <w:r w:rsidRPr="001773ED">
        <w:t xml:space="preserve">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w:t>
      </w:r>
      <w:r w:rsidRPr="001773ED">
        <w:lastRenderedPageBreak/>
        <w:t>Segment and terms and conditions mentioned hereinabove shall be applicable for cross margining in Futures and Options Segment also.</w:t>
      </w:r>
    </w:p>
    <w:p w14:paraId="39EA5353" w14:textId="77777777" w:rsidR="005B0591" w:rsidRPr="001773ED" w:rsidRDefault="005B0591" w:rsidP="00626E4E">
      <w:pPr>
        <w:spacing w:line="360" w:lineRule="auto"/>
        <w:ind w:left="851" w:hanging="720"/>
        <w:jc w:val="both"/>
      </w:pPr>
      <w:r w:rsidRPr="001773ED">
        <w:t>h.         The parties agree that notwithstanding anything contained in the Client Agreement to the contrary, the parties shall be bound by the above provisions with respect to cross margining.</w:t>
      </w:r>
    </w:p>
    <w:p w14:paraId="6D8B6F31" w14:textId="77777777" w:rsidR="005B0591" w:rsidRPr="001773ED" w:rsidRDefault="005B0591" w:rsidP="005B0591">
      <w:pPr>
        <w:spacing w:line="360" w:lineRule="auto"/>
        <w:ind w:left="360"/>
        <w:jc w:val="both"/>
      </w:pPr>
      <w:r w:rsidRPr="001773ED">
        <w:t> </w:t>
      </w:r>
    </w:p>
    <w:p w14:paraId="1935950D"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37A3DD14" w14:textId="77777777" w:rsidR="005B0591" w:rsidRPr="001773ED" w:rsidRDefault="005B0591" w:rsidP="005B0591">
      <w:pPr>
        <w:spacing w:line="360" w:lineRule="auto"/>
        <w:jc w:val="both"/>
      </w:pPr>
      <w:r w:rsidRPr="001773ED">
        <w:t> </w:t>
      </w:r>
    </w:p>
    <w:p w14:paraId="24651B70" w14:textId="77777777" w:rsidR="005B0591" w:rsidRPr="001773ED" w:rsidRDefault="005B0591" w:rsidP="005B0591">
      <w:pPr>
        <w:spacing w:line="360" w:lineRule="auto"/>
        <w:jc w:val="both"/>
      </w:pPr>
      <w:r w:rsidRPr="001773ED">
        <w:t>Signed for and on behalf of</w:t>
      </w:r>
    </w:p>
    <w:p w14:paraId="55DA62FD" w14:textId="77777777" w:rsidR="005B0591" w:rsidRPr="001773ED" w:rsidRDefault="005B0591" w:rsidP="005B0591">
      <w:pPr>
        <w:spacing w:line="360" w:lineRule="auto"/>
        <w:jc w:val="both"/>
      </w:pPr>
      <w:r w:rsidRPr="001773ED">
        <w:t> </w:t>
      </w:r>
    </w:p>
    <w:p w14:paraId="361472CE" w14:textId="77777777" w:rsidR="005B0591" w:rsidRPr="001773ED" w:rsidRDefault="005B0591" w:rsidP="005B0591">
      <w:pPr>
        <w:spacing w:line="360" w:lineRule="auto"/>
        <w:jc w:val="both"/>
      </w:pPr>
      <w:r w:rsidRPr="001773ED">
        <w:rPr>
          <w:b/>
          <w:bCs/>
        </w:rPr>
        <w:t xml:space="preserve">STOCK BROKER                           :                       </w:t>
      </w:r>
    </w:p>
    <w:p w14:paraId="49851C15" w14:textId="77777777" w:rsidR="005B0591" w:rsidRPr="001773ED" w:rsidRDefault="005B0591" w:rsidP="005B0591">
      <w:pPr>
        <w:spacing w:line="360" w:lineRule="auto"/>
        <w:jc w:val="both"/>
      </w:pPr>
      <w:r w:rsidRPr="001773ED">
        <w:t>By                                                       :</w:t>
      </w:r>
    </w:p>
    <w:p w14:paraId="129323E7" w14:textId="77777777" w:rsidR="005B0591" w:rsidRPr="001773ED" w:rsidRDefault="005B0591" w:rsidP="005B0591">
      <w:pPr>
        <w:spacing w:line="360" w:lineRule="auto"/>
        <w:jc w:val="both"/>
      </w:pPr>
      <w:r w:rsidRPr="001773ED">
        <w:t>Signature                                           :</w:t>
      </w:r>
    </w:p>
    <w:p w14:paraId="31D51954" w14:textId="77777777" w:rsidR="005B0591" w:rsidRPr="001773ED" w:rsidRDefault="005B0591" w:rsidP="005B0591">
      <w:pPr>
        <w:spacing w:line="360" w:lineRule="auto"/>
        <w:jc w:val="both"/>
      </w:pPr>
      <w:r w:rsidRPr="001773ED">
        <w:t>Title                                                    :</w:t>
      </w:r>
    </w:p>
    <w:p w14:paraId="57397F22" w14:textId="77777777" w:rsidR="005B0591" w:rsidRPr="001773ED" w:rsidRDefault="005B0591" w:rsidP="005B0591">
      <w:pPr>
        <w:spacing w:line="360" w:lineRule="auto"/>
        <w:jc w:val="both"/>
      </w:pPr>
      <w:r w:rsidRPr="001773ED">
        <w:t>Witness                                              :</w:t>
      </w:r>
    </w:p>
    <w:p w14:paraId="53CF3077" w14:textId="77777777" w:rsidR="005B0591" w:rsidRPr="001773ED" w:rsidRDefault="005B0591" w:rsidP="005B0591">
      <w:pPr>
        <w:spacing w:line="360" w:lineRule="auto"/>
        <w:jc w:val="both"/>
      </w:pPr>
      <w:r w:rsidRPr="001773ED">
        <w:t> </w:t>
      </w:r>
    </w:p>
    <w:p w14:paraId="4E831B66" w14:textId="77777777" w:rsidR="005B0591" w:rsidRPr="001773ED" w:rsidRDefault="005B0591" w:rsidP="005B0591">
      <w:pPr>
        <w:spacing w:line="360" w:lineRule="auto"/>
        <w:jc w:val="both"/>
      </w:pPr>
      <w:r w:rsidRPr="001773ED">
        <w:t>Signed for an on behalf of</w:t>
      </w:r>
    </w:p>
    <w:p w14:paraId="16BEED8D" w14:textId="77777777" w:rsidR="00626E4E" w:rsidRDefault="005B0591" w:rsidP="005B0591">
      <w:pPr>
        <w:spacing w:line="360" w:lineRule="auto"/>
        <w:jc w:val="both"/>
      </w:pPr>
      <w:r w:rsidRPr="001773ED">
        <w:t> </w:t>
      </w:r>
    </w:p>
    <w:p w14:paraId="35ABF75D" w14:textId="77777777" w:rsidR="005B0591" w:rsidRPr="001773ED" w:rsidRDefault="005B0591" w:rsidP="005B0591">
      <w:pPr>
        <w:spacing w:line="360" w:lineRule="auto"/>
        <w:jc w:val="both"/>
      </w:pPr>
      <w:r w:rsidRPr="001773ED">
        <w:rPr>
          <w:b/>
          <w:bCs/>
        </w:rPr>
        <w:t xml:space="preserve">CLIENT                                             </w:t>
      </w:r>
      <w:r w:rsidRPr="001773ED">
        <w:t>:</w:t>
      </w:r>
    </w:p>
    <w:p w14:paraId="213D8D05" w14:textId="77777777" w:rsidR="005B0591" w:rsidRPr="001773ED" w:rsidRDefault="005B0591" w:rsidP="005B0591">
      <w:pPr>
        <w:spacing w:line="360" w:lineRule="auto"/>
        <w:jc w:val="both"/>
      </w:pPr>
      <w:r w:rsidRPr="001773ED">
        <w:t>By                                                       :</w:t>
      </w:r>
    </w:p>
    <w:p w14:paraId="5157B150" w14:textId="77777777" w:rsidR="005B0591" w:rsidRPr="001773ED" w:rsidRDefault="005B0591" w:rsidP="005B0591">
      <w:pPr>
        <w:spacing w:line="360" w:lineRule="auto"/>
        <w:jc w:val="both"/>
      </w:pPr>
      <w:r w:rsidRPr="001773ED">
        <w:t>Signature                                           :</w:t>
      </w:r>
    </w:p>
    <w:p w14:paraId="2C3A2241" w14:textId="77777777" w:rsidR="005B0591" w:rsidRPr="001773ED" w:rsidRDefault="005B0591" w:rsidP="005B0591">
      <w:pPr>
        <w:spacing w:line="360" w:lineRule="auto"/>
        <w:jc w:val="both"/>
      </w:pPr>
      <w:r w:rsidRPr="001773ED">
        <w:t>Title                                                    :</w:t>
      </w:r>
    </w:p>
    <w:p w14:paraId="4D40E96F" w14:textId="77777777" w:rsidR="005B0591" w:rsidRPr="001773ED" w:rsidRDefault="005B0591" w:rsidP="005B0591">
      <w:pPr>
        <w:spacing w:line="360" w:lineRule="auto"/>
        <w:jc w:val="both"/>
      </w:pPr>
      <w:r w:rsidRPr="001773ED">
        <w:t>Witness                                              :</w:t>
      </w:r>
    </w:p>
    <w:p w14:paraId="4E482EA6" w14:textId="77777777" w:rsidR="005B0591" w:rsidRPr="001773ED" w:rsidRDefault="005B0591" w:rsidP="005B0591">
      <w:pPr>
        <w:spacing w:line="360" w:lineRule="auto"/>
        <w:jc w:val="both"/>
      </w:pPr>
      <w:r w:rsidRPr="001773ED">
        <w:t> </w:t>
      </w:r>
    </w:p>
    <w:p w14:paraId="423282A7" w14:textId="77777777" w:rsidR="005B0591" w:rsidRPr="001773ED" w:rsidRDefault="005B0591" w:rsidP="005B0591">
      <w:pPr>
        <w:spacing w:line="360" w:lineRule="atLeast"/>
        <w:jc w:val="both"/>
      </w:pPr>
      <w:r w:rsidRPr="001773ED">
        <w:rPr>
          <w:b/>
          <w:bCs/>
        </w:rPr>
        <w:t>Instruction</w:t>
      </w:r>
    </w:p>
    <w:p w14:paraId="26CB0D2C" w14:textId="77777777" w:rsidR="005B0591" w:rsidRPr="001773ED" w:rsidRDefault="005B0591" w:rsidP="005B0591">
      <w:pPr>
        <w:jc w:val="both"/>
      </w:pPr>
      <w:r w:rsidRPr="001773ED">
        <w:t>1) The agreement to be stamped for Rs.</w:t>
      </w:r>
      <w:r w:rsidR="004234B1">
        <w:t>6</w:t>
      </w:r>
      <w:r w:rsidRPr="001773ED">
        <w:t xml:space="preserve">00/- or the value prevailing in the State where executed, whichever is higher. Agreement to be executed on Non-Judicial stamp paper(s) or on paper franked from Stamp Office </w:t>
      </w:r>
    </w:p>
    <w:p w14:paraId="56C515EB" w14:textId="77777777" w:rsidR="005B0591" w:rsidRPr="001773ED" w:rsidRDefault="005B0591" w:rsidP="005B0591">
      <w:pPr>
        <w:jc w:val="both"/>
      </w:pPr>
      <w:r w:rsidRPr="001773ED">
        <w:t>2) All the blanks in the format are required to be duly filled and signed by the signatories to the agreement</w:t>
      </w:r>
    </w:p>
    <w:p w14:paraId="61E6B668" w14:textId="77777777" w:rsidR="005B0591" w:rsidRPr="001773ED" w:rsidRDefault="005B0591" w:rsidP="005B0591">
      <w:pPr>
        <w:spacing w:line="360" w:lineRule="auto"/>
        <w:jc w:val="both"/>
      </w:pPr>
      <w:r w:rsidRPr="001773ED">
        <w:t> </w:t>
      </w:r>
    </w:p>
    <w:p w14:paraId="6AF08C0B" w14:textId="77777777" w:rsidR="005B0591" w:rsidRPr="001773ED" w:rsidRDefault="005B0591" w:rsidP="00E239D0">
      <w:pPr>
        <w:pStyle w:val="Heading1"/>
      </w:pPr>
      <w:r w:rsidRPr="001773ED">
        <w:br w:type="page"/>
      </w:r>
      <w:r w:rsidRPr="001773ED">
        <w:lastRenderedPageBreak/>
        <w:t> </w:t>
      </w:r>
      <w:bookmarkStart w:id="703" w:name="_Toc55566565"/>
      <w:r w:rsidRPr="001773ED">
        <w:t>Details to be provided by F&amp;O clearing member in case where client/entity is clearing through different members in Cash and F&amp;O segment</w:t>
      </w:r>
      <w:bookmarkEnd w:id="703"/>
    </w:p>
    <w:p w14:paraId="29398127" w14:textId="77777777" w:rsidR="005B0591" w:rsidRPr="001773ED" w:rsidRDefault="005B0591" w:rsidP="005B0591">
      <w:pPr>
        <w:jc w:val="both"/>
      </w:pPr>
      <w:r w:rsidRPr="001773ED">
        <w:rPr>
          <w:b/>
          <w:bCs/>
        </w:rPr>
        <w:t> </w:t>
      </w:r>
    </w:p>
    <w:p w14:paraId="1E1C7216" w14:textId="77777777" w:rsidR="005B0591" w:rsidRPr="001773ED" w:rsidRDefault="007F5E97" w:rsidP="00025398">
      <w:pPr>
        <w:pStyle w:val="Heading2"/>
        <w:rPr>
          <w:szCs w:val="24"/>
        </w:rPr>
      </w:pPr>
      <w:bookmarkStart w:id="704" w:name="_Toc55566566"/>
      <w:r>
        <w:rPr>
          <w:szCs w:val="24"/>
        </w:rPr>
        <w:t xml:space="preserve">1. </w:t>
      </w:r>
      <w:r w:rsidR="005B0591" w:rsidRPr="001773ED">
        <w:rPr>
          <w:szCs w:val="24"/>
        </w:rPr>
        <w:t xml:space="preserve">Format of letter to be provided by </w:t>
      </w:r>
      <w:proofErr w:type="gramStart"/>
      <w:r w:rsidR="005B0591" w:rsidRPr="001773ED">
        <w:rPr>
          <w:szCs w:val="24"/>
        </w:rPr>
        <w:t>Clearing</w:t>
      </w:r>
      <w:proofErr w:type="gramEnd"/>
      <w:r w:rsidR="005B0591" w:rsidRPr="001773ED">
        <w:rPr>
          <w:szCs w:val="24"/>
        </w:rPr>
        <w:t xml:space="preserve"> member in F&amp;O segment for availing cross margin benefit for their client</w:t>
      </w:r>
      <w:bookmarkEnd w:id="704"/>
    </w:p>
    <w:p w14:paraId="44518351" w14:textId="77777777" w:rsidR="005B0591" w:rsidRPr="001773ED" w:rsidRDefault="005B0591" w:rsidP="005B0591">
      <w:pPr>
        <w:jc w:val="both"/>
      </w:pPr>
      <w:r w:rsidRPr="001773ED">
        <w:rPr>
          <w:lang w:val="en-IN"/>
        </w:rPr>
        <w:t>Date:</w:t>
      </w:r>
    </w:p>
    <w:p w14:paraId="0627A5A7" w14:textId="77777777" w:rsidR="005B0591" w:rsidRPr="001773ED" w:rsidRDefault="005B0591" w:rsidP="005B0591">
      <w:pPr>
        <w:jc w:val="both"/>
      </w:pPr>
      <w:r w:rsidRPr="001773ED">
        <w:rPr>
          <w:lang w:val="en-IN"/>
        </w:rPr>
        <w:t> </w:t>
      </w:r>
    </w:p>
    <w:p w14:paraId="3A0AA85F" w14:textId="77777777" w:rsidR="005B0591" w:rsidRPr="001773ED" w:rsidRDefault="005B0591" w:rsidP="005B0591">
      <w:pPr>
        <w:jc w:val="both"/>
      </w:pPr>
      <w:r w:rsidRPr="001773ED">
        <w:rPr>
          <w:lang w:val="en-IN"/>
        </w:rPr>
        <w:t>Manager</w:t>
      </w:r>
    </w:p>
    <w:p w14:paraId="45EA20E6" w14:textId="77777777" w:rsidR="005B0591" w:rsidRPr="001773ED" w:rsidRDefault="005B0591" w:rsidP="005B0591">
      <w:pPr>
        <w:jc w:val="both"/>
      </w:pPr>
      <w:r w:rsidRPr="001773ED">
        <w:rPr>
          <w:lang w:val="en-IN"/>
        </w:rPr>
        <w:t>Risk Management Group</w:t>
      </w:r>
    </w:p>
    <w:p w14:paraId="41FCEFF8" w14:textId="77777777" w:rsidR="005B0591" w:rsidRPr="001773ED" w:rsidRDefault="005B0591" w:rsidP="005B0591">
      <w:pPr>
        <w:jc w:val="both"/>
      </w:pPr>
      <w:r w:rsidRPr="001773ED">
        <w:rPr>
          <w:lang w:val="en-IN"/>
        </w:rPr>
        <w:t>N</w:t>
      </w:r>
      <w:r w:rsidR="007F5E97">
        <w:rPr>
          <w:lang w:val="en-IN"/>
        </w:rPr>
        <w:t>SE</w:t>
      </w:r>
      <w:r w:rsidRPr="001773ED">
        <w:rPr>
          <w:lang w:val="en-IN"/>
        </w:rPr>
        <w:t xml:space="preserve"> Clearing Limited</w:t>
      </w:r>
    </w:p>
    <w:p w14:paraId="1F8EE3D3" w14:textId="77777777" w:rsidR="005B0591" w:rsidRPr="001773ED" w:rsidRDefault="005B0591" w:rsidP="005B0591">
      <w:pPr>
        <w:jc w:val="both"/>
      </w:pPr>
      <w:r w:rsidRPr="001773ED">
        <w:t xml:space="preserve">Exchange Plaza, </w:t>
      </w:r>
    </w:p>
    <w:p w14:paraId="47C6CA40" w14:textId="77777777" w:rsidR="005B0591" w:rsidRPr="001773ED" w:rsidRDefault="005B0591" w:rsidP="005B0591">
      <w:pPr>
        <w:jc w:val="both"/>
      </w:pPr>
      <w:proofErr w:type="spellStart"/>
      <w:r w:rsidRPr="001773ED">
        <w:t>Bandra</w:t>
      </w:r>
      <w:proofErr w:type="spellEnd"/>
      <w:r w:rsidRPr="001773ED">
        <w:t xml:space="preserve"> </w:t>
      </w:r>
      <w:proofErr w:type="spellStart"/>
      <w:r w:rsidRPr="001773ED">
        <w:t>Kurla</w:t>
      </w:r>
      <w:proofErr w:type="spellEnd"/>
      <w:r w:rsidRPr="001773ED">
        <w:t xml:space="preserve"> Complex,</w:t>
      </w:r>
    </w:p>
    <w:p w14:paraId="3049E6B9" w14:textId="77777777" w:rsidR="005B0591" w:rsidRPr="001773ED" w:rsidRDefault="005B0591" w:rsidP="005B0591">
      <w:pPr>
        <w:jc w:val="both"/>
      </w:pPr>
      <w:proofErr w:type="spellStart"/>
      <w:r w:rsidRPr="001773ED">
        <w:rPr>
          <w:lang w:val="en-IN"/>
        </w:rPr>
        <w:t>Bandra</w:t>
      </w:r>
      <w:proofErr w:type="spellEnd"/>
      <w:r w:rsidRPr="001773ED">
        <w:rPr>
          <w:lang w:val="en-IN"/>
        </w:rPr>
        <w:t xml:space="preserve"> (East), Mumbai 400 051</w:t>
      </w:r>
    </w:p>
    <w:p w14:paraId="1E250925" w14:textId="77777777" w:rsidR="005B0591" w:rsidRPr="001773ED" w:rsidRDefault="005B0591" w:rsidP="005B0591">
      <w:pPr>
        <w:jc w:val="both"/>
      </w:pPr>
      <w:r w:rsidRPr="001773ED">
        <w:rPr>
          <w:lang w:val="en-IN"/>
        </w:rPr>
        <w:t> </w:t>
      </w:r>
    </w:p>
    <w:p w14:paraId="0DDCA44A" w14:textId="77777777" w:rsidR="005B0591" w:rsidRPr="001773ED" w:rsidRDefault="005B0591" w:rsidP="005B0591">
      <w:pPr>
        <w:jc w:val="both"/>
      </w:pPr>
      <w:r w:rsidRPr="001773ED">
        <w:rPr>
          <w:lang w:val="en-IN"/>
        </w:rPr>
        <w:t>Dear Sir,</w:t>
      </w:r>
    </w:p>
    <w:p w14:paraId="6497682C" w14:textId="77777777" w:rsidR="005B0591" w:rsidRPr="001773ED" w:rsidRDefault="005B0591" w:rsidP="005B0591">
      <w:pPr>
        <w:jc w:val="both"/>
      </w:pPr>
      <w:r w:rsidRPr="001773ED">
        <w:rPr>
          <w:lang w:val="en-IN"/>
        </w:rPr>
        <w:t> </w:t>
      </w:r>
    </w:p>
    <w:p w14:paraId="1F845028" w14:textId="77777777" w:rsidR="005B0591" w:rsidRPr="001773ED" w:rsidRDefault="005B0591" w:rsidP="005B0591">
      <w:pPr>
        <w:jc w:val="both"/>
      </w:pPr>
      <w:r w:rsidRPr="001773ED">
        <w:rPr>
          <w:b/>
          <w:bCs/>
          <w:lang w:val="en-IN"/>
        </w:rPr>
        <w:t>Sub: Details of client/entity to be made eligible for cross margining</w:t>
      </w:r>
    </w:p>
    <w:p w14:paraId="3203BEC9" w14:textId="77777777" w:rsidR="005B0591" w:rsidRPr="001773ED" w:rsidRDefault="005B0591" w:rsidP="005B0591">
      <w:pPr>
        <w:jc w:val="both"/>
      </w:pPr>
      <w:r w:rsidRPr="001773ED">
        <w:rPr>
          <w:lang w:val="en-IN"/>
        </w:rPr>
        <w:t> </w:t>
      </w:r>
    </w:p>
    <w:p w14:paraId="54BAFDF5" w14:textId="77777777" w:rsidR="005B0591" w:rsidRPr="001773ED" w:rsidRDefault="005B0591" w:rsidP="005B0591">
      <w:pPr>
        <w:jc w:val="both"/>
      </w:pPr>
      <w:r w:rsidRPr="001773ED">
        <w:rPr>
          <w:lang w:val="en-IN"/>
        </w:rPr>
        <w:t>This is with reference to your circular no.</w:t>
      </w:r>
      <w:r w:rsidR="004804EE">
        <w:rPr>
          <w:lang w:val="en-IN"/>
        </w:rPr>
        <w:t xml:space="preserve"> </w:t>
      </w:r>
      <w:r w:rsidRPr="001773ED">
        <w:rPr>
          <w:lang w:val="en-IN"/>
        </w:rPr>
        <w:t>NSE/CMPT/11975 dated February 04, 2009, in respect of cross margining. In accordance with the provisions contained in this circular you are requested to provide cross margining for following client(s) clearing through us in F&amp;O Segment.</w:t>
      </w:r>
    </w:p>
    <w:p w14:paraId="24AD9126" w14:textId="77777777" w:rsidR="005B0591" w:rsidRPr="001773ED" w:rsidRDefault="005B0591" w:rsidP="005B0591">
      <w:pPr>
        <w:jc w:val="both"/>
      </w:pPr>
      <w:r w:rsidRPr="001773ED">
        <w:rPr>
          <w:lang w:val="en-IN"/>
        </w:rPr>
        <w:t> </w:t>
      </w:r>
    </w:p>
    <w:tbl>
      <w:tblPr>
        <w:tblW w:w="9039" w:type="dxa"/>
        <w:tblCellMar>
          <w:left w:w="0" w:type="dxa"/>
          <w:right w:w="0" w:type="dxa"/>
        </w:tblCellMar>
        <w:tblLook w:val="0000" w:firstRow="0" w:lastRow="0" w:firstColumn="0" w:lastColumn="0" w:noHBand="0" w:noVBand="0"/>
      </w:tblPr>
      <w:tblGrid>
        <w:gridCol w:w="2216"/>
        <w:gridCol w:w="1603"/>
        <w:gridCol w:w="1676"/>
        <w:gridCol w:w="1559"/>
        <w:gridCol w:w="1985"/>
      </w:tblGrid>
      <w:tr w:rsidR="005B0591" w:rsidRPr="001773ED" w14:paraId="2730DE61" w14:textId="77777777" w:rsidTr="004804EE">
        <w:tc>
          <w:tcPr>
            <w:tcW w:w="2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61CEC" w14:textId="77777777" w:rsidR="005B0591" w:rsidRPr="001773ED" w:rsidRDefault="005B0591" w:rsidP="005B0591">
            <w:pPr>
              <w:jc w:val="both"/>
            </w:pPr>
            <w:r w:rsidRPr="001773ED">
              <w:rPr>
                <w:b/>
                <w:bCs/>
              </w:rPr>
              <w:t xml:space="preserve">Trading Member/Custodian Code/ Name </w:t>
            </w:r>
          </w:p>
        </w:tc>
        <w:tc>
          <w:tcPr>
            <w:tcW w:w="16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B05377" w14:textId="77777777" w:rsidR="005B0591" w:rsidRPr="001773ED" w:rsidRDefault="005B0591" w:rsidP="005B0591">
            <w:pPr>
              <w:jc w:val="both"/>
              <w:rPr>
                <w:lang w:val="fr-FR"/>
              </w:rPr>
            </w:pPr>
            <w:r w:rsidRPr="001773ED">
              <w:rPr>
                <w:b/>
                <w:bCs/>
                <w:lang w:val="fr-FR"/>
              </w:rPr>
              <w:t>Client Code/CP Code in F&amp;O Segment</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ECBE2" w14:textId="77777777" w:rsidR="005B0591" w:rsidRPr="001773ED" w:rsidRDefault="005B0591" w:rsidP="005B0591">
            <w:pPr>
              <w:jc w:val="both"/>
            </w:pPr>
            <w:r w:rsidRPr="001773ED">
              <w:rPr>
                <w:b/>
                <w:bCs/>
                <w:lang w:val="fr-FR"/>
              </w:rPr>
              <w:t>Client Code/CP Code in Cash Segment</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053CC" w14:textId="77777777" w:rsidR="005B0591" w:rsidRPr="001773ED" w:rsidRDefault="005B0591" w:rsidP="005B0591">
            <w:pPr>
              <w:jc w:val="both"/>
            </w:pPr>
            <w:r w:rsidRPr="001773ED">
              <w:rPr>
                <w:b/>
                <w:bCs/>
                <w:lang w:val="en-IN"/>
              </w:rPr>
              <w:t>Client/</w:t>
            </w:r>
            <w:r w:rsidR="004804EE">
              <w:rPr>
                <w:b/>
                <w:bCs/>
                <w:lang w:val="en-IN"/>
              </w:rPr>
              <w:t xml:space="preserve"> </w:t>
            </w:r>
            <w:r w:rsidRPr="001773ED">
              <w:rPr>
                <w:b/>
                <w:bCs/>
                <w:lang w:val="en-IN"/>
              </w:rPr>
              <w:t>CP Name</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BA9E0" w14:textId="77777777" w:rsidR="005B0591" w:rsidRPr="001773ED" w:rsidRDefault="005B0591" w:rsidP="005B0591">
            <w:pPr>
              <w:jc w:val="both"/>
            </w:pPr>
            <w:r w:rsidRPr="001773ED">
              <w:rPr>
                <w:b/>
                <w:bCs/>
              </w:rPr>
              <w:t>Permanent Account Number(PAN) of Client</w:t>
            </w:r>
          </w:p>
        </w:tc>
      </w:tr>
      <w:tr w:rsidR="005B0591" w:rsidRPr="001773ED" w14:paraId="75EF54B2" w14:textId="77777777" w:rsidTr="004804EE">
        <w:tc>
          <w:tcPr>
            <w:tcW w:w="2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FE736" w14:textId="77777777" w:rsidR="005B0591" w:rsidRPr="001773ED" w:rsidRDefault="005B0591" w:rsidP="005B0591">
            <w:pPr>
              <w:jc w:val="both"/>
            </w:pPr>
            <w:r w:rsidRPr="001773ED">
              <w:t> </w:t>
            </w:r>
          </w:p>
        </w:tc>
        <w:tc>
          <w:tcPr>
            <w:tcW w:w="1603" w:type="dxa"/>
            <w:tcBorders>
              <w:top w:val="nil"/>
              <w:left w:val="nil"/>
              <w:bottom w:val="single" w:sz="8" w:space="0" w:color="auto"/>
              <w:right w:val="single" w:sz="8" w:space="0" w:color="auto"/>
            </w:tcBorders>
            <w:tcMar>
              <w:top w:w="0" w:type="dxa"/>
              <w:left w:w="108" w:type="dxa"/>
              <w:bottom w:w="0" w:type="dxa"/>
              <w:right w:w="108" w:type="dxa"/>
            </w:tcMar>
          </w:tcPr>
          <w:p w14:paraId="7AE5D064" w14:textId="77777777" w:rsidR="005B0591" w:rsidRPr="001773ED" w:rsidRDefault="005B0591" w:rsidP="005B0591">
            <w:pPr>
              <w:ind w:firstLine="252"/>
              <w:jc w:val="both"/>
            </w:pPr>
            <w:r w:rsidRPr="001773E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tcPr>
          <w:p w14:paraId="5D787AFF" w14:textId="77777777" w:rsidR="005B0591" w:rsidRPr="001773ED" w:rsidRDefault="005B0591" w:rsidP="005B0591">
            <w:pPr>
              <w:ind w:firstLine="252"/>
              <w:jc w:val="both"/>
            </w:pPr>
            <w:r w:rsidRPr="001773ED">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2136D6A" w14:textId="77777777" w:rsidR="005B0591" w:rsidRPr="001773ED" w:rsidRDefault="005B0591" w:rsidP="005B0591">
            <w:pPr>
              <w:ind w:firstLine="252"/>
              <w:jc w:val="both"/>
            </w:pPr>
            <w:r w:rsidRPr="001773ED">
              <w: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59611C" w14:textId="77777777" w:rsidR="005B0591" w:rsidRPr="001773ED" w:rsidRDefault="005B0591" w:rsidP="005B0591">
            <w:pPr>
              <w:ind w:firstLine="252"/>
              <w:jc w:val="both"/>
            </w:pPr>
            <w:r w:rsidRPr="001773ED">
              <w:t> </w:t>
            </w:r>
          </w:p>
        </w:tc>
      </w:tr>
    </w:tbl>
    <w:p w14:paraId="799135A9" w14:textId="77777777" w:rsidR="005B0591" w:rsidRPr="001773ED" w:rsidRDefault="005B0591" w:rsidP="005B0591">
      <w:pPr>
        <w:jc w:val="both"/>
      </w:pPr>
      <w:r w:rsidRPr="001773ED">
        <w:t> </w:t>
      </w:r>
    </w:p>
    <w:p w14:paraId="52C47E1E" w14:textId="77777777" w:rsidR="005B0591" w:rsidRPr="001773ED" w:rsidRDefault="005B0591" w:rsidP="005B0591">
      <w:pPr>
        <w:jc w:val="both"/>
      </w:pPr>
      <w:r w:rsidRPr="001773ED">
        <w:t>We have executed the necessary agreement as specified in the above mentioned circular with the trading member/custodian</w:t>
      </w:r>
    </w:p>
    <w:p w14:paraId="57272A20" w14:textId="77777777" w:rsidR="005B0591" w:rsidRPr="001773ED" w:rsidRDefault="005B0591" w:rsidP="005B0591">
      <w:pPr>
        <w:jc w:val="both"/>
      </w:pPr>
      <w:r w:rsidRPr="001773ED">
        <w:t> </w:t>
      </w:r>
    </w:p>
    <w:p w14:paraId="1487F6AD" w14:textId="77777777" w:rsidR="005B0591" w:rsidRPr="001773ED" w:rsidRDefault="005B0591" w:rsidP="005B0591">
      <w:pPr>
        <w:jc w:val="both"/>
      </w:pPr>
      <w:r w:rsidRPr="001773ED">
        <w:rPr>
          <w:lang w:val="en-IN"/>
        </w:rPr>
        <w:t>Thanking you,</w:t>
      </w:r>
    </w:p>
    <w:p w14:paraId="3F0F17A6" w14:textId="77777777" w:rsidR="005B0591" w:rsidRPr="001773ED" w:rsidRDefault="005B0591" w:rsidP="005B0591">
      <w:pPr>
        <w:jc w:val="both"/>
      </w:pPr>
      <w:r w:rsidRPr="001773ED">
        <w:rPr>
          <w:lang w:val="en-IN"/>
        </w:rPr>
        <w:t> </w:t>
      </w:r>
    </w:p>
    <w:p w14:paraId="410B1C1D" w14:textId="77777777" w:rsidR="005B0591" w:rsidRPr="001773ED" w:rsidRDefault="005B0591" w:rsidP="005B0591">
      <w:pPr>
        <w:jc w:val="both"/>
      </w:pPr>
      <w:r w:rsidRPr="001773ED">
        <w:rPr>
          <w:lang w:val="en-IN"/>
        </w:rPr>
        <w:t>Yours sincerely</w:t>
      </w:r>
    </w:p>
    <w:p w14:paraId="62425216" w14:textId="77777777" w:rsidR="005B0591" w:rsidRPr="001773ED" w:rsidRDefault="005B0591" w:rsidP="005B0591">
      <w:pPr>
        <w:jc w:val="both"/>
      </w:pPr>
      <w:r w:rsidRPr="001773ED">
        <w:rPr>
          <w:lang w:val="en-IN"/>
        </w:rPr>
        <w:t> </w:t>
      </w:r>
    </w:p>
    <w:p w14:paraId="2553EFC2" w14:textId="77777777" w:rsidR="005B0591" w:rsidRPr="001773ED" w:rsidRDefault="005B0591" w:rsidP="005B0591">
      <w:pPr>
        <w:jc w:val="both"/>
      </w:pPr>
      <w:r w:rsidRPr="001773ED">
        <w:rPr>
          <w:lang w:val="en-IN"/>
        </w:rPr>
        <w:t>Authorised Signatories</w:t>
      </w:r>
    </w:p>
    <w:p w14:paraId="2021B02F" w14:textId="77777777" w:rsidR="005B0591" w:rsidRPr="001773ED" w:rsidRDefault="005B0591" w:rsidP="005B0591">
      <w:pPr>
        <w:jc w:val="both"/>
      </w:pPr>
      <w:r w:rsidRPr="001773ED">
        <w:rPr>
          <w:lang w:val="en-IN"/>
        </w:rPr>
        <w:t xml:space="preserve">Clearing Member </w:t>
      </w:r>
      <w:proofErr w:type="gramStart"/>
      <w:r w:rsidRPr="001773ED">
        <w:rPr>
          <w:lang w:val="en-IN"/>
        </w:rPr>
        <w:t>Name :</w:t>
      </w:r>
      <w:proofErr w:type="gramEnd"/>
    </w:p>
    <w:p w14:paraId="4770B239" w14:textId="77777777" w:rsidR="005B0591" w:rsidRPr="001773ED" w:rsidRDefault="005B0591" w:rsidP="005B0591">
      <w:pPr>
        <w:jc w:val="both"/>
      </w:pPr>
      <w:r w:rsidRPr="001773ED">
        <w:rPr>
          <w:lang w:val="en-IN"/>
        </w:rPr>
        <w:t xml:space="preserve">Clearing Member </w:t>
      </w:r>
      <w:proofErr w:type="gramStart"/>
      <w:r w:rsidRPr="001773ED">
        <w:rPr>
          <w:lang w:val="en-IN"/>
        </w:rPr>
        <w:t>Code :</w:t>
      </w:r>
      <w:proofErr w:type="gramEnd"/>
    </w:p>
    <w:p w14:paraId="4972028F" w14:textId="77777777" w:rsidR="005B0591" w:rsidRPr="001773ED" w:rsidRDefault="005B0591" w:rsidP="005B0591">
      <w:pPr>
        <w:jc w:val="both"/>
      </w:pPr>
      <w:r w:rsidRPr="001773ED">
        <w:rPr>
          <w:lang w:val="en-IN"/>
        </w:rPr>
        <w:t xml:space="preserve">Name: </w:t>
      </w:r>
    </w:p>
    <w:p w14:paraId="35D8F739" w14:textId="77777777" w:rsidR="005B0591" w:rsidRPr="001773ED" w:rsidRDefault="005B0591" w:rsidP="005B0591">
      <w:r w:rsidRPr="001773ED">
        <w:rPr>
          <w:lang w:val="en-IN"/>
        </w:rPr>
        <w:t>Designation</w:t>
      </w:r>
    </w:p>
    <w:p w14:paraId="5F91264A" w14:textId="77777777" w:rsidR="004804EE" w:rsidRDefault="004804EE" w:rsidP="005B0591">
      <w:pPr>
        <w:jc w:val="both"/>
      </w:pPr>
    </w:p>
    <w:p w14:paraId="5E76C3E4" w14:textId="77777777" w:rsidR="005B0591" w:rsidRPr="001773ED" w:rsidRDefault="005B0591" w:rsidP="005B0591">
      <w:pPr>
        <w:jc w:val="both"/>
      </w:pPr>
      <w:proofErr w:type="spellStart"/>
      <w:r w:rsidRPr="001773ED">
        <w:lastRenderedPageBreak/>
        <w:t>Encl</w:t>
      </w:r>
      <w:proofErr w:type="spellEnd"/>
      <w:r w:rsidRPr="001773ED">
        <w:t>:</w:t>
      </w:r>
    </w:p>
    <w:p w14:paraId="0D45E7F5" w14:textId="77777777" w:rsidR="005B0591" w:rsidRPr="001773ED" w:rsidRDefault="005B0591" w:rsidP="004803A8">
      <w:pPr>
        <w:numPr>
          <w:ilvl w:val="0"/>
          <w:numId w:val="14"/>
        </w:numPr>
        <w:jc w:val="both"/>
      </w:pPr>
      <w:r w:rsidRPr="001773ED">
        <w:t xml:space="preserve">Copy of agreement </w:t>
      </w:r>
    </w:p>
    <w:p w14:paraId="4DE06B95" w14:textId="77777777" w:rsidR="005B0591" w:rsidRPr="001773ED" w:rsidRDefault="005B0591" w:rsidP="004803A8">
      <w:pPr>
        <w:numPr>
          <w:ilvl w:val="0"/>
          <w:numId w:val="14"/>
        </w:numPr>
        <w:jc w:val="both"/>
      </w:pPr>
      <w:r w:rsidRPr="001773ED">
        <w:t xml:space="preserve">Attested copy of PAN </w:t>
      </w:r>
    </w:p>
    <w:p w14:paraId="358C1B35" w14:textId="77777777" w:rsidR="005B0591" w:rsidRPr="001773ED" w:rsidRDefault="005B0591" w:rsidP="004803A8">
      <w:pPr>
        <w:numPr>
          <w:ilvl w:val="0"/>
          <w:numId w:val="14"/>
        </w:numPr>
        <w:jc w:val="both"/>
      </w:pPr>
      <w:r w:rsidRPr="001773ED">
        <w:t xml:space="preserve">Letter from trading member/Custodian </w:t>
      </w:r>
    </w:p>
    <w:p w14:paraId="5AFC7F31" w14:textId="77777777" w:rsidR="005B0591" w:rsidRPr="001773ED" w:rsidRDefault="005B0591" w:rsidP="005B0591">
      <w:pPr>
        <w:jc w:val="both"/>
        <w:rPr>
          <w:b/>
          <w:bCs/>
        </w:rPr>
      </w:pPr>
      <w:r w:rsidRPr="001773ED">
        <w:rPr>
          <w:b/>
          <w:bCs/>
        </w:rPr>
        <w:t> </w:t>
      </w:r>
    </w:p>
    <w:p w14:paraId="23A86AD2" w14:textId="77777777" w:rsidR="005B0591" w:rsidRPr="001773ED" w:rsidRDefault="005B0591" w:rsidP="005B0591">
      <w:pPr>
        <w:jc w:val="both"/>
        <w:rPr>
          <w:b/>
          <w:bCs/>
        </w:rPr>
      </w:pPr>
    </w:p>
    <w:p w14:paraId="0F16C2F9" w14:textId="77777777" w:rsidR="005B0591" w:rsidRPr="001773ED" w:rsidRDefault="00626E4E" w:rsidP="005B0591">
      <w:pPr>
        <w:jc w:val="both"/>
      </w:pPr>
      <w:r>
        <w:br w:type="page"/>
      </w:r>
    </w:p>
    <w:p w14:paraId="77428546" w14:textId="77777777" w:rsidR="005B0591" w:rsidRPr="001773ED" w:rsidRDefault="007F5E97" w:rsidP="00025398">
      <w:pPr>
        <w:pStyle w:val="Heading2"/>
        <w:rPr>
          <w:szCs w:val="24"/>
        </w:rPr>
      </w:pPr>
      <w:bookmarkStart w:id="705" w:name="_Toc55566567"/>
      <w:r>
        <w:rPr>
          <w:szCs w:val="24"/>
        </w:rPr>
        <w:lastRenderedPageBreak/>
        <w:t xml:space="preserve">2. </w:t>
      </w:r>
      <w:r w:rsidR="005B0591" w:rsidRPr="001773ED">
        <w:rPr>
          <w:szCs w:val="24"/>
        </w:rPr>
        <w:t>Format of letter to be provided by the custodian in case the client/entity clears through custodian in Cash segment</w:t>
      </w:r>
      <w:bookmarkEnd w:id="705"/>
    </w:p>
    <w:p w14:paraId="4DFFBED2" w14:textId="77777777" w:rsidR="00626E4E" w:rsidRDefault="00626E4E" w:rsidP="005B0591">
      <w:pPr>
        <w:jc w:val="both"/>
        <w:rPr>
          <w:lang w:val="en-IN"/>
        </w:rPr>
      </w:pPr>
    </w:p>
    <w:p w14:paraId="674869CF" w14:textId="77777777" w:rsidR="005B0591" w:rsidRPr="001773ED" w:rsidRDefault="005B0591" w:rsidP="005B0591">
      <w:pPr>
        <w:jc w:val="both"/>
      </w:pPr>
      <w:r w:rsidRPr="001773ED">
        <w:rPr>
          <w:lang w:val="en-IN"/>
        </w:rPr>
        <w:t>Date:</w:t>
      </w:r>
    </w:p>
    <w:p w14:paraId="60101D23" w14:textId="77777777" w:rsidR="005B0591" w:rsidRPr="001773ED" w:rsidRDefault="005B0591" w:rsidP="005B0591">
      <w:pPr>
        <w:jc w:val="both"/>
      </w:pPr>
      <w:r w:rsidRPr="001773ED">
        <w:rPr>
          <w:lang w:val="en-IN"/>
        </w:rPr>
        <w:t>Manager</w:t>
      </w:r>
    </w:p>
    <w:p w14:paraId="653AB9FB" w14:textId="77777777" w:rsidR="005B0591" w:rsidRPr="001773ED" w:rsidRDefault="005B0591" w:rsidP="005B0591">
      <w:pPr>
        <w:jc w:val="both"/>
      </w:pPr>
      <w:r w:rsidRPr="001773ED">
        <w:rPr>
          <w:lang w:val="en-IN"/>
        </w:rPr>
        <w:t>Risk Management Group</w:t>
      </w:r>
    </w:p>
    <w:p w14:paraId="18FDAC1A" w14:textId="77777777" w:rsidR="005B0591" w:rsidRPr="001773ED" w:rsidRDefault="007F5E97" w:rsidP="005B0591">
      <w:pPr>
        <w:jc w:val="both"/>
      </w:pPr>
      <w:r>
        <w:rPr>
          <w:lang w:val="en-IN"/>
        </w:rPr>
        <w:t xml:space="preserve">NSE </w:t>
      </w:r>
      <w:r w:rsidR="005B0591" w:rsidRPr="001773ED">
        <w:rPr>
          <w:lang w:val="en-IN"/>
        </w:rPr>
        <w:t>Clearing Limited</w:t>
      </w:r>
    </w:p>
    <w:p w14:paraId="56C013B9" w14:textId="77777777" w:rsidR="005B0591" w:rsidRPr="001773ED" w:rsidRDefault="005B0591" w:rsidP="005B0591">
      <w:pPr>
        <w:jc w:val="both"/>
      </w:pPr>
      <w:r w:rsidRPr="001773ED">
        <w:t xml:space="preserve">Exchange Plaza, </w:t>
      </w:r>
    </w:p>
    <w:p w14:paraId="21C1757A" w14:textId="77777777" w:rsidR="005B0591" w:rsidRPr="001773ED" w:rsidRDefault="005B0591" w:rsidP="005B0591">
      <w:pPr>
        <w:jc w:val="both"/>
      </w:pPr>
      <w:proofErr w:type="spellStart"/>
      <w:r w:rsidRPr="001773ED">
        <w:t>Bandra</w:t>
      </w:r>
      <w:proofErr w:type="spellEnd"/>
      <w:r w:rsidRPr="001773ED">
        <w:t xml:space="preserve"> </w:t>
      </w:r>
      <w:proofErr w:type="spellStart"/>
      <w:r w:rsidRPr="001773ED">
        <w:t>Kurla</w:t>
      </w:r>
      <w:proofErr w:type="spellEnd"/>
      <w:r w:rsidRPr="001773ED">
        <w:t xml:space="preserve"> Complex,</w:t>
      </w:r>
    </w:p>
    <w:p w14:paraId="15C497EC" w14:textId="77777777" w:rsidR="005B0591" w:rsidRPr="001773ED" w:rsidRDefault="005B0591" w:rsidP="005B0591">
      <w:pPr>
        <w:jc w:val="both"/>
      </w:pPr>
      <w:proofErr w:type="spellStart"/>
      <w:r w:rsidRPr="001773ED">
        <w:rPr>
          <w:lang w:val="en-IN"/>
        </w:rPr>
        <w:t>Bandra</w:t>
      </w:r>
      <w:proofErr w:type="spellEnd"/>
      <w:r w:rsidRPr="001773ED">
        <w:rPr>
          <w:lang w:val="en-IN"/>
        </w:rPr>
        <w:t xml:space="preserve"> (East), Mumbai 400 051</w:t>
      </w:r>
    </w:p>
    <w:p w14:paraId="320500F7" w14:textId="77777777" w:rsidR="005B0591" w:rsidRPr="001773ED" w:rsidRDefault="005B0591" w:rsidP="005B0591">
      <w:pPr>
        <w:jc w:val="both"/>
      </w:pPr>
      <w:r w:rsidRPr="001773ED">
        <w:rPr>
          <w:lang w:val="en-IN"/>
        </w:rPr>
        <w:t> </w:t>
      </w:r>
    </w:p>
    <w:p w14:paraId="0502E178" w14:textId="77777777" w:rsidR="005B0591" w:rsidRPr="001773ED" w:rsidRDefault="005B0591" w:rsidP="005B0591">
      <w:pPr>
        <w:jc w:val="both"/>
      </w:pPr>
      <w:r w:rsidRPr="001773ED">
        <w:rPr>
          <w:lang w:val="en-IN"/>
        </w:rPr>
        <w:t>Dear Sir,</w:t>
      </w:r>
    </w:p>
    <w:p w14:paraId="5A9074FC" w14:textId="77777777" w:rsidR="005B0591" w:rsidRPr="001773ED" w:rsidRDefault="005B0591" w:rsidP="005B0591">
      <w:pPr>
        <w:jc w:val="both"/>
      </w:pPr>
      <w:r w:rsidRPr="001773ED">
        <w:rPr>
          <w:lang w:val="en-IN"/>
        </w:rPr>
        <w:t> </w:t>
      </w:r>
    </w:p>
    <w:p w14:paraId="72E4D0D1" w14:textId="77777777" w:rsidR="005B0591" w:rsidRPr="001773ED" w:rsidRDefault="005B0591" w:rsidP="005B0591">
      <w:pPr>
        <w:jc w:val="both"/>
      </w:pPr>
      <w:r w:rsidRPr="001773ED">
        <w:rPr>
          <w:b/>
          <w:bCs/>
          <w:lang w:val="en-IN"/>
        </w:rPr>
        <w:t>Sub: Details of client/entity to be made eligible for cross margining</w:t>
      </w:r>
    </w:p>
    <w:p w14:paraId="4F2BE9FF" w14:textId="77777777" w:rsidR="005B0591" w:rsidRPr="001773ED" w:rsidRDefault="005B0591" w:rsidP="005B0591">
      <w:pPr>
        <w:jc w:val="both"/>
      </w:pPr>
      <w:r w:rsidRPr="001773ED">
        <w:rPr>
          <w:lang w:val="en-IN"/>
        </w:rPr>
        <w:t> </w:t>
      </w:r>
    </w:p>
    <w:p w14:paraId="62BCB014" w14:textId="77777777" w:rsidR="005B0591" w:rsidRPr="001773ED" w:rsidRDefault="005B0591" w:rsidP="005B0591">
      <w:pPr>
        <w:jc w:val="both"/>
      </w:pPr>
      <w:r w:rsidRPr="001773ED">
        <w:rPr>
          <w:lang w:val="en-IN"/>
        </w:rPr>
        <w:t xml:space="preserve">This is with reference to your circular </w:t>
      </w:r>
      <w:proofErr w:type="spellStart"/>
      <w:r w:rsidRPr="001773ED">
        <w:rPr>
          <w:lang w:val="en-IN"/>
        </w:rPr>
        <w:t>no.NSE</w:t>
      </w:r>
      <w:proofErr w:type="spellEnd"/>
      <w:r w:rsidRPr="001773ED">
        <w:rPr>
          <w:lang w:val="en-IN"/>
        </w:rPr>
        <w:t>/CMPT/11976 dated February 04, 2009, in respect of cross margining. In accordance with the provisions contained in this circular you are requested to provide cross margining for following client clearing through us in Cash Segment.</w:t>
      </w:r>
    </w:p>
    <w:p w14:paraId="7BBBE44D" w14:textId="77777777" w:rsidR="005B0591" w:rsidRPr="001773ED" w:rsidRDefault="005B0591" w:rsidP="005B0591">
      <w:pPr>
        <w:jc w:val="both"/>
      </w:pPr>
      <w:r w:rsidRPr="001773ED">
        <w:rPr>
          <w:lang w:val="en-IN"/>
        </w:rPr>
        <w:t> </w:t>
      </w:r>
    </w:p>
    <w:tbl>
      <w:tblPr>
        <w:tblW w:w="9322" w:type="dxa"/>
        <w:tblCellMar>
          <w:left w:w="0" w:type="dxa"/>
          <w:right w:w="0" w:type="dxa"/>
        </w:tblCellMar>
        <w:tblLook w:val="0000" w:firstRow="0" w:lastRow="0" w:firstColumn="0" w:lastColumn="0" w:noHBand="0" w:noVBand="0"/>
      </w:tblPr>
      <w:tblGrid>
        <w:gridCol w:w="2448"/>
        <w:gridCol w:w="1980"/>
        <w:gridCol w:w="2218"/>
        <w:gridCol w:w="2676"/>
      </w:tblGrid>
      <w:tr w:rsidR="005B0591" w:rsidRPr="001773ED" w14:paraId="77D29021" w14:textId="77777777" w:rsidTr="00626E4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5388" w14:textId="77777777" w:rsidR="005B0591" w:rsidRPr="001773ED" w:rsidRDefault="005B0591" w:rsidP="005B0591">
            <w:pPr>
              <w:jc w:val="both"/>
            </w:pPr>
            <w:r w:rsidRPr="001773ED">
              <w:rPr>
                <w:b/>
                <w:bCs/>
              </w:rPr>
              <w:t>Clearing Member Code /Name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B8876" w14:textId="77777777" w:rsidR="005B0591" w:rsidRPr="001773ED" w:rsidRDefault="005B0591" w:rsidP="005B0591">
            <w:pPr>
              <w:jc w:val="both"/>
            </w:pPr>
            <w:r w:rsidRPr="001773ED">
              <w:rPr>
                <w:b/>
                <w:bCs/>
              </w:rPr>
              <w:t>CP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6EDAAE" w14:textId="77777777" w:rsidR="005B0591" w:rsidRPr="001773ED" w:rsidRDefault="005B0591" w:rsidP="005B0591">
            <w:pPr>
              <w:jc w:val="both"/>
            </w:pPr>
            <w:r w:rsidRPr="001773ED">
              <w:rPr>
                <w:b/>
                <w:bCs/>
                <w:lang w:val="en-IN"/>
              </w:rPr>
              <w:t>CP Name</w:t>
            </w:r>
          </w:p>
        </w:tc>
        <w:tc>
          <w:tcPr>
            <w:tcW w:w="2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80773" w14:textId="77777777" w:rsidR="005B0591" w:rsidRPr="001773ED" w:rsidRDefault="005B0591" w:rsidP="005B0591">
            <w:pPr>
              <w:jc w:val="both"/>
            </w:pPr>
            <w:r w:rsidRPr="001773ED">
              <w:rPr>
                <w:b/>
                <w:bCs/>
              </w:rPr>
              <w:t>Permanent Account Number(PAN) of Client</w:t>
            </w:r>
          </w:p>
        </w:tc>
      </w:tr>
      <w:tr w:rsidR="005B0591" w:rsidRPr="001773ED" w14:paraId="1169D045" w14:textId="77777777" w:rsidTr="00626E4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03B85"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284F23"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2F70A1D2" w14:textId="77777777" w:rsidR="005B0591" w:rsidRPr="001773ED" w:rsidRDefault="005B0591" w:rsidP="005B0591">
            <w:pPr>
              <w:ind w:firstLine="252"/>
              <w:jc w:val="both"/>
            </w:pPr>
            <w:r w:rsidRPr="001773ED">
              <w:t> </w:t>
            </w:r>
          </w:p>
        </w:tc>
        <w:tc>
          <w:tcPr>
            <w:tcW w:w="2676" w:type="dxa"/>
            <w:tcBorders>
              <w:top w:val="nil"/>
              <w:left w:val="nil"/>
              <w:bottom w:val="single" w:sz="8" w:space="0" w:color="auto"/>
              <w:right w:val="single" w:sz="8" w:space="0" w:color="auto"/>
            </w:tcBorders>
            <w:tcMar>
              <w:top w:w="0" w:type="dxa"/>
              <w:left w:w="108" w:type="dxa"/>
              <w:bottom w:w="0" w:type="dxa"/>
              <w:right w:w="108" w:type="dxa"/>
            </w:tcMar>
          </w:tcPr>
          <w:p w14:paraId="0EFCC04C" w14:textId="77777777" w:rsidR="005B0591" w:rsidRPr="001773ED" w:rsidRDefault="005B0591" w:rsidP="005B0591">
            <w:pPr>
              <w:ind w:firstLine="252"/>
              <w:jc w:val="both"/>
            </w:pPr>
            <w:r w:rsidRPr="001773ED">
              <w:t> </w:t>
            </w:r>
          </w:p>
        </w:tc>
      </w:tr>
    </w:tbl>
    <w:p w14:paraId="2367A46F" w14:textId="77777777" w:rsidR="005B0591" w:rsidRPr="001773ED" w:rsidRDefault="005B0591" w:rsidP="005B0591">
      <w:pPr>
        <w:jc w:val="both"/>
      </w:pPr>
      <w:r w:rsidRPr="001773ED">
        <w:t> </w:t>
      </w:r>
    </w:p>
    <w:p w14:paraId="5A1C0718" w14:textId="77777777" w:rsidR="005B0591" w:rsidRPr="001773ED" w:rsidRDefault="005B0591" w:rsidP="005B0591">
      <w:pPr>
        <w:jc w:val="both"/>
      </w:pPr>
      <w:r w:rsidRPr="001773ED">
        <w:t>We have executed the necessary agreement as specified in the above mentioned circular with the clearing member and constituent</w:t>
      </w:r>
    </w:p>
    <w:p w14:paraId="00491C95" w14:textId="77777777" w:rsidR="005B0591" w:rsidRPr="001773ED" w:rsidRDefault="005B0591" w:rsidP="005B0591">
      <w:pPr>
        <w:jc w:val="both"/>
      </w:pPr>
      <w:r w:rsidRPr="001773ED">
        <w:t> </w:t>
      </w:r>
    </w:p>
    <w:p w14:paraId="0FDA3315" w14:textId="77777777" w:rsidR="005B0591" w:rsidRPr="001773ED" w:rsidRDefault="005B0591" w:rsidP="005B0591">
      <w:pPr>
        <w:jc w:val="both"/>
      </w:pPr>
      <w:r w:rsidRPr="001773ED">
        <w:t> </w:t>
      </w:r>
    </w:p>
    <w:p w14:paraId="40E673E3" w14:textId="77777777" w:rsidR="005B0591" w:rsidRPr="001773ED" w:rsidRDefault="005B0591" w:rsidP="005B0591">
      <w:pPr>
        <w:jc w:val="both"/>
      </w:pPr>
      <w:r w:rsidRPr="001773ED">
        <w:rPr>
          <w:lang w:val="en-IN"/>
        </w:rPr>
        <w:t>Thanking you,</w:t>
      </w:r>
    </w:p>
    <w:p w14:paraId="63F8A9B4" w14:textId="77777777" w:rsidR="005B0591" w:rsidRPr="001773ED" w:rsidRDefault="005B0591" w:rsidP="005B0591">
      <w:pPr>
        <w:jc w:val="both"/>
      </w:pPr>
      <w:r w:rsidRPr="001773ED">
        <w:rPr>
          <w:lang w:val="en-IN"/>
        </w:rPr>
        <w:t>Yours sincerely</w:t>
      </w:r>
    </w:p>
    <w:p w14:paraId="5593536D" w14:textId="77777777" w:rsidR="005B0591" w:rsidRPr="001773ED" w:rsidRDefault="005B0591" w:rsidP="005B0591">
      <w:pPr>
        <w:jc w:val="both"/>
      </w:pPr>
      <w:r w:rsidRPr="001773ED">
        <w:rPr>
          <w:lang w:val="en-IN"/>
        </w:rPr>
        <w:t> </w:t>
      </w:r>
    </w:p>
    <w:p w14:paraId="0FF4722A" w14:textId="77777777" w:rsidR="005B0591" w:rsidRPr="001773ED" w:rsidRDefault="005B0591" w:rsidP="005B0591">
      <w:pPr>
        <w:jc w:val="both"/>
      </w:pPr>
      <w:r w:rsidRPr="001773ED">
        <w:rPr>
          <w:lang w:val="en-IN"/>
        </w:rPr>
        <w:t> </w:t>
      </w:r>
    </w:p>
    <w:p w14:paraId="2FCC6883" w14:textId="77777777" w:rsidR="005B0591" w:rsidRPr="001773ED" w:rsidRDefault="005B0591" w:rsidP="005B0591">
      <w:pPr>
        <w:jc w:val="both"/>
      </w:pPr>
      <w:r w:rsidRPr="001773ED">
        <w:rPr>
          <w:lang w:val="en-IN"/>
        </w:rPr>
        <w:t>Authorised Signatories</w:t>
      </w:r>
    </w:p>
    <w:p w14:paraId="4FD2265B" w14:textId="77777777" w:rsidR="005B0591" w:rsidRPr="001773ED" w:rsidRDefault="005B0591" w:rsidP="005B0591">
      <w:pPr>
        <w:jc w:val="both"/>
      </w:pPr>
    </w:p>
    <w:p w14:paraId="4C1656D0" w14:textId="77777777" w:rsidR="005B0591" w:rsidRPr="001773ED" w:rsidRDefault="005B0591" w:rsidP="005B0591">
      <w:pPr>
        <w:jc w:val="both"/>
      </w:pPr>
      <w:r w:rsidRPr="001773ED">
        <w:rPr>
          <w:lang w:val="en-IN"/>
        </w:rPr>
        <w:t xml:space="preserve">Custodian </w:t>
      </w:r>
      <w:proofErr w:type="gramStart"/>
      <w:r w:rsidRPr="001773ED">
        <w:rPr>
          <w:lang w:val="en-IN"/>
        </w:rPr>
        <w:t>Name :</w:t>
      </w:r>
      <w:proofErr w:type="gramEnd"/>
    </w:p>
    <w:p w14:paraId="100D36AB" w14:textId="77777777" w:rsidR="005B0591" w:rsidRPr="001773ED" w:rsidRDefault="005B0591" w:rsidP="005B0591">
      <w:pPr>
        <w:jc w:val="both"/>
      </w:pPr>
      <w:r w:rsidRPr="001773ED">
        <w:rPr>
          <w:lang w:val="en-IN"/>
        </w:rPr>
        <w:t xml:space="preserve">Custodian </w:t>
      </w:r>
      <w:proofErr w:type="gramStart"/>
      <w:r w:rsidRPr="001773ED">
        <w:rPr>
          <w:lang w:val="en-IN"/>
        </w:rPr>
        <w:t>Code :</w:t>
      </w:r>
      <w:proofErr w:type="gramEnd"/>
    </w:p>
    <w:p w14:paraId="65F6EE13" w14:textId="77777777" w:rsidR="005B0591" w:rsidRPr="001773ED" w:rsidRDefault="005B0591" w:rsidP="005B0591">
      <w:pPr>
        <w:jc w:val="both"/>
      </w:pPr>
      <w:r w:rsidRPr="001773ED">
        <w:rPr>
          <w:lang w:val="en-IN"/>
        </w:rPr>
        <w:t> </w:t>
      </w:r>
    </w:p>
    <w:p w14:paraId="4D183255" w14:textId="77777777" w:rsidR="005B0591" w:rsidRPr="001773ED" w:rsidRDefault="005B0591" w:rsidP="005B0591">
      <w:pPr>
        <w:jc w:val="both"/>
      </w:pPr>
      <w:r w:rsidRPr="001773ED">
        <w:rPr>
          <w:lang w:val="en-IN"/>
        </w:rPr>
        <w:t xml:space="preserve">Name: </w:t>
      </w:r>
    </w:p>
    <w:p w14:paraId="344FC225" w14:textId="77777777" w:rsidR="005B0591" w:rsidRPr="001773ED" w:rsidRDefault="005B0591" w:rsidP="005B0591">
      <w:r w:rsidRPr="001773ED">
        <w:rPr>
          <w:lang w:val="en-IN"/>
        </w:rPr>
        <w:t>Designation</w:t>
      </w:r>
    </w:p>
    <w:p w14:paraId="72D7C20E" w14:textId="77777777" w:rsidR="005B0591" w:rsidRPr="001773ED" w:rsidRDefault="005B0591" w:rsidP="005B0591">
      <w:pPr>
        <w:jc w:val="both"/>
      </w:pPr>
      <w:r w:rsidRPr="001773ED">
        <w:rPr>
          <w:b/>
          <w:bCs/>
        </w:rPr>
        <w:t> </w:t>
      </w:r>
    </w:p>
    <w:p w14:paraId="5A3C9144" w14:textId="77777777" w:rsidR="005B0591" w:rsidRPr="001773ED" w:rsidRDefault="005B0591" w:rsidP="005B0591">
      <w:pPr>
        <w:jc w:val="both"/>
      </w:pPr>
      <w:r w:rsidRPr="001773ED">
        <w:rPr>
          <w:b/>
          <w:bCs/>
        </w:rPr>
        <w:br w:type="page"/>
      </w:r>
      <w:r w:rsidRPr="001773ED">
        <w:rPr>
          <w:b/>
          <w:bCs/>
        </w:rPr>
        <w:lastRenderedPageBreak/>
        <w:t> </w:t>
      </w:r>
    </w:p>
    <w:p w14:paraId="609DB30B" w14:textId="77777777" w:rsidR="005B0591" w:rsidRPr="001773ED" w:rsidRDefault="007F5E97" w:rsidP="00025398">
      <w:pPr>
        <w:pStyle w:val="Heading2"/>
        <w:rPr>
          <w:szCs w:val="24"/>
        </w:rPr>
      </w:pPr>
      <w:bookmarkStart w:id="706" w:name="_Toc55566568"/>
      <w:r>
        <w:rPr>
          <w:szCs w:val="24"/>
        </w:rPr>
        <w:t xml:space="preserve">3. </w:t>
      </w:r>
      <w:r w:rsidR="005B0591" w:rsidRPr="001773ED">
        <w:rPr>
          <w:szCs w:val="24"/>
        </w:rPr>
        <w:t>Format of letter to be provided by trading member for availing cross margin benefit to client</w:t>
      </w:r>
      <w:bookmarkEnd w:id="706"/>
    </w:p>
    <w:p w14:paraId="1CEAA8EE" w14:textId="77777777" w:rsidR="005B0591" w:rsidRPr="001773ED" w:rsidRDefault="005B0591" w:rsidP="005B0591">
      <w:pPr>
        <w:jc w:val="both"/>
      </w:pPr>
      <w:r w:rsidRPr="001773ED">
        <w:t> </w:t>
      </w:r>
    </w:p>
    <w:p w14:paraId="715F7691" w14:textId="77777777" w:rsidR="005B0591" w:rsidRPr="001773ED" w:rsidRDefault="005B0591" w:rsidP="005B0591">
      <w:pPr>
        <w:jc w:val="both"/>
      </w:pPr>
      <w:r w:rsidRPr="001773ED">
        <w:rPr>
          <w:lang w:val="en-IN"/>
        </w:rPr>
        <w:t>Date:</w:t>
      </w:r>
    </w:p>
    <w:p w14:paraId="76549D25" w14:textId="77777777" w:rsidR="005B0591" w:rsidRPr="001773ED" w:rsidRDefault="007B1300" w:rsidP="005B0591">
      <w:pPr>
        <w:jc w:val="both"/>
      </w:pPr>
      <w:r w:rsidRPr="001773ED">
        <w:rPr>
          <w:lang w:val="en-IN"/>
        </w:rPr>
        <w:t>To,</w:t>
      </w:r>
    </w:p>
    <w:p w14:paraId="271D9A0A" w14:textId="77777777" w:rsidR="005B0591" w:rsidRPr="001773ED" w:rsidRDefault="005B0591" w:rsidP="005B0591">
      <w:pPr>
        <w:jc w:val="both"/>
      </w:pPr>
      <w:r w:rsidRPr="001773ED">
        <w:rPr>
          <w:lang w:val="en-IN"/>
        </w:rPr>
        <w:t>Clearing Member Name</w:t>
      </w:r>
    </w:p>
    <w:p w14:paraId="35AB4661" w14:textId="77777777" w:rsidR="005B0591" w:rsidRPr="001773ED" w:rsidRDefault="005B0591" w:rsidP="005B0591">
      <w:pPr>
        <w:jc w:val="both"/>
      </w:pPr>
      <w:r w:rsidRPr="001773ED">
        <w:rPr>
          <w:lang w:val="en-IN"/>
        </w:rPr>
        <w:t>Clearing Member Code</w:t>
      </w:r>
    </w:p>
    <w:p w14:paraId="06B7BB6D" w14:textId="77777777" w:rsidR="005B0591" w:rsidRPr="001773ED" w:rsidRDefault="005B0591" w:rsidP="005B0591">
      <w:pPr>
        <w:jc w:val="both"/>
      </w:pPr>
      <w:r w:rsidRPr="001773ED">
        <w:rPr>
          <w:lang w:val="en-IN"/>
        </w:rPr>
        <w:t> </w:t>
      </w:r>
    </w:p>
    <w:p w14:paraId="519E0350" w14:textId="77777777" w:rsidR="005B0591" w:rsidRPr="001773ED" w:rsidRDefault="005B0591" w:rsidP="005B0591">
      <w:pPr>
        <w:jc w:val="both"/>
      </w:pPr>
      <w:r w:rsidRPr="001773ED">
        <w:rPr>
          <w:lang w:val="en-IN"/>
        </w:rPr>
        <w:t>Dear Sir,</w:t>
      </w:r>
    </w:p>
    <w:p w14:paraId="35F1EF2D" w14:textId="77777777" w:rsidR="005B0591" w:rsidRPr="001773ED" w:rsidRDefault="005B0591" w:rsidP="005B0591">
      <w:pPr>
        <w:jc w:val="both"/>
      </w:pPr>
      <w:r w:rsidRPr="001773ED">
        <w:rPr>
          <w:lang w:val="en-IN"/>
        </w:rPr>
        <w:t> </w:t>
      </w:r>
    </w:p>
    <w:p w14:paraId="1D716665" w14:textId="77777777" w:rsidR="005B0591" w:rsidRPr="001773ED" w:rsidRDefault="005B0591" w:rsidP="005B0591">
      <w:pPr>
        <w:jc w:val="both"/>
      </w:pPr>
      <w:r w:rsidRPr="001773ED">
        <w:rPr>
          <w:b/>
          <w:bCs/>
          <w:lang w:val="en-IN"/>
        </w:rPr>
        <w:t>Sub: Details of client/entity to be made eligible for cross margining</w:t>
      </w:r>
    </w:p>
    <w:p w14:paraId="2271EA63" w14:textId="77777777" w:rsidR="005B0591" w:rsidRPr="001773ED" w:rsidRDefault="005B0591" w:rsidP="005B0591">
      <w:pPr>
        <w:jc w:val="both"/>
      </w:pPr>
      <w:r w:rsidRPr="001773ED">
        <w:rPr>
          <w:lang w:val="en-IN"/>
        </w:rPr>
        <w:t> </w:t>
      </w:r>
    </w:p>
    <w:p w14:paraId="0739AC90" w14:textId="77777777" w:rsidR="005B0591" w:rsidRPr="001773ED" w:rsidRDefault="005B0591" w:rsidP="005B0591">
      <w:pPr>
        <w:jc w:val="both"/>
      </w:pPr>
      <w:r w:rsidRPr="001773ED">
        <w:rPr>
          <w:lang w:val="en-IN"/>
        </w:rPr>
        <w:t>This is with reference to NS</w:t>
      </w:r>
      <w:r w:rsidR="007F5E97">
        <w:rPr>
          <w:lang w:val="en-IN"/>
        </w:rPr>
        <w:t xml:space="preserve">E </w:t>
      </w:r>
      <w:r w:rsidRPr="001773ED">
        <w:rPr>
          <w:lang w:val="en-IN"/>
        </w:rPr>
        <w:t>C</w:t>
      </w:r>
      <w:r w:rsidR="007F5E97">
        <w:rPr>
          <w:lang w:val="en-IN"/>
        </w:rPr>
        <w:t>learing Ltd (NCL)</w:t>
      </w:r>
      <w:r w:rsidRPr="001773ED">
        <w:rPr>
          <w:lang w:val="en-IN"/>
        </w:rPr>
        <w:t xml:space="preserve"> circular </w:t>
      </w:r>
      <w:proofErr w:type="spellStart"/>
      <w:r w:rsidRPr="001773ED">
        <w:rPr>
          <w:lang w:val="en-IN"/>
        </w:rPr>
        <w:t>no.NSE</w:t>
      </w:r>
      <w:proofErr w:type="spellEnd"/>
      <w:r w:rsidRPr="001773ED">
        <w:rPr>
          <w:lang w:val="en-IN"/>
        </w:rPr>
        <w:t>/CMPT/11975 dated February 04, 2009, in respect of cross margining. In accordance with the provisions contained in this circular we would like to provide cross margining for the following clients in the Cash and F&amp;O segment.</w:t>
      </w:r>
    </w:p>
    <w:p w14:paraId="4A9DC68F" w14:textId="77777777" w:rsidR="005B0591" w:rsidRPr="001773ED" w:rsidRDefault="005B0591" w:rsidP="005B0591">
      <w:pPr>
        <w:jc w:val="both"/>
      </w:pPr>
      <w:r w:rsidRPr="001773ED">
        <w:rPr>
          <w:lang w:val="en-IN"/>
        </w:rPr>
        <w:t> </w:t>
      </w:r>
    </w:p>
    <w:tbl>
      <w:tblPr>
        <w:tblW w:w="0" w:type="auto"/>
        <w:tblCellMar>
          <w:left w:w="0" w:type="dxa"/>
          <w:right w:w="0" w:type="dxa"/>
        </w:tblCellMar>
        <w:tblLook w:val="0000" w:firstRow="0" w:lastRow="0" w:firstColumn="0" w:lastColumn="0" w:noHBand="0" w:noVBand="0"/>
      </w:tblPr>
      <w:tblGrid>
        <w:gridCol w:w="2448"/>
        <w:gridCol w:w="1980"/>
        <w:gridCol w:w="2218"/>
        <w:gridCol w:w="1833"/>
      </w:tblGrid>
      <w:tr w:rsidR="005B0591" w:rsidRPr="001773ED" w14:paraId="21463A8E" w14:textId="77777777">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74946" w14:textId="77777777" w:rsidR="005B0591" w:rsidRPr="001773ED" w:rsidRDefault="005B0591" w:rsidP="005B0591">
            <w:pPr>
              <w:jc w:val="both"/>
            </w:pPr>
            <w:r w:rsidRPr="001773ED">
              <w:rPr>
                <w:b/>
                <w:bCs/>
              </w:rPr>
              <w:t>Client Code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2B66E" w14:textId="77777777" w:rsidR="005B0591" w:rsidRPr="001773ED" w:rsidRDefault="005B0591" w:rsidP="005B0591">
            <w:pPr>
              <w:jc w:val="both"/>
            </w:pPr>
            <w:r w:rsidRPr="001773ED">
              <w:rPr>
                <w:b/>
                <w:bCs/>
              </w:rPr>
              <w:t>Client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BD760C" w14:textId="77777777" w:rsidR="005B0591" w:rsidRPr="001773ED" w:rsidRDefault="005B0591" w:rsidP="005B0591">
            <w:pPr>
              <w:jc w:val="both"/>
            </w:pPr>
            <w:r w:rsidRPr="001773ED">
              <w:rPr>
                <w:b/>
                <w:bCs/>
                <w:lang w:val="en-IN"/>
              </w:rPr>
              <w:t>Client Name</w:t>
            </w:r>
          </w:p>
        </w:tc>
        <w:tc>
          <w:tcPr>
            <w:tcW w:w="18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68D44" w14:textId="77777777" w:rsidR="005B0591" w:rsidRPr="001773ED" w:rsidRDefault="005B0591" w:rsidP="005B0591">
            <w:pPr>
              <w:jc w:val="both"/>
            </w:pPr>
            <w:r w:rsidRPr="001773ED">
              <w:rPr>
                <w:b/>
                <w:bCs/>
              </w:rPr>
              <w:t>Permanent Account Number(PAN) of Client</w:t>
            </w:r>
          </w:p>
        </w:tc>
      </w:tr>
      <w:tr w:rsidR="005B0591" w:rsidRPr="001773ED" w14:paraId="088D33EB" w14:textId="77777777">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410CB0"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909122"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051C8CFD" w14:textId="77777777" w:rsidR="005B0591" w:rsidRPr="001773ED" w:rsidRDefault="005B0591" w:rsidP="005B0591">
            <w:pPr>
              <w:ind w:firstLine="252"/>
              <w:jc w:val="both"/>
            </w:pPr>
            <w:r w:rsidRPr="001773ED">
              <w:t> </w:t>
            </w:r>
          </w:p>
        </w:tc>
        <w:tc>
          <w:tcPr>
            <w:tcW w:w="1833" w:type="dxa"/>
            <w:tcBorders>
              <w:top w:val="nil"/>
              <w:left w:val="nil"/>
              <w:bottom w:val="single" w:sz="8" w:space="0" w:color="auto"/>
              <w:right w:val="single" w:sz="8" w:space="0" w:color="auto"/>
            </w:tcBorders>
            <w:tcMar>
              <w:top w:w="0" w:type="dxa"/>
              <w:left w:w="108" w:type="dxa"/>
              <w:bottom w:w="0" w:type="dxa"/>
              <w:right w:w="108" w:type="dxa"/>
            </w:tcMar>
          </w:tcPr>
          <w:p w14:paraId="33596BE6" w14:textId="77777777" w:rsidR="005B0591" w:rsidRPr="001773ED" w:rsidRDefault="005B0591" w:rsidP="005B0591">
            <w:pPr>
              <w:ind w:firstLine="252"/>
              <w:jc w:val="both"/>
            </w:pPr>
            <w:r w:rsidRPr="001773ED">
              <w:t> </w:t>
            </w:r>
          </w:p>
        </w:tc>
      </w:tr>
    </w:tbl>
    <w:p w14:paraId="2C0D7E49" w14:textId="77777777" w:rsidR="005B0591" w:rsidRPr="001773ED" w:rsidRDefault="005B0591" w:rsidP="005B0591">
      <w:pPr>
        <w:jc w:val="both"/>
      </w:pPr>
      <w:r w:rsidRPr="001773ED">
        <w:t xml:space="preserve">                        </w:t>
      </w:r>
    </w:p>
    <w:p w14:paraId="1CB28E0A" w14:textId="77777777" w:rsidR="005B0591" w:rsidRPr="001773ED" w:rsidRDefault="005B0591" w:rsidP="005B0591">
      <w:pPr>
        <w:jc w:val="both"/>
      </w:pPr>
      <w:r w:rsidRPr="001773ED">
        <w:t xml:space="preserve">We have executed the agreement as specified by NCL with our clients. We request you to intimate the details of the above clients to NCL for availing the cross margin facility. </w:t>
      </w:r>
    </w:p>
    <w:p w14:paraId="08FFCF1B" w14:textId="77777777" w:rsidR="005B0591" w:rsidRPr="001773ED" w:rsidRDefault="005B0591" w:rsidP="005B0591">
      <w:pPr>
        <w:jc w:val="both"/>
      </w:pPr>
      <w:r w:rsidRPr="001773ED">
        <w:t> </w:t>
      </w:r>
    </w:p>
    <w:p w14:paraId="58B8FE7F" w14:textId="77777777" w:rsidR="005B0591" w:rsidRPr="001773ED" w:rsidRDefault="005B0591" w:rsidP="005B0591">
      <w:pPr>
        <w:jc w:val="both"/>
      </w:pPr>
      <w:r w:rsidRPr="001773ED">
        <w:rPr>
          <w:lang w:val="en-IN"/>
        </w:rPr>
        <w:t>Thanking you,</w:t>
      </w:r>
    </w:p>
    <w:p w14:paraId="4C08371C" w14:textId="77777777" w:rsidR="005B0591" w:rsidRPr="001773ED" w:rsidRDefault="005B0591" w:rsidP="005B0591">
      <w:pPr>
        <w:jc w:val="both"/>
      </w:pPr>
      <w:r w:rsidRPr="001773ED">
        <w:rPr>
          <w:lang w:val="en-IN"/>
        </w:rPr>
        <w:t> </w:t>
      </w:r>
    </w:p>
    <w:p w14:paraId="7237195E" w14:textId="77777777" w:rsidR="005B0591" w:rsidRPr="001773ED" w:rsidRDefault="005B0591" w:rsidP="005B0591">
      <w:pPr>
        <w:jc w:val="both"/>
      </w:pPr>
      <w:r w:rsidRPr="001773ED">
        <w:rPr>
          <w:lang w:val="en-IN"/>
        </w:rPr>
        <w:t>Yours sincerely</w:t>
      </w:r>
    </w:p>
    <w:p w14:paraId="46D51014" w14:textId="77777777" w:rsidR="005B0591" w:rsidRPr="001773ED" w:rsidRDefault="005B0591" w:rsidP="005B0591">
      <w:pPr>
        <w:jc w:val="both"/>
      </w:pPr>
      <w:r w:rsidRPr="001773ED">
        <w:rPr>
          <w:lang w:val="en-IN"/>
        </w:rPr>
        <w:t> </w:t>
      </w:r>
    </w:p>
    <w:p w14:paraId="76D69C84" w14:textId="77777777" w:rsidR="005B0591" w:rsidRPr="001773ED" w:rsidRDefault="005B0591" w:rsidP="005B0591">
      <w:pPr>
        <w:jc w:val="both"/>
      </w:pPr>
      <w:r w:rsidRPr="001773ED">
        <w:rPr>
          <w:lang w:val="en-IN"/>
        </w:rPr>
        <w:t> </w:t>
      </w:r>
    </w:p>
    <w:p w14:paraId="223F5836" w14:textId="77777777" w:rsidR="005B0591" w:rsidRPr="001773ED" w:rsidRDefault="005B0591" w:rsidP="005B0591">
      <w:pPr>
        <w:jc w:val="both"/>
      </w:pPr>
      <w:r w:rsidRPr="001773ED">
        <w:rPr>
          <w:lang w:val="en-IN"/>
        </w:rPr>
        <w:t>Authorised Signatories</w:t>
      </w:r>
    </w:p>
    <w:p w14:paraId="7327C497" w14:textId="77777777" w:rsidR="005B0591" w:rsidRPr="001773ED" w:rsidRDefault="005B0591" w:rsidP="005B0591">
      <w:pPr>
        <w:jc w:val="both"/>
      </w:pPr>
      <w:r w:rsidRPr="001773ED">
        <w:rPr>
          <w:lang w:val="en-IN"/>
        </w:rPr>
        <w:t> </w:t>
      </w:r>
    </w:p>
    <w:p w14:paraId="57ADBECE" w14:textId="77777777" w:rsidR="005B0591" w:rsidRPr="001773ED" w:rsidRDefault="005B0591" w:rsidP="005B0591">
      <w:pPr>
        <w:jc w:val="both"/>
      </w:pPr>
      <w:r w:rsidRPr="001773ED">
        <w:rPr>
          <w:lang w:val="en-IN"/>
        </w:rPr>
        <w:t xml:space="preserve">TM </w:t>
      </w:r>
      <w:proofErr w:type="gramStart"/>
      <w:r w:rsidRPr="001773ED">
        <w:rPr>
          <w:lang w:val="en-IN"/>
        </w:rPr>
        <w:t>Name :</w:t>
      </w:r>
      <w:proofErr w:type="gramEnd"/>
    </w:p>
    <w:p w14:paraId="3F7DB8AE" w14:textId="77777777" w:rsidR="005B0591" w:rsidRPr="001773ED" w:rsidRDefault="005B0591" w:rsidP="005B0591">
      <w:pPr>
        <w:jc w:val="both"/>
      </w:pPr>
      <w:r w:rsidRPr="001773ED">
        <w:rPr>
          <w:lang w:val="en-IN"/>
        </w:rPr>
        <w:t xml:space="preserve">TM </w:t>
      </w:r>
      <w:proofErr w:type="gramStart"/>
      <w:r w:rsidRPr="001773ED">
        <w:rPr>
          <w:lang w:val="en-IN"/>
        </w:rPr>
        <w:t>Code :</w:t>
      </w:r>
      <w:proofErr w:type="gramEnd"/>
    </w:p>
    <w:p w14:paraId="5522CEDD" w14:textId="77777777" w:rsidR="005B0591" w:rsidRPr="001773ED" w:rsidRDefault="005B0591" w:rsidP="005B0591">
      <w:pPr>
        <w:jc w:val="both"/>
      </w:pPr>
      <w:r w:rsidRPr="001773ED">
        <w:rPr>
          <w:lang w:val="en-IN"/>
        </w:rPr>
        <w:t> </w:t>
      </w:r>
    </w:p>
    <w:p w14:paraId="3366E474" w14:textId="77777777" w:rsidR="005B0591" w:rsidRPr="001773ED" w:rsidRDefault="005B0591" w:rsidP="005B0591">
      <w:pPr>
        <w:jc w:val="both"/>
      </w:pPr>
      <w:r w:rsidRPr="001773ED">
        <w:rPr>
          <w:lang w:val="en-IN"/>
        </w:rPr>
        <w:t xml:space="preserve">Name: </w:t>
      </w:r>
    </w:p>
    <w:p w14:paraId="0D570CC3" w14:textId="77777777" w:rsidR="005B0591" w:rsidRPr="001773ED" w:rsidRDefault="005B0591" w:rsidP="005B0591">
      <w:r w:rsidRPr="001773ED">
        <w:rPr>
          <w:lang w:val="en-IN"/>
        </w:rPr>
        <w:t>Designation</w:t>
      </w:r>
    </w:p>
    <w:p w14:paraId="5F91476A" w14:textId="77777777" w:rsidR="009E590F" w:rsidRPr="001773ED" w:rsidRDefault="009E590F" w:rsidP="00E239D0">
      <w:pPr>
        <w:pStyle w:val="Heading1"/>
      </w:pPr>
      <w:r w:rsidRPr="001773ED">
        <w:br w:type="page"/>
      </w:r>
      <w:bookmarkStart w:id="707" w:name="_Toc405819720"/>
      <w:bookmarkStart w:id="708" w:name="_Toc55566569"/>
      <w:r w:rsidRPr="001773ED">
        <w:lastRenderedPageBreak/>
        <w:t>Format of letter to be provided by member</w:t>
      </w:r>
      <w:r w:rsidR="006A2707" w:rsidRPr="001773ED">
        <w:t xml:space="preserve"> of CM segment</w:t>
      </w:r>
      <w:r w:rsidRPr="001773ED">
        <w:t xml:space="preserve"> for availing cross margin benefit to client for position in </w:t>
      </w:r>
      <w:r w:rsidR="00025398" w:rsidRPr="001773ED">
        <w:t>Capital Market</w:t>
      </w:r>
      <w:r w:rsidRPr="001773ED">
        <w:t xml:space="preserve"> segment only</w:t>
      </w:r>
      <w:bookmarkEnd w:id="707"/>
      <w:bookmarkEnd w:id="708"/>
    </w:p>
    <w:p w14:paraId="636D9EA6" w14:textId="77777777" w:rsidR="009E590F" w:rsidRPr="001773ED" w:rsidRDefault="009E590F" w:rsidP="009E590F">
      <w:pPr>
        <w:jc w:val="both"/>
      </w:pPr>
      <w:r w:rsidRPr="001773ED">
        <w:t> </w:t>
      </w:r>
    </w:p>
    <w:p w14:paraId="7F6C2AC8" w14:textId="77777777" w:rsidR="009E590F" w:rsidRPr="001773ED" w:rsidRDefault="009E590F" w:rsidP="009E590F">
      <w:pPr>
        <w:jc w:val="both"/>
      </w:pPr>
      <w:r w:rsidRPr="001773ED">
        <w:rPr>
          <w:lang w:val="en-IN"/>
        </w:rPr>
        <w:t>Date:</w:t>
      </w:r>
    </w:p>
    <w:p w14:paraId="73B22ABF" w14:textId="77777777" w:rsidR="009E590F" w:rsidRPr="001773ED" w:rsidRDefault="009E590F" w:rsidP="009E590F">
      <w:pPr>
        <w:jc w:val="both"/>
      </w:pPr>
      <w:r w:rsidRPr="001773ED">
        <w:rPr>
          <w:lang w:val="en-IN"/>
        </w:rPr>
        <w:t> </w:t>
      </w:r>
    </w:p>
    <w:p w14:paraId="151ED767" w14:textId="77777777" w:rsidR="007B1300" w:rsidRPr="001773ED" w:rsidRDefault="007B1300" w:rsidP="007B1300">
      <w:pPr>
        <w:jc w:val="both"/>
      </w:pPr>
      <w:r w:rsidRPr="001773ED">
        <w:rPr>
          <w:lang w:val="en-IN"/>
        </w:rPr>
        <w:t>Manager</w:t>
      </w:r>
    </w:p>
    <w:p w14:paraId="5B3A4130" w14:textId="77777777" w:rsidR="007B1300" w:rsidRPr="001773ED" w:rsidRDefault="007B1300" w:rsidP="007B1300">
      <w:pPr>
        <w:jc w:val="both"/>
      </w:pPr>
      <w:r w:rsidRPr="001773ED">
        <w:rPr>
          <w:lang w:val="en-IN"/>
        </w:rPr>
        <w:t>Risk Management Group</w:t>
      </w:r>
    </w:p>
    <w:p w14:paraId="64E3C62C" w14:textId="77777777" w:rsidR="007B1300" w:rsidRPr="001773ED" w:rsidRDefault="007B1300" w:rsidP="007B1300">
      <w:pPr>
        <w:jc w:val="both"/>
      </w:pPr>
      <w:r w:rsidRPr="001773ED">
        <w:rPr>
          <w:lang w:val="en-IN"/>
        </w:rPr>
        <w:t>NS</w:t>
      </w:r>
      <w:r w:rsidR="007F5E97">
        <w:rPr>
          <w:lang w:val="en-IN"/>
        </w:rPr>
        <w:t>E</w:t>
      </w:r>
      <w:r w:rsidRPr="001773ED">
        <w:rPr>
          <w:lang w:val="en-IN"/>
        </w:rPr>
        <w:t xml:space="preserve"> Clearing Limited</w:t>
      </w:r>
    </w:p>
    <w:p w14:paraId="113669DE" w14:textId="77777777" w:rsidR="007B1300" w:rsidRPr="001773ED" w:rsidRDefault="007B1300" w:rsidP="007B1300">
      <w:pPr>
        <w:jc w:val="both"/>
        <w:rPr>
          <w:lang w:val="fr-FR"/>
        </w:rPr>
      </w:pPr>
      <w:r w:rsidRPr="001773ED">
        <w:rPr>
          <w:lang w:val="fr-FR"/>
        </w:rPr>
        <w:t xml:space="preserve">Exchange </w:t>
      </w:r>
      <w:proofErr w:type="spellStart"/>
      <w:r w:rsidRPr="001773ED">
        <w:rPr>
          <w:lang w:val="fr-FR"/>
        </w:rPr>
        <w:t>Plaza</w:t>
      </w:r>
      <w:proofErr w:type="spellEnd"/>
      <w:r w:rsidRPr="001773ED">
        <w:rPr>
          <w:lang w:val="fr-FR"/>
        </w:rPr>
        <w:t xml:space="preserve">, </w:t>
      </w:r>
    </w:p>
    <w:p w14:paraId="6F8821FE" w14:textId="77777777" w:rsidR="007B1300" w:rsidRPr="001773ED" w:rsidRDefault="007B1300" w:rsidP="007B1300">
      <w:pPr>
        <w:jc w:val="both"/>
        <w:rPr>
          <w:lang w:val="fr-FR"/>
        </w:rPr>
      </w:pPr>
      <w:proofErr w:type="spellStart"/>
      <w:r w:rsidRPr="001773ED">
        <w:rPr>
          <w:lang w:val="fr-FR"/>
        </w:rPr>
        <w:t>Bandra</w:t>
      </w:r>
      <w:proofErr w:type="spellEnd"/>
      <w:r w:rsidRPr="001773ED">
        <w:rPr>
          <w:lang w:val="fr-FR"/>
        </w:rPr>
        <w:t xml:space="preserve"> </w:t>
      </w:r>
      <w:proofErr w:type="spellStart"/>
      <w:r w:rsidRPr="001773ED">
        <w:rPr>
          <w:lang w:val="fr-FR"/>
        </w:rPr>
        <w:t>Kurla</w:t>
      </w:r>
      <w:proofErr w:type="spellEnd"/>
      <w:r w:rsidRPr="001773ED">
        <w:rPr>
          <w:lang w:val="fr-FR"/>
        </w:rPr>
        <w:t xml:space="preserve"> </w:t>
      </w:r>
      <w:proofErr w:type="spellStart"/>
      <w:r w:rsidRPr="001773ED">
        <w:rPr>
          <w:lang w:val="fr-FR"/>
        </w:rPr>
        <w:t>Complex</w:t>
      </w:r>
      <w:proofErr w:type="spellEnd"/>
      <w:r w:rsidRPr="001773ED">
        <w:rPr>
          <w:lang w:val="fr-FR"/>
        </w:rPr>
        <w:t>,</w:t>
      </w:r>
    </w:p>
    <w:p w14:paraId="548CFDE4" w14:textId="77777777" w:rsidR="007B1300" w:rsidRPr="001773ED" w:rsidRDefault="007B1300" w:rsidP="007B1300">
      <w:pPr>
        <w:jc w:val="both"/>
        <w:rPr>
          <w:lang w:val="fr-FR"/>
        </w:rPr>
      </w:pPr>
      <w:proofErr w:type="spellStart"/>
      <w:r w:rsidRPr="001773ED">
        <w:rPr>
          <w:lang w:val="fr-FR"/>
        </w:rPr>
        <w:t>Bandra</w:t>
      </w:r>
      <w:proofErr w:type="spellEnd"/>
      <w:r w:rsidRPr="001773ED">
        <w:rPr>
          <w:lang w:val="fr-FR"/>
        </w:rPr>
        <w:t xml:space="preserve"> (East), </w:t>
      </w:r>
      <w:proofErr w:type="spellStart"/>
      <w:r w:rsidRPr="001773ED">
        <w:rPr>
          <w:lang w:val="fr-FR"/>
        </w:rPr>
        <w:t>Mumbai</w:t>
      </w:r>
      <w:proofErr w:type="spellEnd"/>
      <w:r w:rsidRPr="001773ED">
        <w:rPr>
          <w:lang w:val="fr-FR"/>
        </w:rPr>
        <w:t xml:space="preserve"> 400 051</w:t>
      </w:r>
    </w:p>
    <w:p w14:paraId="3FF4EDF8" w14:textId="77777777" w:rsidR="009E590F" w:rsidRPr="001773ED" w:rsidRDefault="009E590F" w:rsidP="009E590F">
      <w:pPr>
        <w:jc w:val="both"/>
      </w:pPr>
      <w:r w:rsidRPr="001773ED">
        <w:rPr>
          <w:lang w:val="en-IN"/>
        </w:rPr>
        <w:t> </w:t>
      </w:r>
    </w:p>
    <w:p w14:paraId="325A0A47" w14:textId="77777777" w:rsidR="009E590F" w:rsidRPr="001773ED" w:rsidRDefault="009E590F" w:rsidP="009E590F">
      <w:pPr>
        <w:jc w:val="both"/>
      </w:pPr>
      <w:r w:rsidRPr="001773ED">
        <w:rPr>
          <w:lang w:val="en-IN"/>
        </w:rPr>
        <w:t>Dear Sir,</w:t>
      </w:r>
    </w:p>
    <w:p w14:paraId="43490EB3" w14:textId="77777777" w:rsidR="009E590F" w:rsidRPr="001773ED" w:rsidRDefault="009E590F" w:rsidP="009E590F">
      <w:pPr>
        <w:jc w:val="both"/>
      </w:pPr>
      <w:r w:rsidRPr="001773ED">
        <w:rPr>
          <w:lang w:val="en-IN"/>
        </w:rPr>
        <w:t> </w:t>
      </w:r>
    </w:p>
    <w:p w14:paraId="64C5B8C0" w14:textId="77777777" w:rsidR="009E590F" w:rsidRPr="001773ED" w:rsidRDefault="009E590F" w:rsidP="009E590F">
      <w:pPr>
        <w:jc w:val="both"/>
      </w:pPr>
      <w:r w:rsidRPr="001773ED">
        <w:rPr>
          <w:b/>
          <w:bCs/>
          <w:lang w:val="en-IN"/>
        </w:rPr>
        <w:t>Sub: Details of client/entity to be made eligible for cross margining in CM segment only</w:t>
      </w:r>
    </w:p>
    <w:p w14:paraId="104D81C8" w14:textId="77777777" w:rsidR="009E590F" w:rsidRPr="001773ED" w:rsidRDefault="009E590F" w:rsidP="009E590F">
      <w:pPr>
        <w:jc w:val="both"/>
      </w:pPr>
      <w:r w:rsidRPr="001773ED">
        <w:rPr>
          <w:lang w:val="en-IN"/>
        </w:rPr>
        <w:t> </w:t>
      </w:r>
    </w:p>
    <w:p w14:paraId="08789BF1" w14:textId="77777777" w:rsidR="009E590F" w:rsidRPr="001773ED" w:rsidRDefault="009E590F" w:rsidP="009E590F">
      <w:pPr>
        <w:jc w:val="both"/>
      </w:pPr>
      <w:r w:rsidRPr="001773ED">
        <w:rPr>
          <w:lang w:val="en-IN"/>
        </w:rPr>
        <w:t xml:space="preserve">This is with reference to </w:t>
      </w:r>
      <w:r w:rsidR="007F5E97">
        <w:rPr>
          <w:lang w:val="en-IN"/>
        </w:rPr>
        <w:t>your</w:t>
      </w:r>
      <w:r w:rsidR="007F5E97" w:rsidRPr="001773ED">
        <w:rPr>
          <w:lang w:val="en-IN"/>
        </w:rPr>
        <w:t xml:space="preserve"> </w:t>
      </w:r>
      <w:r w:rsidR="007B1300" w:rsidRPr="001773ED">
        <w:rPr>
          <w:lang w:val="en-IN"/>
        </w:rPr>
        <w:t>circular no. NSE/CMPT/25041 dated November 19, 2013, in</w:t>
      </w:r>
      <w:r w:rsidRPr="001773ED">
        <w:rPr>
          <w:lang w:val="en-IN"/>
        </w:rPr>
        <w:t xml:space="preserve"> respect of cross margining. In accordance with the provisions contained in this circular we would like to provide cross margining for the following clients only in respect of their position in the CM segment.</w:t>
      </w:r>
    </w:p>
    <w:p w14:paraId="16032E91" w14:textId="77777777" w:rsidR="009E590F" w:rsidRPr="001773ED" w:rsidRDefault="009E590F" w:rsidP="009E590F">
      <w:pPr>
        <w:jc w:val="both"/>
      </w:pPr>
      <w:r w:rsidRPr="001773ED">
        <w:rPr>
          <w:lang w:val="en-IN"/>
        </w:rPr>
        <w:t> </w:t>
      </w:r>
    </w:p>
    <w:p w14:paraId="131E2521" w14:textId="77777777" w:rsidR="009E590F" w:rsidRPr="001773ED" w:rsidRDefault="009E590F" w:rsidP="009E590F">
      <w:pPr>
        <w:jc w:val="both"/>
      </w:pPr>
      <w:r w:rsidRPr="001773ED">
        <w:rPr>
          <w:lang w:val="en-IN"/>
        </w:rPr>
        <w:t> </w:t>
      </w:r>
    </w:p>
    <w:tbl>
      <w:tblPr>
        <w:tblW w:w="5000" w:type="pct"/>
        <w:tblCellMar>
          <w:left w:w="0" w:type="dxa"/>
          <w:right w:w="0" w:type="dxa"/>
        </w:tblCellMar>
        <w:tblLook w:val="0000" w:firstRow="0" w:lastRow="0" w:firstColumn="0" w:lastColumn="0" w:noHBand="0" w:noVBand="0"/>
      </w:tblPr>
      <w:tblGrid>
        <w:gridCol w:w="2769"/>
        <w:gridCol w:w="6141"/>
      </w:tblGrid>
      <w:tr w:rsidR="009E590F" w:rsidRPr="001773ED" w14:paraId="0D077B00" w14:textId="77777777" w:rsidTr="009E590F">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31C2A" w14:textId="77777777" w:rsidR="009E590F" w:rsidRPr="001773ED" w:rsidRDefault="009E590F" w:rsidP="009E590F">
            <w:pPr>
              <w:jc w:val="both"/>
            </w:pPr>
            <w:r w:rsidRPr="001773ED">
              <w:rPr>
                <w:b/>
                <w:bCs/>
              </w:rPr>
              <w:t>Client Code in CM Segment</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C1B12" w14:textId="77777777" w:rsidR="009E590F" w:rsidRPr="001773ED" w:rsidRDefault="009E590F" w:rsidP="00A10199">
            <w:pPr>
              <w:jc w:val="both"/>
            </w:pPr>
            <w:r w:rsidRPr="001773ED">
              <w:rPr>
                <w:b/>
                <w:bCs/>
                <w:lang w:val="en-IN"/>
              </w:rPr>
              <w:t>Client Name</w:t>
            </w:r>
          </w:p>
        </w:tc>
      </w:tr>
      <w:tr w:rsidR="009E590F" w:rsidRPr="001773ED" w14:paraId="11BB6BF5" w14:textId="77777777" w:rsidTr="009E590F">
        <w:tc>
          <w:tcPr>
            <w:tcW w:w="155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7368" w14:textId="77777777" w:rsidR="009E590F" w:rsidRPr="001773ED" w:rsidRDefault="009E590F" w:rsidP="00A10199">
            <w:pPr>
              <w:jc w:val="both"/>
            </w:pPr>
            <w:r w:rsidRPr="001773ED">
              <w:t> </w:t>
            </w:r>
          </w:p>
        </w:tc>
        <w:tc>
          <w:tcPr>
            <w:tcW w:w="3446" w:type="pct"/>
            <w:tcBorders>
              <w:top w:val="nil"/>
              <w:left w:val="nil"/>
              <w:bottom w:val="single" w:sz="8" w:space="0" w:color="auto"/>
              <w:right w:val="single" w:sz="8" w:space="0" w:color="auto"/>
            </w:tcBorders>
            <w:tcMar>
              <w:top w:w="0" w:type="dxa"/>
              <w:left w:w="108" w:type="dxa"/>
              <w:bottom w:w="0" w:type="dxa"/>
              <w:right w:w="108" w:type="dxa"/>
            </w:tcMar>
          </w:tcPr>
          <w:p w14:paraId="598656C3" w14:textId="77777777" w:rsidR="009E590F" w:rsidRPr="001773ED" w:rsidRDefault="009E590F" w:rsidP="00A10199">
            <w:pPr>
              <w:ind w:firstLine="252"/>
              <w:jc w:val="both"/>
            </w:pPr>
            <w:r w:rsidRPr="001773ED">
              <w:t> </w:t>
            </w:r>
          </w:p>
        </w:tc>
      </w:tr>
    </w:tbl>
    <w:p w14:paraId="5E2945CF" w14:textId="77777777" w:rsidR="009E590F" w:rsidRPr="001773ED" w:rsidRDefault="009E590F" w:rsidP="009E590F">
      <w:pPr>
        <w:jc w:val="both"/>
      </w:pPr>
      <w:r w:rsidRPr="001773ED">
        <w:t xml:space="preserve">                        </w:t>
      </w:r>
    </w:p>
    <w:p w14:paraId="7067EBB1" w14:textId="77777777" w:rsidR="009E590F" w:rsidRPr="001773ED" w:rsidRDefault="009E590F" w:rsidP="009E590F">
      <w:pPr>
        <w:jc w:val="both"/>
      </w:pPr>
      <w:r w:rsidRPr="001773ED">
        <w:t> </w:t>
      </w:r>
    </w:p>
    <w:p w14:paraId="5DC9C8CE" w14:textId="77777777" w:rsidR="009E590F" w:rsidRPr="001773ED" w:rsidRDefault="009E590F" w:rsidP="009E590F">
      <w:pPr>
        <w:jc w:val="both"/>
      </w:pPr>
      <w:r w:rsidRPr="001773ED">
        <w:rPr>
          <w:lang w:val="en-IN"/>
        </w:rPr>
        <w:t>Thanking you,</w:t>
      </w:r>
    </w:p>
    <w:p w14:paraId="21296912" w14:textId="77777777" w:rsidR="009E590F" w:rsidRPr="001773ED" w:rsidRDefault="009E590F" w:rsidP="009E590F">
      <w:pPr>
        <w:jc w:val="both"/>
      </w:pPr>
      <w:r w:rsidRPr="001773ED">
        <w:rPr>
          <w:lang w:val="en-IN"/>
        </w:rPr>
        <w:t> </w:t>
      </w:r>
    </w:p>
    <w:p w14:paraId="4CB09009" w14:textId="77777777" w:rsidR="009E590F" w:rsidRPr="001773ED" w:rsidRDefault="009E590F" w:rsidP="009E590F">
      <w:pPr>
        <w:jc w:val="both"/>
      </w:pPr>
      <w:r w:rsidRPr="001773ED">
        <w:rPr>
          <w:lang w:val="en-IN"/>
        </w:rPr>
        <w:t>Yours sincerely</w:t>
      </w:r>
    </w:p>
    <w:p w14:paraId="2C928176" w14:textId="77777777" w:rsidR="009E590F" w:rsidRPr="001773ED" w:rsidRDefault="009E590F" w:rsidP="009E590F">
      <w:pPr>
        <w:jc w:val="both"/>
      </w:pPr>
      <w:r w:rsidRPr="001773ED">
        <w:rPr>
          <w:lang w:val="en-IN"/>
        </w:rPr>
        <w:t> </w:t>
      </w:r>
    </w:p>
    <w:p w14:paraId="0B7D5DB1" w14:textId="77777777" w:rsidR="009E590F" w:rsidRPr="001773ED" w:rsidRDefault="009E590F" w:rsidP="009E590F">
      <w:pPr>
        <w:jc w:val="both"/>
      </w:pPr>
      <w:r w:rsidRPr="001773ED">
        <w:rPr>
          <w:lang w:val="en-IN"/>
        </w:rPr>
        <w:t> </w:t>
      </w:r>
    </w:p>
    <w:p w14:paraId="63801043" w14:textId="77777777" w:rsidR="009E590F" w:rsidRPr="001773ED" w:rsidRDefault="009E590F" w:rsidP="009E590F">
      <w:pPr>
        <w:jc w:val="both"/>
      </w:pPr>
      <w:r w:rsidRPr="001773ED">
        <w:rPr>
          <w:lang w:val="en-IN"/>
        </w:rPr>
        <w:t>Authorised Signatories</w:t>
      </w:r>
    </w:p>
    <w:p w14:paraId="42FCC6B0" w14:textId="77777777" w:rsidR="009E590F" w:rsidRPr="001773ED" w:rsidRDefault="009E590F" w:rsidP="009E590F">
      <w:pPr>
        <w:jc w:val="both"/>
      </w:pPr>
      <w:r w:rsidRPr="001773ED">
        <w:rPr>
          <w:lang w:val="en-IN"/>
        </w:rPr>
        <w:t> </w:t>
      </w:r>
    </w:p>
    <w:p w14:paraId="765F1A70" w14:textId="77777777" w:rsidR="009E590F" w:rsidRPr="001773ED" w:rsidRDefault="00B62DA6" w:rsidP="009E590F">
      <w:pPr>
        <w:jc w:val="both"/>
      </w:pPr>
      <w:r w:rsidRPr="001773ED">
        <w:rPr>
          <w:lang w:val="en-IN"/>
        </w:rPr>
        <w:t>Member</w:t>
      </w:r>
      <w:r w:rsidR="009E590F" w:rsidRPr="001773ED">
        <w:rPr>
          <w:lang w:val="en-IN"/>
        </w:rPr>
        <w:t xml:space="preserve"> </w:t>
      </w:r>
      <w:proofErr w:type="gramStart"/>
      <w:r w:rsidR="009E590F" w:rsidRPr="001773ED">
        <w:rPr>
          <w:lang w:val="en-IN"/>
        </w:rPr>
        <w:t>Name :</w:t>
      </w:r>
      <w:proofErr w:type="gramEnd"/>
    </w:p>
    <w:p w14:paraId="398625FC" w14:textId="77777777" w:rsidR="009E590F" w:rsidRPr="001773ED" w:rsidRDefault="00B62DA6" w:rsidP="009E590F">
      <w:pPr>
        <w:jc w:val="both"/>
      </w:pPr>
      <w:r w:rsidRPr="001773ED">
        <w:rPr>
          <w:lang w:val="en-IN"/>
        </w:rPr>
        <w:t>Member</w:t>
      </w:r>
      <w:r w:rsidR="009E590F" w:rsidRPr="001773ED">
        <w:rPr>
          <w:lang w:val="en-IN"/>
        </w:rPr>
        <w:t xml:space="preserve"> </w:t>
      </w:r>
      <w:proofErr w:type="gramStart"/>
      <w:r w:rsidR="009E590F" w:rsidRPr="001773ED">
        <w:rPr>
          <w:lang w:val="en-IN"/>
        </w:rPr>
        <w:t>Code :</w:t>
      </w:r>
      <w:proofErr w:type="gramEnd"/>
    </w:p>
    <w:p w14:paraId="6A6C1294" w14:textId="77777777" w:rsidR="009E590F" w:rsidRPr="001773ED" w:rsidRDefault="009E590F" w:rsidP="009E590F">
      <w:pPr>
        <w:jc w:val="both"/>
      </w:pPr>
      <w:r w:rsidRPr="001773ED">
        <w:rPr>
          <w:lang w:val="en-IN"/>
        </w:rPr>
        <w:t> </w:t>
      </w:r>
    </w:p>
    <w:p w14:paraId="4F11B665" w14:textId="77777777" w:rsidR="009E590F" w:rsidRPr="001773ED" w:rsidRDefault="009E590F" w:rsidP="009E590F">
      <w:pPr>
        <w:jc w:val="both"/>
      </w:pPr>
      <w:r w:rsidRPr="001773ED">
        <w:rPr>
          <w:lang w:val="en-IN"/>
        </w:rPr>
        <w:t xml:space="preserve">Name: </w:t>
      </w:r>
    </w:p>
    <w:p w14:paraId="758F197A" w14:textId="77777777" w:rsidR="009E590F" w:rsidRPr="001773ED" w:rsidRDefault="009E590F" w:rsidP="009E590F">
      <w:r w:rsidRPr="001773ED">
        <w:rPr>
          <w:lang w:val="en-IN"/>
        </w:rPr>
        <w:t>Designation</w:t>
      </w:r>
    </w:p>
    <w:p w14:paraId="0DD166E4" w14:textId="77777777" w:rsidR="005B0591" w:rsidRPr="001773ED" w:rsidRDefault="005B0591" w:rsidP="00E239D0">
      <w:pPr>
        <w:pStyle w:val="Heading1"/>
      </w:pPr>
      <w:r w:rsidRPr="001773ED">
        <w:br w:type="page"/>
      </w:r>
      <w:bookmarkStart w:id="709" w:name="_Toc55566570"/>
      <w:r w:rsidRPr="001773ED">
        <w:lastRenderedPageBreak/>
        <w:t>Format of Letter requesti</w:t>
      </w:r>
      <w:r w:rsidR="00772C95" w:rsidRPr="001773ED">
        <w:t xml:space="preserve">ng activation of user in </w:t>
      </w:r>
      <w:r w:rsidRPr="001773ED">
        <w:t>NCMS</w:t>
      </w:r>
      <w:bookmarkEnd w:id="709"/>
    </w:p>
    <w:p w14:paraId="3564FF30" w14:textId="77777777" w:rsidR="005B0591" w:rsidRPr="001773ED" w:rsidRDefault="005B0591" w:rsidP="005B0591">
      <w:pPr>
        <w:adjustRightInd w:val="0"/>
        <w:rPr>
          <w:lang w:val="en-IN"/>
        </w:rPr>
      </w:pPr>
      <w:r w:rsidRPr="001773ED">
        <w:rPr>
          <w:lang w:val="en-IN"/>
        </w:rPr>
        <w:t>Date:</w:t>
      </w:r>
    </w:p>
    <w:p w14:paraId="7E9E9D6A" w14:textId="77777777" w:rsidR="005B0591" w:rsidRPr="001773ED" w:rsidRDefault="005B0591" w:rsidP="005B0591">
      <w:pPr>
        <w:adjustRightInd w:val="0"/>
        <w:rPr>
          <w:lang w:val="en-IN"/>
        </w:rPr>
      </w:pPr>
    </w:p>
    <w:p w14:paraId="2609E891" w14:textId="77777777" w:rsidR="005B0591" w:rsidRPr="001773ED" w:rsidRDefault="005B0591" w:rsidP="005B0591">
      <w:pPr>
        <w:adjustRightInd w:val="0"/>
        <w:rPr>
          <w:lang w:val="en-IN"/>
        </w:rPr>
      </w:pPr>
      <w:r w:rsidRPr="001773ED">
        <w:rPr>
          <w:lang w:val="en-IN"/>
        </w:rPr>
        <w:t>The Manager</w:t>
      </w:r>
    </w:p>
    <w:p w14:paraId="652BBC4B" w14:textId="77777777" w:rsidR="005B0591" w:rsidRDefault="005B0591" w:rsidP="005B0591">
      <w:pPr>
        <w:adjustRightInd w:val="0"/>
        <w:rPr>
          <w:lang w:val="en-IN"/>
        </w:rPr>
      </w:pPr>
      <w:r w:rsidRPr="001773ED">
        <w:rPr>
          <w:lang w:val="en-IN"/>
        </w:rPr>
        <w:t>Securities Department</w:t>
      </w:r>
    </w:p>
    <w:p w14:paraId="59E37D3C" w14:textId="77777777" w:rsidR="00A41869" w:rsidRPr="001773ED" w:rsidRDefault="00A41869" w:rsidP="005B0591">
      <w:pPr>
        <w:adjustRightInd w:val="0"/>
        <w:rPr>
          <w:lang w:val="en-IN"/>
        </w:rPr>
      </w:pPr>
      <w:r>
        <w:rPr>
          <w:lang w:val="en-IN"/>
        </w:rPr>
        <w:t>NSE Clearing Ltd</w:t>
      </w:r>
    </w:p>
    <w:p w14:paraId="07484788" w14:textId="77777777" w:rsidR="005B0591" w:rsidRPr="001773ED" w:rsidRDefault="005B0591" w:rsidP="005B0591">
      <w:pPr>
        <w:adjustRightInd w:val="0"/>
        <w:rPr>
          <w:lang w:val="en-IN"/>
        </w:rPr>
      </w:pPr>
      <w:r w:rsidRPr="001773ED">
        <w:rPr>
          <w:lang w:val="en-IN"/>
        </w:rPr>
        <w:t>Exchange Plaza</w:t>
      </w:r>
    </w:p>
    <w:p w14:paraId="7AECF2FC" w14:textId="77777777" w:rsidR="005B0591" w:rsidRPr="001773ED" w:rsidRDefault="005B0591" w:rsidP="005B0591">
      <w:pPr>
        <w:adjustRightInd w:val="0"/>
        <w:rPr>
          <w:lang w:val="en-IN"/>
        </w:rPr>
      </w:pPr>
      <w:r w:rsidRPr="001773ED">
        <w:rPr>
          <w:lang w:val="en-IN"/>
        </w:rPr>
        <w:t>Mumbai - 400051</w:t>
      </w:r>
    </w:p>
    <w:p w14:paraId="6F32B1CB" w14:textId="77777777" w:rsidR="005B0591" w:rsidRPr="001773ED" w:rsidRDefault="005B0591" w:rsidP="005B0591">
      <w:pPr>
        <w:adjustRightInd w:val="0"/>
        <w:rPr>
          <w:lang w:val="en-IN"/>
        </w:rPr>
      </w:pPr>
    </w:p>
    <w:p w14:paraId="06DBA984" w14:textId="77777777" w:rsidR="005B0591" w:rsidRPr="001773ED" w:rsidRDefault="005B0591" w:rsidP="005B0591">
      <w:pPr>
        <w:adjustRightInd w:val="0"/>
        <w:rPr>
          <w:lang w:val="en-IN"/>
        </w:rPr>
      </w:pPr>
      <w:r w:rsidRPr="001773ED">
        <w:rPr>
          <w:lang w:val="en-IN"/>
        </w:rPr>
        <w:t>Dear Sir/ Madam,</w:t>
      </w:r>
    </w:p>
    <w:p w14:paraId="3402EEAB" w14:textId="77777777" w:rsidR="005B0591" w:rsidRPr="001773ED" w:rsidRDefault="005B0591" w:rsidP="005B0591">
      <w:pPr>
        <w:adjustRightInd w:val="0"/>
        <w:rPr>
          <w:lang w:val="en-IN"/>
        </w:rPr>
      </w:pPr>
    </w:p>
    <w:p w14:paraId="6F8AD50F" w14:textId="77777777" w:rsidR="005B0591" w:rsidRPr="001773ED" w:rsidRDefault="005B0591" w:rsidP="005B0591">
      <w:pPr>
        <w:adjustRightInd w:val="0"/>
        <w:jc w:val="center"/>
        <w:rPr>
          <w:b/>
          <w:lang w:val="en-IN"/>
        </w:rPr>
      </w:pPr>
      <w:r w:rsidRPr="001773ED">
        <w:rPr>
          <w:b/>
          <w:lang w:val="en-IN"/>
        </w:rPr>
        <w:t>Sub: Activation of account in NS</w:t>
      </w:r>
      <w:r w:rsidR="00A41869">
        <w:rPr>
          <w:b/>
          <w:lang w:val="en-IN"/>
        </w:rPr>
        <w:t xml:space="preserve">E </w:t>
      </w:r>
      <w:r w:rsidRPr="001773ED">
        <w:rPr>
          <w:b/>
          <w:lang w:val="en-IN"/>
        </w:rPr>
        <w:t>Clearing Management System (NCMS)</w:t>
      </w:r>
    </w:p>
    <w:p w14:paraId="3C1C9078" w14:textId="77777777" w:rsidR="005B0591" w:rsidRPr="001773ED" w:rsidRDefault="005B0591" w:rsidP="005B0591">
      <w:pPr>
        <w:adjustRightInd w:val="0"/>
        <w:jc w:val="center"/>
        <w:rPr>
          <w:b/>
          <w:lang w:val="en-IN"/>
        </w:rPr>
      </w:pPr>
    </w:p>
    <w:p w14:paraId="2EDF145A" w14:textId="77777777" w:rsidR="005B0591" w:rsidRPr="001773ED" w:rsidRDefault="005B0591" w:rsidP="005B0591">
      <w:pPr>
        <w:adjustRightInd w:val="0"/>
        <w:jc w:val="both"/>
        <w:rPr>
          <w:lang w:val="en-IN"/>
        </w:rPr>
      </w:pPr>
      <w:r w:rsidRPr="001773ED">
        <w:rPr>
          <w:lang w:val="en-IN"/>
        </w:rPr>
        <w:t>We are interested in availing the facilities provided through the NS</w:t>
      </w:r>
      <w:r w:rsidR="00A41869">
        <w:rPr>
          <w:lang w:val="en-IN"/>
        </w:rPr>
        <w:t xml:space="preserve">E </w:t>
      </w:r>
      <w:r w:rsidRPr="001773ED">
        <w:rPr>
          <w:lang w:val="en-IN"/>
        </w:rPr>
        <w:t>Clearing Management System (NCMS). We therefore request you to activate our account and provide us necessary access in the said interface.</w:t>
      </w:r>
    </w:p>
    <w:p w14:paraId="3F1C827C" w14:textId="77777777" w:rsidR="005B0591" w:rsidRPr="001773ED" w:rsidRDefault="005B0591" w:rsidP="005B0591">
      <w:pPr>
        <w:adjustRightInd w:val="0"/>
        <w:jc w:val="both"/>
        <w:rPr>
          <w:lang w:val="en-IN"/>
        </w:rPr>
      </w:pPr>
    </w:p>
    <w:p w14:paraId="43C694F4" w14:textId="77777777" w:rsidR="005B0591" w:rsidRPr="001773ED" w:rsidRDefault="005B0591" w:rsidP="005B0591">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5B0591" w:rsidRPr="001773ED" w14:paraId="5637BCDE" w14:textId="77777777">
        <w:tc>
          <w:tcPr>
            <w:tcW w:w="828" w:type="dxa"/>
            <w:tcBorders>
              <w:top w:val="single" w:sz="4" w:space="0" w:color="auto"/>
              <w:left w:val="single" w:sz="4" w:space="0" w:color="auto"/>
              <w:bottom w:val="single" w:sz="4" w:space="0" w:color="auto"/>
              <w:right w:val="single" w:sz="4" w:space="0" w:color="auto"/>
            </w:tcBorders>
          </w:tcPr>
          <w:p w14:paraId="344D408A" w14:textId="77777777" w:rsidR="005B0591" w:rsidRPr="001773ED" w:rsidRDefault="005B0591" w:rsidP="005B0591">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12B1B731" w14:textId="77777777" w:rsidR="005B0591" w:rsidRPr="001773ED" w:rsidRDefault="005B0591" w:rsidP="005B0591">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46CD8A19" w14:textId="77777777" w:rsidR="005B0591" w:rsidRPr="001773ED" w:rsidRDefault="005B0591" w:rsidP="005B0591">
            <w:pPr>
              <w:adjustRightInd w:val="0"/>
              <w:rPr>
                <w:b/>
                <w:bCs/>
                <w:lang w:val="en-IN"/>
              </w:rPr>
            </w:pPr>
            <w:r w:rsidRPr="001773ED">
              <w:rPr>
                <w:b/>
                <w:bCs/>
                <w:lang w:val="en-IN"/>
              </w:rPr>
              <w:t>To be filled by the Member</w:t>
            </w:r>
          </w:p>
        </w:tc>
      </w:tr>
      <w:tr w:rsidR="005B0591" w:rsidRPr="001773ED" w14:paraId="0FDEBD1E" w14:textId="77777777">
        <w:tc>
          <w:tcPr>
            <w:tcW w:w="828" w:type="dxa"/>
            <w:tcBorders>
              <w:top w:val="single" w:sz="4" w:space="0" w:color="auto"/>
              <w:left w:val="single" w:sz="4" w:space="0" w:color="auto"/>
              <w:bottom w:val="single" w:sz="4" w:space="0" w:color="auto"/>
              <w:right w:val="single" w:sz="4" w:space="0" w:color="auto"/>
            </w:tcBorders>
          </w:tcPr>
          <w:p w14:paraId="33557E0B"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1D14D53" w14:textId="77777777" w:rsidR="005B0591" w:rsidRPr="001773ED" w:rsidRDefault="005B0591" w:rsidP="005B0591">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0590677C" w14:textId="77777777" w:rsidR="005B0591" w:rsidRPr="001773ED" w:rsidRDefault="005B0591" w:rsidP="005B0591">
            <w:pPr>
              <w:adjustRightInd w:val="0"/>
              <w:rPr>
                <w:lang w:val="en-IN"/>
              </w:rPr>
            </w:pPr>
          </w:p>
        </w:tc>
      </w:tr>
      <w:tr w:rsidR="005B0591" w:rsidRPr="001773ED" w14:paraId="438E5833" w14:textId="77777777">
        <w:tc>
          <w:tcPr>
            <w:tcW w:w="828" w:type="dxa"/>
            <w:tcBorders>
              <w:top w:val="single" w:sz="4" w:space="0" w:color="auto"/>
              <w:left w:val="single" w:sz="4" w:space="0" w:color="auto"/>
              <w:bottom w:val="single" w:sz="4" w:space="0" w:color="auto"/>
              <w:right w:val="single" w:sz="4" w:space="0" w:color="auto"/>
            </w:tcBorders>
          </w:tcPr>
          <w:p w14:paraId="6F09DCCC"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8686116" w14:textId="77777777" w:rsidR="005B0591" w:rsidRPr="001773ED" w:rsidRDefault="005B0591" w:rsidP="005B0591">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07618740" w14:textId="77777777" w:rsidR="005B0591" w:rsidRPr="001773ED" w:rsidRDefault="005B0591" w:rsidP="005B0591">
            <w:pPr>
              <w:adjustRightInd w:val="0"/>
              <w:rPr>
                <w:lang w:val="en-IN"/>
              </w:rPr>
            </w:pPr>
          </w:p>
        </w:tc>
      </w:tr>
      <w:tr w:rsidR="005B0591" w:rsidRPr="001773ED" w14:paraId="6B01E4B9" w14:textId="77777777">
        <w:tc>
          <w:tcPr>
            <w:tcW w:w="828" w:type="dxa"/>
            <w:tcBorders>
              <w:top w:val="single" w:sz="4" w:space="0" w:color="auto"/>
              <w:left w:val="single" w:sz="4" w:space="0" w:color="auto"/>
              <w:bottom w:val="single" w:sz="4" w:space="0" w:color="auto"/>
              <w:right w:val="single" w:sz="4" w:space="0" w:color="auto"/>
            </w:tcBorders>
          </w:tcPr>
          <w:p w14:paraId="46DA6DF9"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44B9D44E" w14:textId="77777777" w:rsidR="005B0591" w:rsidRPr="001773ED" w:rsidRDefault="005B0591" w:rsidP="005B0591">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28128EED" w14:textId="77777777" w:rsidR="005B0591" w:rsidRPr="001773ED" w:rsidRDefault="005B0591" w:rsidP="005B0591">
            <w:pPr>
              <w:adjustRightInd w:val="0"/>
              <w:rPr>
                <w:lang w:val="en-IN"/>
              </w:rPr>
            </w:pPr>
          </w:p>
        </w:tc>
      </w:tr>
      <w:tr w:rsidR="005B0591" w:rsidRPr="001773ED" w14:paraId="68CDA79E" w14:textId="77777777">
        <w:tc>
          <w:tcPr>
            <w:tcW w:w="828" w:type="dxa"/>
            <w:tcBorders>
              <w:top w:val="single" w:sz="4" w:space="0" w:color="auto"/>
              <w:left w:val="single" w:sz="4" w:space="0" w:color="auto"/>
              <w:bottom w:val="single" w:sz="4" w:space="0" w:color="auto"/>
              <w:right w:val="single" w:sz="4" w:space="0" w:color="auto"/>
            </w:tcBorders>
          </w:tcPr>
          <w:p w14:paraId="42B08A1D"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9AF4C96" w14:textId="77777777" w:rsidR="005B0591" w:rsidRPr="001773ED" w:rsidRDefault="005B0591" w:rsidP="005B0591">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2519C600" w14:textId="77777777" w:rsidR="005B0591" w:rsidRPr="001773ED" w:rsidRDefault="005B0591" w:rsidP="005B0591">
            <w:pPr>
              <w:adjustRightInd w:val="0"/>
              <w:rPr>
                <w:lang w:val="en-IN"/>
              </w:rPr>
            </w:pPr>
          </w:p>
        </w:tc>
      </w:tr>
      <w:tr w:rsidR="005B0591" w:rsidRPr="001773ED" w14:paraId="67F2358E" w14:textId="77777777">
        <w:tc>
          <w:tcPr>
            <w:tcW w:w="828" w:type="dxa"/>
            <w:tcBorders>
              <w:top w:val="single" w:sz="4" w:space="0" w:color="auto"/>
              <w:left w:val="single" w:sz="4" w:space="0" w:color="auto"/>
              <w:bottom w:val="single" w:sz="4" w:space="0" w:color="auto"/>
              <w:right w:val="single" w:sz="4" w:space="0" w:color="auto"/>
            </w:tcBorders>
          </w:tcPr>
          <w:p w14:paraId="34A44C63"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E1352B3" w14:textId="77777777" w:rsidR="005B0591" w:rsidRPr="001773ED" w:rsidRDefault="005B0591" w:rsidP="005B0591">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6658639C" w14:textId="77777777" w:rsidR="005B0591" w:rsidRPr="001773ED" w:rsidRDefault="005B0591" w:rsidP="005B0591">
            <w:pPr>
              <w:adjustRightInd w:val="0"/>
              <w:rPr>
                <w:lang w:val="en-IN"/>
              </w:rPr>
            </w:pPr>
          </w:p>
        </w:tc>
      </w:tr>
      <w:tr w:rsidR="005B0591" w:rsidRPr="001773ED" w14:paraId="0EC7DD93" w14:textId="77777777">
        <w:tc>
          <w:tcPr>
            <w:tcW w:w="828" w:type="dxa"/>
            <w:tcBorders>
              <w:top w:val="single" w:sz="4" w:space="0" w:color="auto"/>
              <w:left w:val="single" w:sz="4" w:space="0" w:color="auto"/>
              <w:bottom w:val="single" w:sz="4" w:space="0" w:color="auto"/>
              <w:right w:val="single" w:sz="4" w:space="0" w:color="auto"/>
            </w:tcBorders>
          </w:tcPr>
          <w:p w14:paraId="51FD7947"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42279D4" w14:textId="77777777" w:rsidR="005B0591" w:rsidRPr="001773ED" w:rsidRDefault="005B0591" w:rsidP="005B0591">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39A8761C" w14:textId="77777777" w:rsidR="005B0591" w:rsidRPr="001773ED" w:rsidRDefault="005B0591" w:rsidP="005B0591">
            <w:pPr>
              <w:adjustRightInd w:val="0"/>
              <w:rPr>
                <w:lang w:val="en-IN"/>
              </w:rPr>
            </w:pPr>
          </w:p>
        </w:tc>
      </w:tr>
      <w:tr w:rsidR="0088180D" w:rsidRPr="001773ED" w14:paraId="5E45E8E4" w14:textId="77777777">
        <w:tc>
          <w:tcPr>
            <w:tcW w:w="828" w:type="dxa"/>
            <w:tcBorders>
              <w:top w:val="single" w:sz="4" w:space="0" w:color="auto"/>
              <w:left w:val="single" w:sz="4" w:space="0" w:color="auto"/>
              <w:bottom w:val="single" w:sz="4" w:space="0" w:color="auto"/>
              <w:right w:val="single" w:sz="4" w:space="0" w:color="auto"/>
            </w:tcBorders>
          </w:tcPr>
          <w:p w14:paraId="248C1C3B" w14:textId="77777777" w:rsidR="0088180D" w:rsidRPr="001773ED" w:rsidRDefault="0088180D"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E23D661" w14:textId="77777777" w:rsidR="0088180D" w:rsidRPr="001773ED" w:rsidRDefault="0088180D" w:rsidP="0088180D">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FE42400" w14:textId="77777777" w:rsidR="0088180D" w:rsidRPr="001773ED" w:rsidRDefault="0088180D" w:rsidP="005B0591">
            <w:pPr>
              <w:adjustRightInd w:val="0"/>
              <w:rPr>
                <w:lang w:val="en-IN"/>
              </w:rPr>
            </w:pPr>
          </w:p>
        </w:tc>
      </w:tr>
      <w:tr w:rsidR="005B0591" w:rsidRPr="001773ED" w14:paraId="530575DF" w14:textId="77777777">
        <w:tc>
          <w:tcPr>
            <w:tcW w:w="828" w:type="dxa"/>
            <w:tcBorders>
              <w:top w:val="single" w:sz="4" w:space="0" w:color="auto"/>
              <w:left w:val="single" w:sz="4" w:space="0" w:color="auto"/>
              <w:bottom w:val="single" w:sz="4" w:space="0" w:color="auto"/>
              <w:right w:val="single" w:sz="4" w:space="0" w:color="auto"/>
            </w:tcBorders>
          </w:tcPr>
          <w:p w14:paraId="3B046B50"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3395B8E6" w14:textId="77777777" w:rsidR="005B0591" w:rsidRPr="001773ED" w:rsidRDefault="005B0591" w:rsidP="005B0591">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11E32B6B" w14:textId="77777777" w:rsidR="005B0591" w:rsidRPr="001773ED" w:rsidRDefault="005B0591" w:rsidP="005B0591">
            <w:pPr>
              <w:adjustRightInd w:val="0"/>
              <w:rPr>
                <w:lang w:val="en-IN"/>
              </w:rPr>
            </w:pPr>
          </w:p>
        </w:tc>
      </w:tr>
    </w:tbl>
    <w:p w14:paraId="1387C93A" w14:textId="77777777" w:rsidR="005B0591" w:rsidRPr="001773ED" w:rsidRDefault="005B0591" w:rsidP="005B0591">
      <w:pPr>
        <w:autoSpaceDE w:val="0"/>
        <w:adjustRightInd w:val="0"/>
        <w:rPr>
          <w:rFonts w:eastAsia="Batang"/>
          <w:lang w:eastAsia="ko-KR"/>
        </w:rPr>
      </w:pPr>
      <w:r w:rsidRPr="001773ED">
        <w:rPr>
          <w:rFonts w:eastAsia="Batang"/>
          <w:lang w:eastAsia="ko-KR"/>
        </w:rPr>
        <w:t>Note: This application is only for administrator login in NCMS – CM segment.</w:t>
      </w:r>
    </w:p>
    <w:p w14:paraId="5B3F680C" w14:textId="77777777" w:rsidR="005B0591" w:rsidRPr="001773ED" w:rsidRDefault="005B0591" w:rsidP="005B0591">
      <w:pPr>
        <w:adjustRightInd w:val="0"/>
        <w:jc w:val="both"/>
      </w:pPr>
    </w:p>
    <w:p w14:paraId="2A87741F" w14:textId="77777777" w:rsidR="005B0591" w:rsidRPr="001773ED" w:rsidRDefault="005B0591" w:rsidP="005B0591">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297E81FC" w14:textId="77777777" w:rsidR="005B0591" w:rsidRPr="001773ED" w:rsidRDefault="005B0591" w:rsidP="005B0591">
      <w:pPr>
        <w:adjustRightInd w:val="0"/>
        <w:jc w:val="both"/>
        <w:rPr>
          <w:lang w:val="en-IN"/>
        </w:rPr>
      </w:pPr>
    </w:p>
    <w:p w14:paraId="754D6747" w14:textId="77777777" w:rsidR="005B0591" w:rsidRPr="001773ED" w:rsidRDefault="005B0591" w:rsidP="005B0591">
      <w:pPr>
        <w:adjustRightInd w:val="0"/>
        <w:jc w:val="both"/>
        <w:rPr>
          <w:lang w:val="en-IN"/>
        </w:rPr>
      </w:pPr>
      <w:r w:rsidRPr="001773ED">
        <w:rPr>
          <w:lang w:val="en-IN"/>
        </w:rPr>
        <w:t>We would request you to advise us the account details allotted to us for this purpose at the above mentioned address.</w:t>
      </w:r>
    </w:p>
    <w:p w14:paraId="357FFA9E" w14:textId="77777777" w:rsidR="005B0591" w:rsidRPr="001773ED" w:rsidRDefault="005B0591" w:rsidP="005B0591">
      <w:pPr>
        <w:adjustRightInd w:val="0"/>
        <w:jc w:val="both"/>
        <w:rPr>
          <w:lang w:val="en-IN"/>
        </w:rPr>
      </w:pPr>
    </w:p>
    <w:p w14:paraId="09BE4190" w14:textId="77777777" w:rsidR="005B0591" w:rsidRPr="001773ED" w:rsidRDefault="005B0591" w:rsidP="005B0591">
      <w:pPr>
        <w:adjustRightInd w:val="0"/>
        <w:jc w:val="both"/>
        <w:rPr>
          <w:lang w:val="en-IN"/>
        </w:rPr>
      </w:pPr>
      <w:r w:rsidRPr="001773ED">
        <w:rPr>
          <w:lang w:val="en-IN"/>
        </w:rPr>
        <w:t>Yours sincerely,</w:t>
      </w:r>
    </w:p>
    <w:p w14:paraId="62E5F3B2" w14:textId="77777777" w:rsidR="005B0591" w:rsidRPr="001773ED" w:rsidRDefault="005B0591" w:rsidP="005B0591">
      <w:pPr>
        <w:adjustRightInd w:val="0"/>
        <w:jc w:val="both"/>
        <w:rPr>
          <w:lang w:val="en-IN"/>
        </w:rPr>
      </w:pPr>
    </w:p>
    <w:p w14:paraId="2AC2F152" w14:textId="77777777" w:rsidR="005B0591" w:rsidRPr="001773ED" w:rsidRDefault="005B0591" w:rsidP="005B0591">
      <w:pPr>
        <w:adjustRightInd w:val="0"/>
        <w:jc w:val="both"/>
        <w:rPr>
          <w:lang w:val="en-IN"/>
        </w:rPr>
      </w:pPr>
      <w:r w:rsidRPr="001773ED">
        <w:rPr>
          <w:lang w:val="en-IN"/>
        </w:rPr>
        <w:t>Authorized Signatory</w:t>
      </w:r>
    </w:p>
    <w:p w14:paraId="13B0A1B8" w14:textId="77777777" w:rsidR="005B0591" w:rsidRPr="001773ED" w:rsidRDefault="005B0591" w:rsidP="005B0591">
      <w:pPr>
        <w:adjustRightInd w:val="0"/>
        <w:jc w:val="both"/>
        <w:rPr>
          <w:lang w:val="en-IN"/>
        </w:rPr>
      </w:pPr>
      <w:r w:rsidRPr="001773ED">
        <w:rPr>
          <w:lang w:val="en-IN"/>
        </w:rPr>
        <w:t>Name:</w:t>
      </w:r>
    </w:p>
    <w:p w14:paraId="7A38DBE5" w14:textId="77777777" w:rsidR="006819B9" w:rsidRPr="001773ED" w:rsidRDefault="005B0591" w:rsidP="006819B9">
      <w:r w:rsidRPr="001773ED">
        <w:rPr>
          <w:lang w:val="en-IN"/>
        </w:rPr>
        <w:t>Designation:</w:t>
      </w:r>
      <w:r w:rsidR="00BE2B3C" w:rsidRPr="001773ED">
        <w:br w:type="page"/>
      </w:r>
    </w:p>
    <w:p w14:paraId="7258C80A" w14:textId="77777777" w:rsidR="005B0591" w:rsidRPr="001773ED" w:rsidRDefault="005B0591" w:rsidP="00E239D0">
      <w:pPr>
        <w:pStyle w:val="Heading1"/>
      </w:pPr>
      <w:bookmarkStart w:id="710" w:name="_Toc55566571"/>
      <w:r w:rsidRPr="001773ED">
        <w:lastRenderedPageBreak/>
        <w:t>List of Error/Rejections Codes for NCMS</w:t>
      </w:r>
      <w:bookmarkEnd w:id="710"/>
    </w:p>
    <w:p w14:paraId="52FF1E8B" w14:textId="77777777" w:rsidR="005B0591" w:rsidRPr="001773ED" w:rsidRDefault="005B0591" w:rsidP="005B0591">
      <w:pPr>
        <w:adjustRightInd w:val="0"/>
        <w:jc w:val="center"/>
        <w:rPr>
          <w:b/>
          <w:u w:val="single"/>
          <w:lang w:val="en-IN"/>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5501"/>
      </w:tblGrid>
      <w:tr w:rsidR="00946B29" w:rsidRPr="00E50078" w14:paraId="7EF9C386" w14:textId="77777777" w:rsidTr="00946B29">
        <w:trPr>
          <w:tblHeader/>
        </w:trPr>
        <w:tc>
          <w:tcPr>
            <w:tcW w:w="2862" w:type="dxa"/>
          </w:tcPr>
          <w:p w14:paraId="20439E87" w14:textId="77777777" w:rsidR="00946B29" w:rsidRPr="00E455CE" w:rsidRDefault="00946B29" w:rsidP="0098123C">
            <w:pPr>
              <w:autoSpaceDE w:val="0"/>
              <w:adjustRightInd w:val="0"/>
              <w:jc w:val="center"/>
              <w:rPr>
                <w:rFonts w:ascii="Arial" w:eastAsia="Batang" w:hAnsi="Arial" w:cs="Arial"/>
                <w:b/>
                <w:sz w:val="22"/>
                <w:lang w:eastAsia="ko-KR"/>
              </w:rPr>
            </w:pPr>
            <w:r w:rsidRPr="00E455CE">
              <w:rPr>
                <w:rFonts w:ascii="Arial" w:eastAsia="Batang" w:hAnsi="Arial" w:cs="Arial"/>
                <w:b/>
                <w:sz w:val="22"/>
                <w:lang w:eastAsia="ko-KR"/>
              </w:rPr>
              <w:t>ERROR CODE</w:t>
            </w:r>
          </w:p>
        </w:tc>
        <w:tc>
          <w:tcPr>
            <w:tcW w:w="5501" w:type="dxa"/>
          </w:tcPr>
          <w:p w14:paraId="5D256753" w14:textId="77777777" w:rsidR="00946B29" w:rsidRPr="00E455CE" w:rsidRDefault="00946B29" w:rsidP="0098123C">
            <w:pPr>
              <w:autoSpaceDE w:val="0"/>
              <w:adjustRightInd w:val="0"/>
              <w:rPr>
                <w:rFonts w:ascii="Arial" w:eastAsia="Batang" w:hAnsi="Arial" w:cs="Arial"/>
                <w:b/>
                <w:sz w:val="22"/>
                <w:lang w:eastAsia="ko-KR"/>
              </w:rPr>
            </w:pPr>
            <w:r w:rsidRPr="00E455CE">
              <w:rPr>
                <w:rFonts w:ascii="Arial" w:eastAsia="Batang" w:hAnsi="Arial" w:cs="Arial"/>
                <w:b/>
                <w:sz w:val="22"/>
                <w:lang w:eastAsia="ko-KR"/>
              </w:rPr>
              <w:t>REASON</w:t>
            </w:r>
          </w:p>
        </w:tc>
      </w:tr>
      <w:tr w:rsidR="00946B29" w:rsidRPr="00E50078" w14:paraId="7BA2FBE5" w14:textId="77777777" w:rsidTr="00946B29">
        <w:tc>
          <w:tcPr>
            <w:tcW w:w="2862" w:type="dxa"/>
          </w:tcPr>
          <w:p w14:paraId="4ECEECD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 </w:t>
            </w:r>
          </w:p>
        </w:tc>
        <w:tc>
          <w:tcPr>
            <w:tcW w:w="5501" w:type="dxa"/>
          </w:tcPr>
          <w:p w14:paraId="73616D1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FILENAME</w:t>
            </w:r>
          </w:p>
        </w:tc>
      </w:tr>
      <w:tr w:rsidR="00946B29" w:rsidRPr="00E50078" w14:paraId="078366AC" w14:textId="77777777" w:rsidTr="00946B29">
        <w:tc>
          <w:tcPr>
            <w:tcW w:w="2862" w:type="dxa"/>
          </w:tcPr>
          <w:p w14:paraId="36A679C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w:t>
            </w:r>
          </w:p>
        </w:tc>
        <w:tc>
          <w:tcPr>
            <w:tcW w:w="5501" w:type="dxa"/>
          </w:tcPr>
          <w:p w14:paraId="2B9B7FD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FORMAT</w:t>
            </w:r>
          </w:p>
        </w:tc>
      </w:tr>
      <w:tr w:rsidR="00946B29" w:rsidRPr="00E50078" w14:paraId="48EAD61C" w14:textId="77777777" w:rsidTr="00946B29">
        <w:tc>
          <w:tcPr>
            <w:tcW w:w="2862" w:type="dxa"/>
          </w:tcPr>
          <w:p w14:paraId="57067D9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R3 </w:t>
            </w:r>
          </w:p>
        </w:tc>
        <w:tc>
          <w:tcPr>
            <w:tcW w:w="5501" w:type="dxa"/>
          </w:tcPr>
          <w:p w14:paraId="2F0E0B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FILE NOT OPENING</w:t>
            </w:r>
          </w:p>
        </w:tc>
      </w:tr>
      <w:tr w:rsidR="00946B29" w:rsidRPr="00E50078" w14:paraId="12546ABC" w14:textId="77777777" w:rsidTr="00946B29">
        <w:tc>
          <w:tcPr>
            <w:tcW w:w="2862" w:type="dxa"/>
          </w:tcPr>
          <w:p w14:paraId="7424D76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R4</w:t>
            </w:r>
          </w:p>
        </w:tc>
        <w:tc>
          <w:tcPr>
            <w:tcW w:w="5501" w:type="dxa"/>
          </w:tcPr>
          <w:p w14:paraId="44692F9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EMPTY FILE</w:t>
            </w:r>
          </w:p>
        </w:tc>
      </w:tr>
      <w:tr w:rsidR="00946B29" w:rsidRPr="00E50078" w14:paraId="1B9C463D" w14:textId="77777777" w:rsidTr="00946B29">
        <w:tc>
          <w:tcPr>
            <w:tcW w:w="2862" w:type="dxa"/>
          </w:tcPr>
          <w:p w14:paraId="4B8F79D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R5 </w:t>
            </w:r>
          </w:p>
        </w:tc>
        <w:tc>
          <w:tcPr>
            <w:tcW w:w="5501" w:type="dxa"/>
          </w:tcPr>
          <w:p w14:paraId="5A41711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FOR NO OF RECS</w:t>
            </w:r>
          </w:p>
        </w:tc>
      </w:tr>
      <w:tr w:rsidR="00946B29" w:rsidRPr="00E50078" w14:paraId="1FB4C647" w14:textId="77777777" w:rsidTr="00946B29">
        <w:tc>
          <w:tcPr>
            <w:tcW w:w="2862" w:type="dxa"/>
          </w:tcPr>
          <w:p w14:paraId="553F658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R6</w:t>
            </w:r>
          </w:p>
        </w:tc>
        <w:tc>
          <w:tcPr>
            <w:tcW w:w="5501" w:type="dxa"/>
          </w:tcPr>
          <w:p w14:paraId="7C27D8C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RECORD TYPE</w:t>
            </w:r>
          </w:p>
        </w:tc>
      </w:tr>
      <w:tr w:rsidR="00946B29" w:rsidRPr="00E50078" w14:paraId="604EE117" w14:textId="77777777" w:rsidTr="00946B29">
        <w:tc>
          <w:tcPr>
            <w:tcW w:w="2862" w:type="dxa"/>
          </w:tcPr>
          <w:p w14:paraId="7527663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R7 </w:t>
            </w:r>
          </w:p>
        </w:tc>
        <w:tc>
          <w:tcPr>
            <w:tcW w:w="5501" w:type="dxa"/>
          </w:tcPr>
          <w:p w14:paraId="038A00D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FILE TYPE</w:t>
            </w:r>
          </w:p>
        </w:tc>
      </w:tr>
      <w:tr w:rsidR="00946B29" w:rsidRPr="00E50078" w14:paraId="39D76120" w14:textId="77777777" w:rsidTr="00946B29">
        <w:tc>
          <w:tcPr>
            <w:tcW w:w="2862" w:type="dxa"/>
          </w:tcPr>
          <w:p w14:paraId="4D1E16E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R8</w:t>
            </w:r>
          </w:p>
        </w:tc>
        <w:tc>
          <w:tcPr>
            <w:tcW w:w="5501" w:type="dxa"/>
          </w:tcPr>
          <w:p w14:paraId="16619D2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BATCH NUMBER</w:t>
            </w:r>
          </w:p>
        </w:tc>
      </w:tr>
      <w:tr w:rsidR="00946B29" w:rsidRPr="00E50078" w14:paraId="0401042D" w14:textId="77777777" w:rsidTr="00946B29">
        <w:tc>
          <w:tcPr>
            <w:tcW w:w="2862" w:type="dxa"/>
          </w:tcPr>
          <w:p w14:paraId="16B5CE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R9 </w:t>
            </w:r>
          </w:p>
        </w:tc>
        <w:tc>
          <w:tcPr>
            <w:tcW w:w="5501" w:type="dxa"/>
          </w:tcPr>
          <w:p w14:paraId="57C6E30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DATE</w:t>
            </w:r>
          </w:p>
        </w:tc>
      </w:tr>
      <w:tr w:rsidR="00946B29" w:rsidRPr="00E50078" w14:paraId="707B01DF" w14:textId="77777777" w:rsidTr="00946B29">
        <w:tc>
          <w:tcPr>
            <w:tcW w:w="2862" w:type="dxa"/>
          </w:tcPr>
          <w:p w14:paraId="3609EA6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R10</w:t>
            </w:r>
          </w:p>
        </w:tc>
        <w:tc>
          <w:tcPr>
            <w:tcW w:w="5501" w:type="dxa"/>
          </w:tcPr>
          <w:p w14:paraId="3571F97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ORDER NUMBER</w:t>
            </w:r>
          </w:p>
        </w:tc>
      </w:tr>
      <w:tr w:rsidR="00946B29" w:rsidRPr="00E50078" w14:paraId="32177E82" w14:textId="77777777" w:rsidTr="00946B29">
        <w:tc>
          <w:tcPr>
            <w:tcW w:w="2862" w:type="dxa"/>
          </w:tcPr>
          <w:p w14:paraId="3A03AD1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R11 </w:t>
            </w:r>
          </w:p>
        </w:tc>
        <w:tc>
          <w:tcPr>
            <w:tcW w:w="5501" w:type="dxa"/>
          </w:tcPr>
          <w:p w14:paraId="3A14268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NUMBER</w:t>
            </w:r>
          </w:p>
        </w:tc>
      </w:tr>
      <w:tr w:rsidR="00946B29" w:rsidRPr="00E50078" w14:paraId="0C4CEF2A" w14:textId="77777777" w:rsidTr="00946B29">
        <w:tc>
          <w:tcPr>
            <w:tcW w:w="2862" w:type="dxa"/>
          </w:tcPr>
          <w:p w14:paraId="4A5D1D2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R12</w:t>
            </w:r>
          </w:p>
        </w:tc>
        <w:tc>
          <w:tcPr>
            <w:tcW w:w="5501" w:type="dxa"/>
          </w:tcPr>
          <w:p w14:paraId="7134A93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OTR NO</w:t>
            </w:r>
          </w:p>
        </w:tc>
      </w:tr>
      <w:tr w:rsidR="00946B29" w:rsidRPr="00E50078" w14:paraId="25723B04" w14:textId="77777777" w:rsidTr="00946B29">
        <w:tc>
          <w:tcPr>
            <w:tcW w:w="2862" w:type="dxa"/>
          </w:tcPr>
          <w:p w14:paraId="7E7FD0A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R13 </w:t>
            </w:r>
          </w:p>
        </w:tc>
        <w:tc>
          <w:tcPr>
            <w:tcW w:w="5501" w:type="dxa"/>
          </w:tcPr>
          <w:p w14:paraId="0875ACC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CODE</w:t>
            </w:r>
          </w:p>
        </w:tc>
      </w:tr>
      <w:tr w:rsidR="00946B29" w:rsidRPr="00E50078" w14:paraId="2BE7875D" w14:textId="77777777" w:rsidTr="00946B29">
        <w:tc>
          <w:tcPr>
            <w:tcW w:w="2862" w:type="dxa"/>
          </w:tcPr>
          <w:p w14:paraId="2A4ED16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R14</w:t>
            </w:r>
          </w:p>
        </w:tc>
        <w:tc>
          <w:tcPr>
            <w:tcW w:w="5501" w:type="dxa"/>
          </w:tcPr>
          <w:p w14:paraId="2CC5660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TYPE</w:t>
            </w:r>
          </w:p>
        </w:tc>
      </w:tr>
      <w:tr w:rsidR="00946B29" w:rsidRPr="00E50078" w14:paraId="2EABBAA4" w14:textId="77777777" w:rsidTr="00946B29">
        <w:tc>
          <w:tcPr>
            <w:tcW w:w="2862" w:type="dxa"/>
          </w:tcPr>
          <w:p w14:paraId="6C40C17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R15 </w:t>
            </w:r>
          </w:p>
        </w:tc>
        <w:tc>
          <w:tcPr>
            <w:tcW w:w="5501" w:type="dxa"/>
          </w:tcPr>
          <w:p w14:paraId="0B49F0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SYMBOL</w:t>
            </w:r>
          </w:p>
        </w:tc>
      </w:tr>
      <w:tr w:rsidR="00946B29" w:rsidRPr="00E50078" w14:paraId="769C057C" w14:textId="77777777" w:rsidTr="00946B29">
        <w:tc>
          <w:tcPr>
            <w:tcW w:w="2862" w:type="dxa"/>
          </w:tcPr>
          <w:p w14:paraId="0D23EE9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R16</w:t>
            </w:r>
          </w:p>
        </w:tc>
        <w:tc>
          <w:tcPr>
            <w:tcW w:w="5501" w:type="dxa"/>
          </w:tcPr>
          <w:p w14:paraId="3683BAA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SERIES</w:t>
            </w:r>
          </w:p>
        </w:tc>
      </w:tr>
      <w:tr w:rsidR="00946B29" w:rsidRPr="00E50078" w14:paraId="1B1E10FD" w14:textId="77777777" w:rsidTr="00946B29">
        <w:tc>
          <w:tcPr>
            <w:tcW w:w="2862" w:type="dxa"/>
          </w:tcPr>
          <w:p w14:paraId="5A8B531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R17 </w:t>
            </w:r>
          </w:p>
        </w:tc>
        <w:tc>
          <w:tcPr>
            <w:tcW w:w="5501" w:type="dxa"/>
          </w:tcPr>
          <w:p w14:paraId="2DFE981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MISMATCH IN QUANTITY</w:t>
            </w:r>
          </w:p>
        </w:tc>
      </w:tr>
      <w:tr w:rsidR="00946B29" w:rsidRPr="00E50078" w14:paraId="6F5E8D92" w14:textId="77777777" w:rsidTr="00946B29">
        <w:tc>
          <w:tcPr>
            <w:tcW w:w="2862" w:type="dxa"/>
          </w:tcPr>
          <w:p w14:paraId="6B7E70D5"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eastAsia="ko-KR"/>
              </w:rPr>
              <w:t>R18</w:t>
            </w:r>
          </w:p>
        </w:tc>
        <w:tc>
          <w:tcPr>
            <w:tcW w:w="5501" w:type="dxa"/>
          </w:tcPr>
          <w:p w14:paraId="6CBB7AAF" w14:textId="77777777" w:rsidR="00946B29" w:rsidRPr="00E455CE" w:rsidRDefault="00946B29" w:rsidP="0098123C">
            <w:pPr>
              <w:autoSpaceDE w:val="0"/>
              <w:adjustRightInd w:val="0"/>
              <w:rPr>
                <w:rFonts w:ascii="Arial" w:eastAsia="Batang" w:hAnsi="Arial" w:cs="Arial"/>
                <w:sz w:val="22"/>
                <w:lang w:val="nl-NL" w:eastAsia="ko-KR"/>
              </w:rPr>
            </w:pPr>
            <w:r w:rsidRPr="00E455CE">
              <w:rPr>
                <w:rFonts w:ascii="Arial" w:eastAsia="Batang" w:hAnsi="Arial" w:cs="Arial"/>
                <w:sz w:val="22"/>
                <w:lang w:eastAsia="ko-KR"/>
              </w:rPr>
              <w:t>MISMATCH IN VALUE</w:t>
            </w:r>
          </w:p>
        </w:tc>
      </w:tr>
      <w:tr w:rsidR="00946B29" w:rsidRPr="00E50078" w14:paraId="26AF3D1E" w14:textId="77777777" w:rsidTr="00946B29">
        <w:tc>
          <w:tcPr>
            <w:tcW w:w="2862" w:type="dxa"/>
          </w:tcPr>
          <w:p w14:paraId="196A1FF0"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val="nl-NL" w:eastAsia="ko-KR"/>
              </w:rPr>
              <w:t xml:space="preserve">R19 </w:t>
            </w:r>
          </w:p>
        </w:tc>
        <w:tc>
          <w:tcPr>
            <w:tcW w:w="5501" w:type="dxa"/>
          </w:tcPr>
          <w:p w14:paraId="1758047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val="nl-NL" w:eastAsia="ko-KR"/>
              </w:rPr>
              <w:t>ERROR IN CP CODE</w:t>
            </w:r>
          </w:p>
        </w:tc>
      </w:tr>
      <w:tr w:rsidR="00946B29" w:rsidRPr="00E50078" w14:paraId="68FC7CA9" w14:textId="77777777" w:rsidTr="00946B29">
        <w:tc>
          <w:tcPr>
            <w:tcW w:w="2862" w:type="dxa"/>
          </w:tcPr>
          <w:p w14:paraId="2BC868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R21 </w:t>
            </w:r>
          </w:p>
        </w:tc>
        <w:tc>
          <w:tcPr>
            <w:tcW w:w="5501" w:type="dxa"/>
          </w:tcPr>
          <w:p w14:paraId="424EED9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SPCP</w:t>
            </w:r>
          </w:p>
        </w:tc>
      </w:tr>
      <w:tr w:rsidR="00946B29" w:rsidRPr="00E50078" w14:paraId="181B7AFA" w14:textId="77777777" w:rsidTr="00946B29">
        <w:tc>
          <w:tcPr>
            <w:tcW w:w="2862" w:type="dxa"/>
          </w:tcPr>
          <w:p w14:paraId="394746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R22</w:t>
            </w:r>
          </w:p>
        </w:tc>
        <w:tc>
          <w:tcPr>
            <w:tcW w:w="5501" w:type="dxa"/>
          </w:tcPr>
          <w:p w14:paraId="7E798CC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TYPE</w:t>
            </w:r>
          </w:p>
        </w:tc>
      </w:tr>
      <w:tr w:rsidR="00946B29" w:rsidRPr="00E50078" w14:paraId="1635D595" w14:textId="77777777" w:rsidTr="00946B29">
        <w:tc>
          <w:tcPr>
            <w:tcW w:w="2862" w:type="dxa"/>
          </w:tcPr>
          <w:p w14:paraId="71498EE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R23 </w:t>
            </w:r>
          </w:p>
        </w:tc>
        <w:tc>
          <w:tcPr>
            <w:tcW w:w="5501" w:type="dxa"/>
          </w:tcPr>
          <w:p w14:paraId="2DFB213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NUMBER</w:t>
            </w:r>
          </w:p>
        </w:tc>
      </w:tr>
      <w:tr w:rsidR="00946B29" w:rsidRPr="00E50078" w14:paraId="26FD4892" w14:textId="77777777" w:rsidTr="00946B29">
        <w:tc>
          <w:tcPr>
            <w:tcW w:w="2862" w:type="dxa"/>
          </w:tcPr>
          <w:p w14:paraId="2A4F7B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R24</w:t>
            </w:r>
          </w:p>
        </w:tc>
        <w:tc>
          <w:tcPr>
            <w:tcW w:w="5501" w:type="dxa"/>
          </w:tcPr>
          <w:p w14:paraId="4632D40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BUY SELL FLAG</w:t>
            </w:r>
          </w:p>
        </w:tc>
      </w:tr>
      <w:tr w:rsidR="00946B29" w:rsidRPr="00E50078" w14:paraId="28B62E65" w14:textId="77777777" w:rsidTr="00946B29">
        <w:tc>
          <w:tcPr>
            <w:tcW w:w="2862" w:type="dxa"/>
          </w:tcPr>
          <w:p w14:paraId="5DD5C0B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R25</w:t>
            </w:r>
          </w:p>
        </w:tc>
        <w:tc>
          <w:tcPr>
            <w:tcW w:w="5501" w:type="dxa"/>
          </w:tcPr>
          <w:p w14:paraId="6C4EDE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WAREHOUSE CODE</w:t>
            </w:r>
          </w:p>
        </w:tc>
      </w:tr>
      <w:tr w:rsidR="00946B29" w:rsidRPr="00E50078" w14:paraId="1D0977DD" w14:textId="77777777" w:rsidTr="00946B29">
        <w:tc>
          <w:tcPr>
            <w:tcW w:w="2862" w:type="dxa"/>
          </w:tcPr>
          <w:p w14:paraId="701E959B"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R26</w:t>
            </w:r>
          </w:p>
        </w:tc>
        <w:tc>
          <w:tcPr>
            <w:tcW w:w="5501" w:type="dxa"/>
          </w:tcPr>
          <w:p w14:paraId="605E4EF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SETTLEMENT NOT FOUND</w:t>
            </w:r>
          </w:p>
        </w:tc>
      </w:tr>
      <w:tr w:rsidR="00946B29" w:rsidRPr="00E50078" w14:paraId="6B223B06" w14:textId="77777777" w:rsidTr="00946B29">
        <w:tc>
          <w:tcPr>
            <w:tcW w:w="2862" w:type="dxa"/>
          </w:tcPr>
          <w:p w14:paraId="0F4809F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R27 </w:t>
            </w:r>
          </w:p>
        </w:tc>
        <w:tc>
          <w:tcPr>
            <w:tcW w:w="5501" w:type="dxa"/>
          </w:tcPr>
          <w:p w14:paraId="59B40B4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CAN NOT MODIFY PRO ORDERS</w:t>
            </w:r>
          </w:p>
        </w:tc>
      </w:tr>
      <w:tr w:rsidR="00946B29" w:rsidRPr="00E50078" w14:paraId="25342DDE" w14:textId="77777777" w:rsidTr="00946B29">
        <w:tc>
          <w:tcPr>
            <w:tcW w:w="2862" w:type="dxa"/>
          </w:tcPr>
          <w:p w14:paraId="1B3F3BE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R28</w:t>
            </w:r>
          </w:p>
        </w:tc>
        <w:tc>
          <w:tcPr>
            <w:tcW w:w="5501" w:type="dxa"/>
          </w:tcPr>
          <w:p w14:paraId="63EA0E5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SETTLEMENT WINDOW CLOSED</w:t>
            </w:r>
          </w:p>
        </w:tc>
      </w:tr>
      <w:tr w:rsidR="00946B29" w:rsidRPr="00E50078" w14:paraId="631DF3E9" w14:textId="77777777" w:rsidTr="00946B29">
        <w:tc>
          <w:tcPr>
            <w:tcW w:w="2862" w:type="dxa"/>
          </w:tcPr>
          <w:p w14:paraId="5DD05B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R29 </w:t>
            </w:r>
          </w:p>
        </w:tc>
        <w:tc>
          <w:tcPr>
            <w:tcW w:w="5501" w:type="dxa"/>
          </w:tcPr>
          <w:p w14:paraId="1D51B87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OTR SETTLEMENT WINDOW CLOSED</w:t>
            </w:r>
          </w:p>
        </w:tc>
      </w:tr>
      <w:tr w:rsidR="00946B29" w:rsidRPr="00E50078" w14:paraId="7DAAA0B7" w14:textId="77777777" w:rsidTr="00946B29">
        <w:tc>
          <w:tcPr>
            <w:tcW w:w="2862" w:type="dxa"/>
          </w:tcPr>
          <w:p w14:paraId="0F230D3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R30</w:t>
            </w:r>
          </w:p>
        </w:tc>
        <w:tc>
          <w:tcPr>
            <w:tcW w:w="5501" w:type="dxa"/>
          </w:tcPr>
          <w:p w14:paraId="4EBE82B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CONTRACT NOTE NUMBER</w:t>
            </w:r>
          </w:p>
        </w:tc>
      </w:tr>
      <w:tr w:rsidR="00946B29" w:rsidRPr="00E50078" w14:paraId="68B78985" w14:textId="77777777" w:rsidTr="00946B29">
        <w:tc>
          <w:tcPr>
            <w:tcW w:w="2862" w:type="dxa"/>
          </w:tcPr>
          <w:p w14:paraId="15E489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 </w:t>
            </w:r>
          </w:p>
        </w:tc>
        <w:tc>
          <w:tcPr>
            <w:tcW w:w="5501" w:type="dxa"/>
          </w:tcPr>
          <w:p w14:paraId="7B82EC7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DOES NOT EXISTS IN TRADES</w:t>
            </w:r>
          </w:p>
        </w:tc>
      </w:tr>
      <w:tr w:rsidR="00946B29" w:rsidRPr="00E50078" w14:paraId="1A67EDE9" w14:textId="77777777" w:rsidTr="00946B29">
        <w:tc>
          <w:tcPr>
            <w:tcW w:w="2862" w:type="dxa"/>
          </w:tcPr>
          <w:p w14:paraId="642394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2</w:t>
            </w:r>
          </w:p>
        </w:tc>
        <w:tc>
          <w:tcPr>
            <w:tcW w:w="5501" w:type="dxa"/>
          </w:tcPr>
          <w:p w14:paraId="4415FBC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MODIFICATION – TRADE NO NOT NULL</w:t>
            </w:r>
          </w:p>
        </w:tc>
      </w:tr>
      <w:tr w:rsidR="00946B29" w:rsidRPr="00E50078" w14:paraId="30AA314F" w14:textId="77777777" w:rsidTr="00946B29">
        <w:tc>
          <w:tcPr>
            <w:tcW w:w="2862" w:type="dxa"/>
          </w:tcPr>
          <w:p w14:paraId="201ED27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3 </w:t>
            </w:r>
          </w:p>
        </w:tc>
        <w:tc>
          <w:tcPr>
            <w:tcW w:w="5501" w:type="dxa"/>
          </w:tcPr>
          <w:p w14:paraId="597D22B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DISABLED</w:t>
            </w:r>
          </w:p>
        </w:tc>
      </w:tr>
      <w:tr w:rsidR="00946B29" w:rsidRPr="00E50078" w14:paraId="3825A58E" w14:textId="77777777" w:rsidTr="00946B29">
        <w:tc>
          <w:tcPr>
            <w:tcW w:w="2862" w:type="dxa"/>
          </w:tcPr>
          <w:p w14:paraId="0C32613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4</w:t>
            </w:r>
          </w:p>
        </w:tc>
        <w:tc>
          <w:tcPr>
            <w:tcW w:w="5501" w:type="dxa"/>
          </w:tcPr>
          <w:p w14:paraId="03C859B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ID MISSMATCH</w:t>
            </w:r>
          </w:p>
        </w:tc>
      </w:tr>
      <w:tr w:rsidR="00946B29" w:rsidRPr="00E50078" w14:paraId="3318BB21" w14:textId="77777777" w:rsidTr="00946B29">
        <w:tc>
          <w:tcPr>
            <w:tcW w:w="2862" w:type="dxa"/>
          </w:tcPr>
          <w:p w14:paraId="174D12A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 </w:t>
            </w:r>
          </w:p>
        </w:tc>
        <w:tc>
          <w:tcPr>
            <w:tcW w:w="5501" w:type="dxa"/>
          </w:tcPr>
          <w:p w14:paraId="02D150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MODIFY - SEQUENCE NO NOT NULL</w:t>
            </w:r>
          </w:p>
        </w:tc>
      </w:tr>
      <w:tr w:rsidR="00946B29" w:rsidRPr="00E50078" w14:paraId="18F950EF" w14:textId="77777777" w:rsidTr="00946B29">
        <w:tc>
          <w:tcPr>
            <w:tcW w:w="2862" w:type="dxa"/>
          </w:tcPr>
          <w:p w14:paraId="56CFB05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w:t>
            </w:r>
          </w:p>
        </w:tc>
        <w:tc>
          <w:tcPr>
            <w:tcW w:w="5501" w:type="dxa"/>
          </w:tcPr>
          <w:p w14:paraId="78ACD1C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ALREADY CONFIRMED</w:t>
            </w:r>
          </w:p>
        </w:tc>
      </w:tr>
      <w:tr w:rsidR="00946B29" w:rsidRPr="00E50078" w14:paraId="73ED4AA6" w14:textId="77777777" w:rsidTr="00946B29">
        <w:tc>
          <w:tcPr>
            <w:tcW w:w="2862" w:type="dxa"/>
          </w:tcPr>
          <w:p w14:paraId="2FA2A1C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 </w:t>
            </w:r>
          </w:p>
        </w:tc>
        <w:tc>
          <w:tcPr>
            <w:tcW w:w="5501" w:type="dxa"/>
          </w:tcPr>
          <w:p w14:paraId="0D25885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NEW CUP CODE</w:t>
            </w:r>
          </w:p>
        </w:tc>
      </w:tr>
      <w:tr w:rsidR="00946B29" w:rsidRPr="00E50078" w14:paraId="1D04D787" w14:textId="77777777" w:rsidTr="00946B29">
        <w:tc>
          <w:tcPr>
            <w:tcW w:w="2862" w:type="dxa"/>
          </w:tcPr>
          <w:p w14:paraId="7155AD9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8</w:t>
            </w:r>
          </w:p>
        </w:tc>
        <w:tc>
          <w:tcPr>
            <w:tcW w:w="5501" w:type="dxa"/>
          </w:tcPr>
          <w:p w14:paraId="7EF1CAF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OLD CUP CODE</w:t>
            </w:r>
          </w:p>
        </w:tc>
      </w:tr>
      <w:tr w:rsidR="00946B29" w:rsidRPr="00E50078" w14:paraId="05144E8E" w14:textId="77777777" w:rsidTr="00946B29">
        <w:tc>
          <w:tcPr>
            <w:tcW w:w="2862" w:type="dxa"/>
          </w:tcPr>
          <w:p w14:paraId="5DCD0F8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 </w:t>
            </w:r>
          </w:p>
        </w:tc>
        <w:tc>
          <w:tcPr>
            <w:tcW w:w="5501" w:type="dxa"/>
          </w:tcPr>
          <w:p w14:paraId="1ED8FAA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WINDOW DISABLED</w:t>
            </w:r>
          </w:p>
        </w:tc>
      </w:tr>
      <w:tr w:rsidR="00946B29" w:rsidRPr="00E50078" w14:paraId="248659BA" w14:textId="77777777" w:rsidTr="00946B29">
        <w:tc>
          <w:tcPr>
            <w:tcW w:w="2862" w:type="dxa"/>
          </w:tcPr>
          <w:p w14:paraId="7716636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11</w:t>
            </w:r>
          </w:p>
        </w:tc>
        <w:tc>
          <w:tcPr>
            <w:tcW w:w="5501" w:type="dxa"/>
          </w:tcPr>
          <w:p w14:paraId="30F0E4C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CLIENT CODE NOT NULL</w:t>
            </w:r>
          </w:p>
        </w:tc>
      </w:tr>
      <w:tr w:rsidR="00946B29" w:rsidRPr="00E50078" w14:paraId="76971918" w14:textId="77777777" w:rsidTr="00946B29">
        <w:tc>
          <w:tcPr>
            <w:tcW w:w="2862" w:type="dxa"/>
          </w:tcPr>
          <w:p w14:paraId="512CF2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12 </w:t>
            </w:r>
          </w:p>
        </w:tc>
        <w:tc>
          <w:tcPr>
            <w:tcW w:w="5501" w:type="dxa"/>
          </w:tcPr>
          <w:p w14:paraId="445E740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NOT LATEST IMAGE</w:t>
            </w:r>
          </w:p>
        </w:tc>
      </w:tr>
      <w:tr w:rsidR="00946B29" w:rsidRPr="00E50078" w14:paraId="1208CBFC" w14:textId="77777777" w:rsidTr="00946B29">
        <w:tc>
          <w:tcPr>
            <w:tcW w:w="2862" w:type="dxa"/>
          </w:tcPr>
          <w:p w14:paraId="1DAAB00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13</w:t>
            </w:r>
          </w:p>
        </w:tc>
        <w:tc>
          <w:tcPr>
            <w:tcW w:w="5501" w:type="dxa"/>
          </w:tcPr>
          <w:p w14:paraId="382F84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STPW_INST</w:t>
            </w:r>
          </w:p>
        </w:tc>
      </w:tr>
      <w:tr w:rsidR="00946B29" w:rsidRPr="00E50078" w14:paraId="4050713D" w14:textId="77777777" w:rsidTr="00946B29">
        <w:tc>
          <w:tcPr>
            <w:tcW w:w="2862" w:type="dxa"/>
          </w:tcPr>
          <w:p w14:paraId="768630C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14 </w:t>
            </w:r>
          </w:p>
        </w:tc>
        <w:tc>
          <w:tcPr>
            <w:tcW w:w="5501" w:type="dxa"/>
          </w:tcPr>
          <w:p w14:paraId="150A1E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CUP CODE NOT ACTIVE</w:t>
            </w:r>
          </w:p>
        </w:tc>
      </w:tr>
      <w:tr w:rsidR="00946B29" w:rsidRPr="00E50078" w14:paraId="1966151C" w14:textId="77777777" w:rsidTr="00946B29">
        <w:tc>
          <w:tcPr>
            <w:tcW w:w="2862" w:type="dxa"/>
          </w:tcPr>
          <w:p w14:paraId="69150B8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lastRenderedPageBreak/>
              <w:t>15</w:t>
            </w:r>
          </w:p>
        </w:tc>
        <w:tc>
          <w:tcPr>
            <w:tcW w:w="5501" w:type="dxa"/>
          </w:tcPr>
          <w:p w14:paraId="6767EF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BUY SELL FLG MISMATCH</w:t>
            </w:r>
          </w:p>
        </w:tc>
      </w:tr>
      <w:tr w:rsidR="00946B29" w:rsidRPr="00E50078" w14:paraId="0EB6F881" w14:textId="77777777" w:rsidTr="00946B29">
        <w:tc>
          <w:tcPr>
            <w:tcW w:w="2862" w:type="dxa"/>
          </w:tcPr>
          <w:p w14:paraId="7C44A40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16 </w:t>
            </w:r>
          </w:p>
        </w:tc>
        <w:tc>
          <w:tcPr>
            <w:tcW w:w="5501" w:type="dxa"/>
          </w:tcPr>
          <w:p w14:paraId="70552D4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OLD NEW CP CODE SAME</w:t>
            </w:r>
          </w:p>
        </w:tc>
      </w:tr>
      <w:tr w:rsidR="00946B29" w:rsidRPr="00E50078" w14:paraId="37F8024E" w14:textId="77777777" w:rsidTr="00946B29">
        <w:tc>
          <w:tcPr>
            <w:tcW w:w="2862" w:type="dxa"/>
          </w:tcPr>
          <w:p w14:paraId="1C681C2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17</w:t>
            </w:r>
          </w:p>
        </w:tc>
        <w:tc>
          <w:tcPr>
            <w:tcW w:w="5501" w:type="dxa"/>
          </w:tcPr>
          <w:p w14:paraId="610C82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INCORRECT LENGTH</w:t>
            </w:r>
          </w:p>
        </w:tc>
      </w:tr>
      <w:tr w:rsidR="00946B29" w:rsidRPr="00E50078" w14:paraId="5D4526C9" w14:textId="77777777" w:rsidTr="00946B29">
        <w:tc>
          <w:tcPr>
            <w:tcW w:w="2862" w:type="dxa"/>
          </w:tcPr>
          <w:p w14:paraId="407D49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18 </w:t>
            </w:r>
          </w:p>
        </w:tc>
        <w:tc>
          <w:tcPr>
            <w:tcW w:w="5501" w:type="dxa"/>
          </w:tcPr>
          <w:p w14:paraId="218A9A10" w14:textId="77777777" w:rsidR="00946B29" w:rsidRPr="00E455CE" w:rsidRDefault="00946B29" w:rsidP="0098123C">
            <w:pPr>
              <w:autoSpaceDE w:val="0"/>
              <w:adjustRightInd w:val="0"/>
              <w:rPr>
                <w:rFonts w:ascii="Arial" w:eastAsia="Batang" w:hAnsi="Arial" w:cs="Arial"/>
                <w:sz w:val="22"/>
                <w:lang w:val="fr-FR" w:eastAsia="ko-KR"/>
              </w:rPr>
            </w:pPr>
            <w:r w:rsidRPr="00E455CE">
              <w:rPr>
                <w:rFonts w:ascii="Arial" w:eastAsia="Batang" w:hAnsi="Arial" w:cs="Arial"/>
                <w:sz w:val="22"/>
                <w:lang w:eastAsia="ko-KR"/>
              </w:rPr>
              <w:t>MODIFY CP – MARGIN INDICATOR</w:t>
            </w:r>
          </w:p>
        </w:tc>
      </w:tr>
      <w:tr w:rsidR="00946B29" w:rsidRPr="00E50078" w14:paraId="19BD3E77" w14:textId="77777777" w:rsidTr="00946B29">
        <w:tc>
          <w:tcPr>
            <w:tcW w:w="2862" w:type="dxa"/>
          </w:tcPr>
          <w:p w14:paraId="40EDD8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51</w:t>
            </w:r>
          </w:p>
        </w:tc>
        <w:tc>
          <w:tcPr>
            <w:tcW w:w="5501" w:type="dxa"/>
          </w:tcPr>
          <w:p w14:paraId="7F87D9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NOT EXIST IN TABLE</w:t>
            </w:r>
          </w:p>
        </w:tc>
      </w:tr>
      <w:tr w:rsidR="00946B29" w:rsidRPr="00E50078" w14:paraId="1735250D" w14:textId="77777777" w:rsidTr="00946B29">
        <w:tc>
          <w:tcPr>
            <w:tcW w:w="2862" w:type="dxa"/>
          </w:tcPr>
          <w:p w14:paraId="0C120C9D"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52</w:t>
            </w:r>
          </w:p>
        </w:tc>
        <w:tc>
          <w:tcPr>
            <w:tcW w:w="5501" w:type="dxa"/>
          </w:tcPr>
          <w:p w14:paraId="2B7A8B0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TM CD MISMATCH</w:t>
            </w:r>
          </w:p>
        </w:tc>
      </w:tr>
      <w:tr w:rsidR="00946B29" w:rsidRPr="00E50078" w14:paraId="55B72D44" w14:textId="77777777" w:rsidTr="00946B29">
        <w:tc>
          <w:tcPr>
            <w:tcW w:w="2862" w:type="dxa"/>
          </w:tcPr>
          <w:p w14:paraId="6CDB277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54 </w:t>
            </w:r>
          </w:p>
        </w:tc>
        <w:tc>
          <w:tcPr>
            <w:tcW w:w="5501" w:type="dxa"/>
          </w:tcPr>
          <w:p w14:paraId="2E85952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CONTRACT NO</w:t>
            </w:r>
          </w:p>
        </w:tc>
      </w:tr>
      <w:tr w:rsidR="00946B29" w:rsidRPr="00E50078" w14:paraId="22DEEA32" w14:textId="77777777" w:rsidTr="00946B29">
        <w:tc>
          <w:tcPr>
            <w:tcW w:w="2862" w:type="dxa"/>
          </w:tcPr>
          <w:p w14:paraId="6F50637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55</w:t>
            </w:r>
          </w:p>
        </w:tc>
        <w:tc>
          <w:tcPr>
            <w:tcW w:w="5501" w:type="dxa"/>
          </w:tcPr>
          <w:p w14:paraId="7A04BD4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BUY SELL FLAG MISMATCH</w:t>
            </w:r>
          </w:p>
        </w:tc>
      </w:tr>
      <w:tr w:rsidR="00946B29" w:rsidRPr="00E50078" w14:paraId="1088A7E1" w14:textId="77777777" w:rsidTr="00946B29">
        <w:tc>
          <w:tcPr>
            <w:tcW w:w="2862" w:type="dxa"/>
          </w:tcPr>
          <w:p w14:paraId="5CCB550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56 </w:t>
            </w:r>
          </w:p>
        </w:tc>
        <w:tc>
          <w:tcPr>
            <w:tcW w:w="5501" w:type="dxa"/>
          </w:tcPr>
          <w:p w14:paraId="7F8AF29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 CD MISMATCH</w:t>
            </w:r>
          </w:p>
        </w:tc>
      </w:tr>
      <w:tr w:rsidR="00946B29" w:rsidRPr="00E50078" w14:paraId="4D4E2DFF" w14:textId="77777777" w:rsidTr="00946B29">
        <w:tc>
          <w:tcPr>
            <w:tcW w:w="2862" w:type="dxa"/>
          </w:tcPr>
          <w:p w14:paraId="659D184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57</w:t>
            </w:r>
          </w:p>
        </w:tc>
        <w:tc>
          <w:tcPr>
            <w:tcW w:w="5501" w:type="dxa"/>
          </w:tcPr>
          <w:p w14:paraId="56BA8A0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QTY EXCEEDS TOTAL QTY</w:t>
            </w:r>
          </w:p>
        </w:tc>
      </w:tr>
      <w:tr w:rsidR="00946B29" w:rsidRPr="00E50078" w14:paraId="47AB3B4E" w14:textId="77777777" w:rsidTr="00946B29">
        <w:tc>
          <w:tcPr>
            <w:tcW w:w="2862" w:type="dxa"/>
          </w:tcPr>
          <w:p w14:paraId="4B47685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58 </w:t>
            </w:r>
          </w:p>
        </w:tc>
        <w:tc>
          <w:tcPr>
            <w:tcW w:w="5501" w:type="dxa"/>
          </w:tcPr>
          <w:p w14:paraId="0D7B20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VALUE EXCEEEDS TOTAL VAL</w:t>
            </w:r>
          </w:p>
        </w:tc>
      </w:tr>
      <w:tr w:rsidR="00946B29" w:rsidRPr="00E50078" w14:paraId="6CDC475A" w14:textId="77777777" w:rsidTr="00946B29">
        <w:tc>
          <w:tcPr>
            <w:tcW w:w="2862" w:type="dxa"/>
          </w:tcPr>
          <w:p w14:paraId="0F0EE7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59</w:t>
            </w:r>
          </w:p>
        </w:tc>
        <w:tc>
          <w:tcPr>
            <w:tcW w:w="5501" w:type="dxa"/>
          </w:tcPr>
          <w:p w14:paraId="49E4E2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TRADE DATE MISMATCH</w:t>
            </w:r>
          </w:p>
        </w:tc>
      </w:tr>
      <w:tr w:rsidR="00946B29" w:rsidRPr="00E50078" w14:paraId="0AF152EE" w14:textId="77777777" w:rsidTr="00946B29">
        <w:tc>
          <w:tcPr>
            <w:tcW w:w="2862" w:type="dxa"/>
          </w:tcPr>
          <w:p w14:paraId="59AA32D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60 </w:t>
            </w:r>
          </w:p>
        </w:tc>
        <w:tc>
          <w:tcPr>
            <w:tcW w:w="5501" w:type="dxa"/>
          </w:tcPr>
          <w:p w14:paraId="716D58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MODIFATION TIMING DISABLED</w:t>
            </w:r>
          </w:p>
        </w:tc>
      </w:tr>
      <w:tr w:rsidR="00946B29" w:rsidRPr="00E50078" w14:paraId="22B07EBF" w14:textId="77777777" w:rsidTr="00946B29">
        <w:tc>
          <w:tcPr>
            <w:tcW w:w="2862" w:type="dxa"/>
          </w:tcPr>
          <w:p w14:paraId="67071E0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61</w:t>
            </w:r>
          </w:p>
        </w:tc>
        <w:tc>
          <w:tcPr>
            <w:tcW w:w="5501" w:type="dxa"/>
          </w:tcPr>
          <w:p w14:paraId="171884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ALREADY CONFIRMED</w:t>
            </w:r>
          </w:p>
        </w:tc>
      </w:tr>
      <w:tr w:rsidR="00946B29" w:rsidRPr="00E50078" w14:paraId="40B5AE8B" w14:textId="77777777" w:rsidTr="00946B29">
        <w:tc>
          <w:tcPr>
            <w:tcW w:w="2862" w:type="dxa"/>
          </w:tcPr>
          <w:p w14:paraId="67FB288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62 </w:t>
            </w:r>
          </w:p>
        </w:tc>
        <w:tc>
          <w:tcPr>
            <w:tcW w:w="5501" w:type="dxa"/>
          </w:tcPr>
          <w:p w14:paraId="294E6CE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MAX VAL QTY MISMATCH</w:t>
            </w:r>
          </w:p>
        </w:tc>
      </w:tr>
      <w:tr w:rsidR="00946B29" w:rsidRPr="00E50078" w14:paraId="25C6E50D" w14:textId="77777777" w:rsidTr="00946B29">
        <w:tc>
          <w:tcPr>
            <w:tcW w:w="2862" w:type="dxa"/>
          </w:tcPr>
          <w:p w14:paraId="14F5DA4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63</w:t>
            </w:r>
          </w:p>
        </w:tc>
        <w:tc>
          <w:tcPr>
            <w:tcW w:w="5501" w:type="dxa"/>
          </w:tcPr>
          <w:p w14:paraId="36C45A3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CUPCD NOT ACTIVE</w:t>
            </w:r>
          </w:p>
        </w:tc>
      </w:tr>
      <w:tr w:rsidR="00946B29" w:rsidRPr="00E50078" w14:paraId="7B9C7B28" w14:textId="77777777" w:rsidTr="00946B29">
        <w:tc>
          <w:tcPr>
            <w:tcW w:w="2862" w:type="dxa"/>
          </w:tcPr>
          <w:p w14:paraId="5A4DE61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64 </w:t>
            </w:r>
          </w:p>
        </w:tc>
        <w:tc>
          <w:tcPr>
            <w:tcW w:w="5501" w:type="dxa"/>
          </w:tcPr>
          <w:p w14:paraId="7981977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QTY VAL ACTYTYPE</w:t>
            </w:r>
          </w:p>
        </w:tc>
      </w:tr>
      <w:tr w:rsidR="00946B29" w:rsidRPr="00E50078" w14:paraId="20A08579" w14:textId="77777777" w:rsidTr="00946B29">
        <w:tc>
          <w:tcPr>
            <w:tcW w:w="2862" w:type="dxa"/>
          </w:tcPr>
          <w:p w14:paraId="3D2D9F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65</w:t>
            </w:r>
          </w:p>
        </w:tc>
        <w:tc>
          <w:tcPr>
            <w:tcW w:w="5501" w:type="dxa"/>
          </w:tcPr>
          <w:p w14:paraId="1A5DEE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ALLOCTION TO INST NOT VALID</w:t>
            </w:r>
          </w:p>
        </w:tc>
      </w:tr>
      <w:tr w:rsidR="00946B29" w:rsidRPr="00E50078" w14:paraId="5B249CA2" w14:textId="77777777" w:rsidTr="00946B29">
        <w:tc>
          <w:tcPr>
            <w:tcW w:w="2862" w:type="dxa"/>
          </w:tcPr>
          <w:p w14:paraId="492D44D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66 </w:t>
            </w:r>
          </w:p>
        </w:tc>
        <w:tc>
          <w:tcPr>
            <w:tcW w:w="5501" w:type="dxa"/>
          </w:tcPr>
          <w:p w14:paraId="68B74D7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SYMBOL SERIES MISMATCH</w:t>
            </w:r>
          </w:p>
        </w:tc>
      </w:tr>
      <w:tr w:rsidR="00946B29" w:rsidRPr="00E50078" w14:paraId="650229C8" w14:textId="77777777" w:rsidTr="00946B29">
        <w:tc>
          <w:tcPr>
            <w:tcW w:w="2862" w:type="dxa"/>
          </w:tcPr>
          <w:p w14:paraId="2699E6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67</w:t>
            </w:r>
          </w:p>
        </w:tc>
        <w:tc>
          <w:tcPr>
            <w:tcW w:w="5501" w:type="dxa"/>
          </w:tcPr>
          <w:p w14:paraId="791CE82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TOKEN MISMATCH</w:t>
            </w:r>
          </w:p>
        </w:tc>
      </w:tr>
      <w:tr w:rsidR="00946B29" w:rsidRPr="00E50078" w14:paraId="7CC90A26" w14:textId="77777777" w:rsidTr="00946B29">
        <w:tc>
          <w:tcPr>
            <w:tcW w:w="2862" w:type="dxa"/>
          </w:tcPr>
          <w:p w14:paraId="1F09B7C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68 </w:t>
            </w:r>
          </w:p>
        </w:tc>
        <w:tc>
          <w:tcPr>
            <w:tcW w:w="5501" w:type="dxa"/>
          </w:tcPr>
          <w:p w14:paraId="52DCD44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ACTYTYPE</w:t>
            </w:r>
          </w:p>
        </w:tc>
      </w:tr>
      <w:tr w:rsidR="00946B29" w:rsidRPr="00E50078" w14:paraId="55072534" w14:textId="77777777" w:rsidTr="00946B29">
        <w:tc>
          <w:tcPr>
            <w:tcW w:w="2862" w:type="dxa"/>
          </w:tcPr>
          <w:p w14:paraId="479749E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69</w:t>
            </w:r>
          </w:p>
        </w:tc>
        <w:tc>
          <w:tcPr>
            <w:tcW w:w="5501" w:type="dxa"/>
          </w:tcPr>
          <w:p w14:paraId="11FA93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–ALREADY UNALLOCATED</w:t>
            </w:r>
          </w:p>
        </w:tc>
      </w:tr>
      <w:tr w:rsidR="00946B29" w:rsidRPr="00E50078" w14:paraId="3394EA7D" w14:textId="77777777" w:rsidTr="00946B29">
        <w:tc>
          <w:tcPr>
            <w:tcW w:w="2862" w:type="dxa"/>
          </w:tcPr>
          <w:p w14:paraId="0E2B244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70 </w:t>
            </w:r>
          </w:p>
        </w:tc>
        <w:tc>
          <w:tcPr>
            <w:tcW w:w="5501" w:type="dxa"/>
          </w:tcPr>
          <w:p w14:paraId="281B1F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DB UPDATE EXCEPTION</w:t>
            </w:r>
          </w:p>
        </w:tc>
      </w:tr>
      <w:tr w:rsidR="00946B29" w:rsidRPr="00E50078" w14:paraId="3CCD1B0D" w14:textId="77777777" w:rsidTr="00946B29">
        <w:tc>
          <w:tcPr>
            <w:tcW w:w="2862" w:type="dxa"/>
          </w:tcPr>
          <w:p w14:paraId="72F4879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91 </w:t>
            </w:r>
          </w:p>
        </w:tc>
        <w:tc>
          <w:tcPr>
            <w:tcW w:w="5501" w:type="dxa"/>
          </w:tcPr>
          <w:p w14:paraId="2A027EF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CP MOD ACTTYPE NORMAL</w:t>
            </w:r>
          </w:p>
        </w:tc>
      </w:tr>
      <w:tr w:rsidR="00946B29" w:rsidRPr="00E50078" w14:paraId="5E2EAC03" w14:textId="77777777" w:rsidTr="00946B29">
        <w:tc>
          <w:tcPr>
            <w:tcW w:w="2862" w:type="dxa"/>
          </w:tcPr>
          <w:p w14:paraId="2393955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93 </w:t>
            </w:r>
          </w:p>
        </w:tc>
        <w:tc>
          <w:tcPr>
            <w:tcW w:w="5501" w:type="dxa"/>
          </w:tcPr>
          <w:p w14:paraId="6FD51F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CP MOD ACTTYPE NORMAL</w:t>
            </w:r>
          </w:p>
        </w:tc>
      </w:tr>
      <w:tr w:rsidR="00946B29" w:rsidRPr="00E50078" w14:paraId="6285DBDD" w14:textId="77777777" w:rsidTr="00946B29">
        <w:tc>
          <w:tcPr>
            <w:tcW w:w="2862" w:type="dxa"/>
          </w:tcPr>
          <w:p w14:paraId="3F89C4B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94</w:t>
            </w:r>
          </w:p>
        </w:tc>
        <w:tc>
          <w:tcPr>
            <w:tcW w:w="5501" w:type="dxa"/>
          </w:tcPr>
          <w:p w14:paraId="234D2B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CLICP MOD ACTTYPE NORMAL</w:t>
            </w:r>
          </w:p>
        </w:tc>
      </w:tr>
      <w:tr w:rsidR="00946B29" w:rsidRPr="00E50078" w14:paraId="08DF1E95" w14:textId="77777777" w:rsidTr="00946B29">
        <w:tc>
          <w:tcPr>
            <w:tcW w:w="2862" w:type="dxa"/>
          </w:tcPr>
          <w:p w14:paraId="44508CE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98</w:t>
            </w:r>
          </w:p>
        </w:tc>
        <w:tc>
          <w:tcPr>
            <w:tcW w:w="5501" w:type="dxa"/>
          </w:tcPr>
          <w:p w14:paraId="6139FE5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–QTY NOT IN MULTIPLES OF LOT SIZE</w:t>
            </w:r>
          </w:p>
        </w:tc>
      </w:tr>
    </w:tbl>
    <w:p w14:paraId="72A4FED6" w14:textId="77777777" w:rsidR="00946B29" w:rsidRPr="00E455CE" w:rsidRDefault="00946B29" w:rsidP="00946B29">
      <w:pPr>
        <w:rPr>
          <w:rFonts w:ascii="Arial" w:hAnsi="Arial" w:cs="Arial"/>
          <w:sz w:val="22"/>
        </w:rPr>
      </w:pPr>
    </w:p>
    <w:p w14:paraId="3ED1473C" w14:textId="77777777" w:rsidR="00A93308" w:rsidRPr="001773ED" w:rsidRDefault="00CB1534" w:rsidP="00AD656E">
      <w:pPr>
        <w:pStyle w:val="Heading1"/>
      </w:pPr>
      <w:r w:rsidRPr="001773ED">
        <w:br w:type="page"/>
      </w:r>
      <w:bookmarkStart w:id="711" w:name="_Toc528589364"/>
      <w:bookmarkStart w:id="712" w:name="_Toc528589710"/>
      <w:bookmarkStart w:id="713" w:name="_Toc528590055"/>
      <w:bookmarkStart w:id="714" w:name="_Toc528590400"/>
      <w:bookmarkStart w:id="715" w:name="_Toc528590745"/>
      <w:bookmarkStart w:id="716" w:name="_Toc528591090"/>
      <w:bookmarkStart w:id="717" w:name="_Toc528591435"/>
      <w:bookmarkStart w:id="718" w:name="_Toc528591780"/>
      <w:bookmarkStart w:id="719" w:name="_Toc528592125"/>
      <w:bookmarkStart w:id="720" w:name="_Toc528592470"/>
      <w:bookmarkStart w:id="721" w:name="_Toc528592814"/>
      <w:bookmarkStart w:id="722" w:name="_Toc528593159"/>
      <w:bookmarkStart w:id="723" w:name="_Toc528593504"/>
      <w:bookmarkStart w:id="724" w:name="_Toc528593849"/>
      <w:bookmarkStart w:id="725" w:name="_Toc528594194"/>
      <w:bookmarkStart w:id="726" w:name="_Toc528594539"/>
      <w:bookmarkStart w:id="727" w:name="_Toc528864922"/>
      <w:bookmarkStart w:id="728" w:name="_Toc528865266"/>
      <w:bookmarkStart w:id="729" w:name="_Toc528589367"/>
      <w:bookmarkStart w:id="730" w:name="_Toc528589713"/>
      <w:bookmarkStart w:id="731" w:name="_Toc528590058"/>
      <w:bookmarkStart w:id="732" w:name="_Toc528590403"/>
      <w:bookmarkStart w:id="733" w:name="_Toc528590748"/>
      <w:bookmarkStart w:id="734" w:name="_Toc528591093"/>
      <w:bookmarkStart w:id="735" w:name="_Toc528591438"/>
      <w:bookmarkStart w:id="736" w:name="_Toc528591783"/>
      <w:bookmarkStart w:id="737" w:name="_Toc528592128"/>
      <w:bookmarkStart w:id="738" w:name="_Toc528592473"/>
      <w:bookmarkStart w:id="739" w:name="_Toc528592817"/>
      <w:bookmarkStart w:id="740" w:name="_Toc528593162"/>
      <w:bookmarkStart w:id="741" w:name="_Toc528593507"/>
      <w:bookmarkStart w:id="742" w:name="_Toc528593852"/>
      <w:bookmarkStart w:id="743" w:name="_Toc528594197"/>
      <w:bookmarkStart w:id="744" w:name="_Toc528594542"/>
      <w:bookmarkStart w:id="745" w:name="_Toc528864925"/>
      <w:bookmarkStart w:id="746" w:name="_Toc528865269"/>
      <w:bookmarkStart w:id="747" w:name="_Toc528589368"/>
      <w:bookmarkStart w:id="748" w:name="_Toc528589714"/>
      <w:bookmarkStart w:id="749" w:name="_Toc528590059"/>
      <w:bookmarkStart w:id="750" w:name="_Toc528590404"/>
      <w:bookmarkStart w:id="751" w:name="_Toc528590749"/>
      <w:bookmarkStart w:id="752" w:name="_Toc528591094"/>
      <w:bookmarkStart w:id="753" w:name="_Toc528591439"/>
      <w:bookmarkStart w:id="754" w:name="_Toc528591784"/>
      <w:bookmarkStart w:id="755" w:name="_Toc528592129"/>
      <w:bookmarkStart w:id="756" w:name="_Toc528592474"/>
      <w:bookmarkStart w:id="757" w:name="_Toc528592818"/>
      <w:bookmarkStart w:id="758" w:name="_Toc528593163"/>
      <w:bookmarkStart w:id="759" w:name="_Toc528593508"/>
      <w:bookmarkStart w:id="760" w:name="_Toc528593853"/>
      <w:bookmarkStart w:id="761" w:name="_Toc528594198"/>
      <w:bookmarkStart w:id="762" w:name="_Toc528594543"/>
      <w:bookmarkStart w:id="763" w:name="_Toc528864926"/>
      <w:bookmarkStart w:id="764" w:name="_Toc528865270"/>
      <w:bookmarkStart w:id="765" w:name="_Toc528589385"/>
      <w:bookmarkStart w:id="766" w:name="_Toc528589731"/>
      <w:bookmarkStart w:id="767" w:name="_Toc528590076"/>
      <w:bookmarkStart w:id="768" w:name="_Toc528590421"/>
      <w:bookmarkStart w:id="769" w:name="_Toc528590766"/>
      <w:bookmarkStart w:id="770" w:name="_Toc528591111"/>
      <w:bookmarkStart w:id="771" w:name="_Toc528591456"/>
      <w:bookmarkStart w:id="772" w:name="_Toc528591801"/>
      <w:bookmarkStart w:id="773" w:name="_Toc528592146"/>
      <w:bookmarkStart w:id="774" w:name="_Toc528592491"/>
      <w:bookmarkStart w:id="775" w:name="_Toc528592835"/>
      <w:bookmarkStart w:id="776" w:name="_Toc528593180"/>
      <w:bookmarkStart w:id="777" w:name="_Toc528593525"/>
      <w:bookmarkStart w:id="778" w:name="_Toc528593870"/>
      <w:bookmarkStart w:id="779" w:name="_Toc528594215"/>
      <w:bookmarkStart w:id="780" w:name="_Toc528594560"/>
      <w:bookmarkStart w:id="781" w:name="_Toc528864943"/>
      <w:bookmarkStart w:id="782" w:name="_Toc528865287"/>
      <w:bookmarkStart w:id="783" w:name="_Toc528589401"/>
      <w:bookmarkStart w:id="784" w:name="_Toc528589747"/>
      <w:bookmarkStart w:id="785" w:name="_Toc528590092"/>
      <w:bookmarkStart w:id="786" w:name="_Toc528590437"/>
      <w:bookmarkStart w:id="787" w:name="_Toc528590782"/>
      <w:bookmarkStart w:id="788" w:name="_Toc528591127"/>
      <w:bookmarkStart w:id="789" w:name="_Toc528591472"/>
      <w:bookmarkStart w:id="790" w:name="_Toc528591817"/>
      <w:bookmarkStart w:id="791" w:name="_Toc528592162"/>
      <w:bookmarkStart w:id="792" w:name="_Toc528592507"/>
      <w:bookmarkStart w:id="793" w:name="_Toc528592851"/>
      <w:bookmarkStart w:id="794" w:name="_Toc528593196"/>
      <w:bookmarkStart w:id="795" w:name="_Toc528593541"/>
      <w:bookmarkStart w:id="796" w:name="_Toc528593886"/>
      <w:bookmarkStart w:id="797" w:name="_Toc528594231"/>
      <w:bookmarkStart w:id="798" w:name="_Toc528594576"/>
      <w:bookmarkStart w:id="799" w:name="_Toc528864959"/>
      <w:bookmarkStart w:id="800" w:name="_Toc528865303"/>
      <w:bookmarkStart w:id="801" w:name="_Toc528589405"/>
      <w:bookmarkStart w:id="802" w:name="_Toc528589751"/>
      <w:bookmarkStart w:id="803" w:name="_Toc528590096"/>
      <w:bookmarkStart w:id="804" w:name="_Toc528590441"/>
      <w:bookmarkStart w:id="805" w:name="_Toc528590786"/>
      <w:bookmarkStart w:id="806" w:name="_Toc528591131"/>
      <w:bookmarkStart w:id="807" w:name="_Toc528591476"/>
      <w:bookmarkStart w:id="808" w:name="_Toc528591821"/>
      <w:bookmarkStart w:id="809" w:name="_Toc528592166"/>
      <w:bookmarkStart w:id="810" w:name="_Toc528592511"/>
      <w:bookmarkStart w:id="811" w:name="_Toc528592855"/>
      <w:bookmarkStart w:id="812" w:name="_Toc528593200"/>
      <w:bookmarkStart w:id="813" w:name="_Toc528593545"/>
      <w:bookmarkStart w:id="814" w:name="_Toc528593890"/>
      <w:bookmarkStart w:id="815" w:name="_Toc528594235"/>
      <w:bookmarkStart w:id="816" w:name="_Toc528594580"/>
      <w:bookmarkStart w:id="817" w:name="_Toc528864963"/>
      <w:bookmarkStart w:id="818" w:name="_Toc528865307"/>
      <w:bookmarkStart w:id="819" w:name="_Toc528589409"/>
      <w:bookmarkStart w:id="820" w:name="_Toc528589755"/>
      <w:bookmarkStart w:id="821" w:name="_Toc528590100"/>
      <w:bookmarkStart w:id="822" w:name="_Toc528590445"/>
      <w:bookmarkStart w:id="823" w:name="_Toc528590790"/>
      <w:bookmarkStart w:id="824" w:name="_Toc528591135"/>
      <w:bookmarkStart w:id="825" w:name="_Toc528591480"/>
      <w:bookmarkStart w:id="826" w:name="_Toc528591825"/>
      <w:bookmarkStart w:id="827" w:name="_Toc528592170"/>
      <w:bookmarkStart w:id="828" w:name="_Toc528592515"/>
      <w:bookmarkStart w:id="829" w:name="_Toc528592859"/>
      <w:bookmarkStart w:id="830" w:name="_Toc528593204"/>
      <w:bookmarkStart w:id="831" w:name="_Toc528593549"/>
      <w:bookmarkStart w:id="832" w:name="_Toc528593894"/>
      <w:bookmarkStart w:id="833" w:name="_Toc528594239"/>
      <w:bookmarkStart w:id="834" w:name="_Toc528594584"/>
      <w:bookmarkStart w:id="835" w:name="_Toc528864967"/>
      <w:bookmarkStart w:id="836" w:name="_Toc528865311"/>
      <w:bookmarkStart w:id="837" w:name="_Toc528589413"/>
      <w:bookmarkStart w:id="838" w:name="_Toc528589759"/>
      <w:bookmarkStart w:id="839" w:name="_Toc528590104"/>
      <w:bookmarkStart w:id="840" w:name="_Toc528590449"/>
      <w:bookmarkStart w:id="841" w:name="_Toc528590794"/>
      <w:bookmarkStart w:id="842" w:name="_Toc528591139"/>
      <w:bookmarkStart w:id="843" w:name="_Toc528591484"/>
      <w:bookmarkStart w:id="844" w:name="_Toc528591829"/>
      <w:bookmarkStart w:id="845" w:name="_Toc528592174"/>
      <w:bookmarkStart w:id="846" w:name="_Toc528592519"/>
      <w:bookmarkStart w:id="847" w:name="_Toc528592863"/>
      <w:bookmarkStart w:id="848" w:name="_Toc528593208"/>
      <w:bookmarkStart w:id="849" w:name="_Toc528593553"/>
      <w:bookmarkStart w:id="850" w:name="_Toc528593898"/>
      <w:bookmarkStart w:id="851" w:name="_Toc528594243"/>
      <w:bookmarkStart w:id="852" w:name="_Toc528594588"/>
      <w:bookmarkStart w:id="853" w:name="_Toc528864971"/>
      <w:bookmarkStart w:id="854" w:name="_Toc528865315"/>
      <w:bookmarkStart w:id="855" w:name="_Toc528589418"/>
      <w:bookmarkStart w:id="856" w:name="_Toc528589764"/>
      <w:bookmarkStart w:id="857" w:name="_Toc528590109"/>
      <w:bookmarkStart w:id="858" w:name="_Toc528590454"/>
      <w:bookmarkStart w:id="859" w:name="_Toc528590799"/>
      <w:bookmarkStart w:id="860" w:name="_Toc528591144"/>
      <w:bookmarkStart w:id="861" w:name="_Toc528591489"/>
      <w:bookmarkStart w:id="862" w:name="_Toc528591834"/>
      <w:bookmarkStart w:id="863" w:name="_Toc528592179"/>
      <w:bookmarkStart w:id="864" w:name="_Toc528592524"/>
      <w:bookmarkStart w:id="865" w:name="_Toc528592868"/>
      <w:bookmarkStart w:id="866" w:name="_Toc528593213"/>
      <w:bookmarkStart w:id="867" w:name="_Toc528593558"/>
      <w:bookmarkStart w:id="868" w:name="_Toc528593903"/>
      <w:bookmarkStart w:id="869" w:name="_Toc528594248"/>
      <w:bookmarkStart w:id="870" w:name="_Toc528594593"/>
      <w:bookmarkStart w:id="871" w:name="_Toc528864976"/>
      <w:bookmarkStart w:id="872" w:name="_Toc528865320"/>
      <w:bookmarkStart w:id="873" w:name="_Toc528589426"/>
      <w:bookmarkStart w:id="874" w:name="_Toc528589772"/>
      <w:bookmarkStart w:id="875" w:name="_Toc528590117"/>
      <w:bookmarkStart w:id="876" w:name="_Toc528590462"/>
      <w:bookmarkStart w:id="877" w:name="_Toc528590807"/>
      <w:bookmarkStart w:id="878" w:name="_Toc528591152"/>
      <w:bookmarkStart w:id="879" w:name="_Toc528591497"/>
      <w:bookmarkStart w:id="880" w:name="_Toc528591842"/>
      <w:bookmarkStart w:id="881" w:name="_Toc528592187"/>
      <w:bookmarkStart w:id="882" w:name="_Toc528592532"/>
      <w:bookmarkStart w:id="883" w:name="_Toc528592876"/>
      <w:bookmarkStart w:id="884" w:name="_Toc528593221"/>
      <w:bookmarkStart w:id="885" w:name="_Toc528593566"/>
      <w:bookmarkStart w:id="886" w:name="_Toc528593911"/>
      <w:bookmarkStart w:id="887" w:name="_Toc528594256"/>
      <w:bookmarkStart w:id="888" w:name="_Toc528594601"/>
      <w:bookmarkStart w:id="889" w:name="_Toc528864984"/>
      <w:bookmarkStart w:id="890" w:name="_Toc528865328"/>
      <w:bookmarkStart w:id="891" w:name="_Toc528589435"/>
      <w:bookmarkStart w:id="892" w:name="_Toc528589781"/>
      <w:bookmarkStart w:id="893" w:name="_Toc528590126"/>
      <w:bookmarkStart w:id="894" w:name="_Toc528590471"/>
      <w:bookmarkStart w:id="895" w:name="_Toc528590816"/>
      <w:bookmarkStart w:id="896" w:name="_Toc528591161"/>
      <w:bookmarkStart w:id="897" w:name="_Toc528591506"/>
      <w:bookmarkStart w:id="898" w:name="_Toc528591851"/>
      <w:bookmarkStart w:id="899" w:name="_Toc528592196"/>
      <w:bookmarkStart w:id="900" w:name="_Toc528592541"/>
      <w:bookmarkStart w:id="901" w:name="_Toc528592885"/>
      <w:bookmarkStart w:id="902" w:name="_Toc528593230"/>
      <w:bookmarkStart w:id="903" w:name="_Toc528593575"/>
      <w:bookmarkStart w:id="904" w:name="_Toc528593920"/>
      <w:bookmarkStart w:id="905" w:name="_Toc528594265"/>
      <w:bookmarkStart w:id="906" w:name="_Toc528594610"/>
      <w:bookmarkStart w:id="907" w:name="_Toc528864993"/>
      <w:bookmarkStart w:id="908" w:name="_Toc528865337"/>
      <w:bookmarkStart w:id="909" w:name="_Toc528589446"/>
      <w:bookmarkStart w:id="910" w:name="_Toc528589792"/>
      <w:bookmarkStart w:id="911" w:name="_Toc528590137"/>
      <w:bookmarkStart w:id="912" w:name="_Toc528590482"/>
      <w:bookmarkStart w:id="913" w:name="_Toc528590827"/>
      <w:bookmarkStart w:id="914" w:name="_Toc528591172"/>
      <w:bookmarkStart w:id="915" w:name="_Toc528591517"/>
      <w:bookmarkStart w:id="916" w:name="_Toc528591862"/>
      <w:bookmarkStart w:id="917" w:name="_Toc528592207"/>
      <w:bookmarkStart w:id="918" w:name="_Toc528592552"/>
      <w:bookmarkStart w:id="919" w:name="_Toc528592896"/>
      <w:bookmarkStart w:id="920" w:name="_Toc528593241"/>
      <w:bookmarkStart w:id="921" w:name="_Toc528593586"/>
      <w:bookmarkStart w:id="922" w:name="_Toc528593931"/>
      <w:bookmarkStart w:id="923" w:name="_Toc528594276"/>
      <w:bookmarkStart w:id="924" w:name="_Toc528594621"/>
      <w:bookmarkStart w:id="925" w:name="_Toc528865004"/>
      <w:bookmarkStart w:id="926" w:name="_Toc528865348"/>
      <w:bookmarkStart w:id="927" w:name="_Toc528589451"/>
      <w:bookmarkStart w:id="928" w:name="_Toc528589797"/>
      <w:bookmarkStart w:id="929" w:name="_Toc528590142"/>
      <w:bookmarkStart w:id="930" w:name="_Toc528590487"/>
      <w:bookmarkStart w:id="931" w:name="_Toc528590832"/>
      <w:bookmarkStart w:id="932" w:name="_Toc528591177"/>
      <w:bookmarkStart w:id="933" w:name="_Toc528591522"/>
      <w:bookmarkStart w:id="934" w:name="_Toc528591867"/>
      <w:bookmarkStart w:id="935" w:name="_Toc528592212"/>
      <w:bookmarkStart w:id="936" w:name="_Toc528592557"/>
      <w:bookmarkStart w:id="937" w:name="_Toc528592901"/>
      <w:bookmarkStart w:id="938" w:name="_Toc528593246"/>
      <w:bookmarkStart w:id="939" w:name="_Toc528593591"/>
      <w:bookmarkStart w:id="940" w:name="_Toc528593936"/>
      <w:bookmarkStart w:id="941" w:name="_Toc528594281"/>
      <w:bookmarkStart w:id="942" w:name="_Toc528594626"/>
      <w:bookmarkStart w:id="943" w:name="_Toc528865009"/>
      <w:bookmarkStart w:id="944" w:name="_Toc528865353"/>
      <w:bookmarkStart w:id="945" w:name="_Toc528589454"/>
      <w:bookmarkStart w:id="946" w:name="_Toc528589800"/>
      <w:bookmarkStart w:id="947" w:name="_Toc528590145"/>
      <w:bookmarkStart w:id="948" w:name="_Toc528590490"/>
      <w:bookmarkStart w:id="949" w:name="_Toc528590835"/>
      <w:bookmarkStart w:id="950" w:name="_Toc528591180"/>
      <w:bookmarkStart w:id="951" w:name="_Toc528591525"/>
      <w:bookmarkStart w:id="952" w:name="_Toc528591870"/>
      <w:bookmarkStart w:id="953" w:name="_Toc528592215"/>
      <w:bookmarkStart w:id="954" w:name="_Toc528592560"/>
      <w:bookmarkStart w:id="955" w:name="_Toc528592904"/>
      <w:bookmarkStart w:id="956" w:name="_Toc528593249"/>
      <w:bookmarkStart w:id="957" w:name="_Toc528593594"/>
      <w:bookmarkStart w:id="958" w:name="_Toc528593939"/>
      <w:bookmarkStart w:id="959" w:name="_Toc528594284"/>
      <w:bookmarkStart w:id="960" w:name="_Toc528594629"/>
      <w:bookmarkStart w:id="961" w:name="_Toc528865012"/>
      <w:bookmarkStart w:id="962" w:name="_Toc528865356"/>
      <w:bookmarkStart w:id="963" w:name="_Toc528589455"/>
      <w:bookmarkStart w:id="964" w:name="_Toc528589801"/>
      <w:bookmarkStart w:id="965" w:name="_Toc528590146"/>
      <w:bookmarkStart w:id="966" w:name="_Toc528590491"/>
      <w:bookmarkStart w:id="967" w:name="_Toc528590836"/>
      <w:bookmarkStart w:id="968" w:name="_Toc528591181"/>
      <w:bookmarkStart w:id="969" w:name="_Toc528591526"/>
      <w:bookmarkStart w:id="970" w:name="_Toc528591871"/>
      <w:bookmarkStart w:id="971" w:name="_Toc528592216"/>
      <w:bookmarkStart w:id="972" w:name="_Toc528592561"/>
      <w:bookmarkStart w:id="973" w:name="_Toc528592905"/>
      <w:bookmarkStart w:id="974" w:name="_Toc528593250"/>
      <w:bookmarkStart w:id="975" w:name="_Toc528593595"/>
      <w:bookmarkStart w:id="976" w:name="_Toc528593940"/>
      <w:bookmarkStart w:id="977" w:name="_Toc528594285"/>
      <w:bookmarkStart w:id="978" w:name="_Toc528594630"/>
      <w:bookmarkStart w:id="979" w:name="_Toc528865013"/>
      <w:bookmarkStart w:id="980" w:name="_Toc528865357"/>
      <w:bookmarkStart w:id="981" w:name="_Toc528589456"/>
      <w:bookmarkStart w:id="982" w:name="_Toc528589802"/>
      <w:bookmarkStart w:id="983" w:name="_Toc528590147"/>
      <w:bookmarkStart w:id="984" w:name="_Toc528590492"/>
      <w:bookmarkStart w:id="985" w:name="_Toc528590837"/>
      <w:bookmarkStart w:id="986" w:name="_Toc528591182"/>
      <w:bookmarkStart w:id="987" w:name="_Toc528591527"/>
      <w:bookmarkStart w:id="988" w:name="_Toc528591872"/>
      <w:bookmarkStart w:id="989" w:name="_Toc528592217"/>
      <w:bookmarkStart w:id="990" w:name="_Toc528592562"/>
      <w:bookmarkStart w:id="991" w:name="_Toc528592906"/>
      <w:bookmarkStart w:id="992" w:name="_Toc528593251"/>
      <w:bookmarkStart w:id="993" w:name="_Toc528593596"/>
      <w:bookmarkStart w:id="994" w:name="_Toc528593941"/>
      <w:bookmarkStart w:id="995" w:name="_Toc528594286"/>
      <w:bookmarkStart w:id="996" w:name="_Toc528594631"/>
      <w:bookmarkStart w:id="997" w:name="_Toc528865014"/>
      <w:bookmarkStart w:id="998" w:name="_Toc528865358"/>
      <w:bookmarkStart w:id="999" w:name="_Toc528589457"/>
      <w:bookmarkStart w:id="1000" w:name="_Toc528589803"/>
      <w:bookmarkStart w:id="1001" w:name="_Toc528590148"/>
      <w:bookmarkStart w:id="1002" w:name="_Toc528590493"/>
      <w:bookmarkStart w:id="1003" w:name="_Toc528590838"/>
      <w:bookmarkStart w:id="1004" w:name="_Toc528591183"/>
      <w:bookmarkStart w:id="1005" w:name="_Toc528591528"/>
      <w:bookmarkStart w:id="1006" w:name="_Toc528591873"/>
      <w:bookmarkStart w:id="1007" w:name="_Toc528592218"/>
      <w:bookmarkStart w:id="1008" w:name="_Toc528592563"/>
      <w:bookmarkStart w:id="1009" w:name="_Toc528592907"/>
      <w:bookmarkStart w:id="1010" w:name="_Toc528593252"/>
      <w:bookmarkStart w:id="1011" w:name="_Toc528593597"/>
      <w:bookmarkStart w:id="1012" w:name="_Toc528593942"/>
      <w:bookmarkStart w:id="1013" w:name="_Toc528594287"/>
      <w:bookmarkStart w:id="1014" w:name="_Toc528594632"/>
      <w:bookmarkStart w:id="1015" w:name="_Toc528865015"/>
      <w:bookmarkStart w:id="1016" w:name="_Toc528865359"/>
      <w:bookmarkStart w:id="1017" w:name="_Toc528589458"/>
      <w:bookmarkStart w:id="1018" w:name="_Toc528589804"/>
      <w:bookmarkStart w:id="1019" w:name="_Toc528590149"/>
      <w:bookmarkStart w:id="1020" w:name="_Toc528590494"/>
      <w:bookmarkStart w:id="1021" w:name="_Toc528590839"/>
      <w:bookmarkStart w:id="1022" w:name="_Toc528591184"/>
      <w:bookmarkStart w:id="1023" w:name="_Toc528591529"/>
      <w:bookmarkStart w:id="1024" w:name="_Toc528591874"/>
      <w:bookmarkStart w:id="1025" w:name="_Toc528592219"/>
      <w:bookmarkStart w:id="1026" w:name="_Toc528592564"/>
      <w:bookmarkStart w:id="1027" w:name="_Toc528592908"/>
      <w:bookmarkStart w:id="1028" w:name="_Toc528593253"/>
      <w:bookmarkStart w:id="1029" w:name="_Toc528593598"/>
      <w:bookmarkStart w:id="1030" w:name="_Toc528593943"/>
      <w:bookmarkStart w:id="1031" w:name="_Toc528594288"/>
      <w:bookmarkStart w:id="1032" w:name="_Toc528594633"/>
      <w:bookmarkStart w:id="1033" w:name="_Toc528865016"/>
      <w:bookmarkStart w:id="1034" w:name="_Toc528865360"/>
      <w:bookmarkStart w:id="1035" w:name="_Toc528589461"/>
      <w:bookmarkStart w:id="1036" w:name="_Toc528589807"/>
      <w:bookmarkStart w:id="1037" w:name="_Toc528590152"/>
      <w:bookmarkStart w:id="1038" w:name="_Toc528590497"/>
      <w:bookmarkStart w:id="1039" w:name="_Toc528590842"/>
      <w:bookmarkStart w:id="1040" w:name="_Toc528591187"/>
      <w:bookmarkStart w:id="1041" w:name="_Toc528591532"/>
      <w:bookmarkStart w:id="1042" w:name="_Toc528591877"/>
      <w:bookmarkStart w:id="1043" w:name="_Toc528592222"/>
      <w:bookmarkStart w:id="1044" w:name="_Toc528592567"/>
      <w:bookmarkStart w:id="1045" w:name="_Toc528592911"/>
      <w:bookmarkStart w:id="1046" w:name="_Toc528593256"/>
      <w:bookmarkStart w:id="1047" w:name="_Toc528593601"/>
      <w:bookmarkStart w:id="1048" w:name="_Toc528593946"/>
      <w:bookmarkStart w:id="1049" w:name="_Toc528594291"/>
      <w:bookmarkStart w:id="1050" w:name="_Toc528594636"/>
      <w:bookmarkStart w:id="1051" w:name="_Toc528865019"/>
      <w:bookmarkStart w:id="1052" w:name="_Toc528865363"/>
      <w:bookmarkStart w:id="1053" w:name="_Toc528589463"/>
      <w:bookmarkStart w:id="1054" w:name="_Toc528589809"/>
      <w:bookmarkStart w:id="1055" w:name="_Toc528590154"/>
      <w:bookmarkStart w:id="1056" w:name="_Toc528590499"/>
      <w:bookmarkStart w:id="1057" w:name="_Toc528590844"/>
      <w:bookmarkStart w:id="1058" w:name="_Toc528591189"/>
      <w:bookmarkStart w:id="1059" w:name="_Toc528591534"/>
      <w:bookmarkStart w:id="1060" w:name="_Toc528591879"/>
      <w:bookmarkStart w:id="1061" w:name="_Toc528592224"/>
      <w:bookmarkStart w:id="1062" w:name="_Toc528592569"/>
      <w:bookmarkStart w:id="1063" w:name="_Toc528592913"/>
      <w:bookmarkStart w:id="1064" w:name="_Toc528593258"/>
      <w:bookmarkStart w:id="1065" w:name="_Toc528593603"/>
      <w:bookmarkStart w:id="1066" w:name="_Toc528593948"/>
      <w:bookmarkStart w:id="1067" w:name="_Toc528594293"/>
      <w:bookmarkStart w:id="1068" w:name="_Toc528594638"/>
      <w:bookmarkStart w:id="1069" w:name="_Toc528865021"/>
      <w:bookmarkStart w:id="1070" w:name="_Toc528865365"/>
      <w:bookmarkStart w:id="1071" w:name="_Toc528589471"/>
      <w:bookmarkStart w:id="1072" w:name="_Toc528589817"/>
      <w:bookmarkStart w:id="1073" w:name="_Toc528590162"/>
      <w:bookmarkStart w:id="1074" w:name="_Toc528590507"/>
      <w:bookmarkStart w:id="1075" w:name="_Toc528590852"/>
      <w:bookmarkStart w:id="1076" w:name="_Toc528591197"/>
      <w:bookmarkStart w:id="1077" w:name="_Toc528591542"/>
      <w:bookmarkStart w:id="1078" w:name="_Toc528591887"/>
      <w:bookmarkStart w:id="1079" w:name="_Toc528592232"/>
      <w:bookmarkStart w:id="1080" w:name="_Toc528592577"/>
      <w:bookmarkStart w:id="1081" w:name="_Toc528592921"/>
      <w:bookmarkStart w:id="1082" w:name="_Toc528593266"/>
      <w:bookmarkStart w:id="1083" w:name="_Toc528593611"/>
      <w:bookmarkStart w:id="1084" w:name="_Toc528593956"/>
      <w:bookmarkStart w:id="1085" w:name="_Toc528594301"/>
      <w:bookmarkStart w:id="1086" w:name="_Toc528594646"/>
      <w:bookmarkStart w:id="1087" w:name="_Toc528865029"/>
      <w:bookmarkStart w:id="1088" w:name="_Toc528865373"/>
      <w:bookmarkStart w:id="1089" w:name="_Toc528589473"/>
      <w:bookmarkStart w:id="1090" w:name="_Toc528589819"/>
      <w:bookmarkStart w:id="1091" w:name="_Toc528590164"/>
      <w:bookmarkStart w:id="1092" w:name="_Toc528590509"/>
      <w:bookmarkStart w:id="1093" w:name="_Toc528590854"/>
      <w:bookmarkStart w:id="1094" w:name="_Toc528591199"/>
      <w:bookmarkStart w:id="1095" w:name="_Toc528591544"/>
      <w:bookmarkStart w:id="1096" w:name="_Toc528591889"/>
      <w:bookmarkStart w:id="1097" w:name="_Toc528592234"/>
      <w:bookmarkStart w:id="1098" w:name="_Toc528592579"/>
      <w:bookmarkStart w:id="1099" w:name="_Toc528592923"/>
      <w:bookmarkStart w:id="1100" w:name="_Toc528593268"/>
      <w:bookmarkStart w:id="1101" w:name="_Toc528593613"/>
      <w:bookmarkStart w:id="1102" w:name="_Toc528593958"/>
      <w:bookmarkStart w:id="1103" w:name="_Toc528594303"/>
      <w:bookmarkStart w:id="1104" w:name="_Toc528594648"/>
      <w:bookmarkStart w:id="1105" w:name="_Toc528865031"/>
      <w:bookmarkStart w:id="1106" w:name="_Toc528865375"/>
      <w:bookmarkStart w:id="1107" w:name="_Toc528589474"/>
      <w:bookmarkStart w:id="1108" w:name="_Toc528589820"/>
      <w:bookmarkStart w:id="1109" w:name="_Toc528590165"/>
      <w:bookmarkStart w:id="1110" w:name="_Toc528590510"/>
      <w:bookmarkStart w:id="1111" w:name="_Toc528590855"/>
      <w:bookmarkStart w:id="1112" w:name="_Toc528591200"/>
      <w:bookmarkStart w:id="1113" w:name="_Toc528591545"/>
      <w:bookmarkStart w:id="1114" w:name="_Toc528591890"/>
      <w:bookmarkStart w:id="1115" w:name="_Toc528592235"/>
      <w:bookmarkStart w:id="1116" w:name="_Toc528592580"/>
      <w:bookmarkStart w:id="1117" w:name="_Toc528592924"/>
      <w:bookmarkStart w:id="1118" w:name="_Toc528593269"/>
      <w:bookmarkStart w:id="1119" w:name="_Toc528593614"/>
      <w:bookmarkStart w:id="1120" w:name="_Toc528593959"/>
      <w:bookmarkStart w:id="1121" w:name="_Toc528594304"/>
      <w:bookmarkStart w:id="1122" w:name="_Toc528594649"/>
      <w:bookmarkStart w:id="1123" w:name="_Toc528865032"/>
      <w:bookmarkStart w:id="1124" w:name="_Toc528865376"/>
      <w:bookmarkStart w:id="1125" w:name="_Toc528589476"/>
      <w:bookmarkStart w:id="1126" w:name="_Toc528589822"/>
      <w:bookmarkStart w:id="1127" w:name="_Toc528590167"/>
      <w:bookmarkStart w:id="1128" w:name="_Toc528590512"/>
      <w:bookmarkStart w:id="1129" w:name="_Toc528590857"/>
      <w:bookmarkStart w:id="1130" w:name="_Toc528591202"/>
      <w:bookmarkStart w:id="1131" w:name="_Toc528591547"/>
      <w:bookmarkStart w:id="1132" w:name="_Toc528591892"/>
      <w:bookmarkStart w:id="1133" w:name="_Toc528592237"/>
      <w:bookmarkStart w:id="1134" w:name="_Toc528592582"/>
      <w:bookmarkStart w:id="1135" w:name="_Toc528592926"/>
      <w:bookmarkStart w:id="1136" w:name="_Toc528593271"/>
      <w:bookmarkStart w:id="1137" w:name="_Toc528593616"/>
      <w:bookmarkStart w:id="1138" w:name="_Toc528593961"/>
      <w:bookmarkStart w:id="1139" w:name="_Toc528594306"/>
      <w:bookmarkStart w:id="1140" w:name="_Toc528594651"/>
      <w:bookmarkStart w:id="1141" w:name="_Toc528865034"/>
      <w:bookmarkStart w:id="1142" w:name="_Toc528865378"/>
      <w:bookmarkStart w:id="1143" w:name="_Toc528589478"/>
      <w:bookmarkStart w:id="1144" w:name="_Toc528589824"/>
      <w:bookmarkStart w:id="1145" w:name="_Toc528590169"/>
      <w:bookmarkStart w:id="1146" w:name="_Toc528590514"/>
      <w:bookmarkStart w:id="1147" w:name="_Toc528590859"/>
      <w:bookmarkStart w:id="1148" w:name="_Toc528591204"/>
      <w:bookmarkStart w:id="1149" w:name="_Toc528591549"/>
      <w:bookmarkStart w:id="1150" w:name="_Toc528591894"/>
      <w:bookmarkStart w:id="1151" w:name="_Toc528592239"/>
      <w:bookmarkStart w:id="1152" w:name="_Toc528592584"/>
      <w:bookmarkStart w:id="1153" w:name="_Toc528592928"/>
      <w:bookmarkStart w:id="1154" w:name="_Toc528593273"/>
      <w:bookmarkStart w:id="1155" w:name="_Toc528593618"/>
      <w:bookmarkStart w:id="1156" w:name="_Toc528593963"/>
      <w:bookmarkStart w:id="1157" w:name="_Toc528594308"/>
      <w:bookmarkStart w:id="1158" w:name="_Toc528594653"/>
      <w:bookmarkStart w:id="1159" w:name="_Toc528865036"/>
      <w:bookmarkStart w:id="1160" w:name="_Toc528865380"/>
      <w:bookmarkStart w:id="1161" w:name="_Toc528589479"/>
      <w:bookmarkStart w:id="1162" w:name="_Toc528589825"/>
      <w:bookmarkStart w:id="1163" w:name="_Toc528590170"/>
      <w:bookmarkStart w:id="1164" w:name="_Toc528590515"/>
      <w:bookmarkStart w:id="1165" w:name="_Toc528590860"/>
      <w:bookmarkStart w:id="1166" w:name="_Toc528591205"/>
      <w:bookmarkStart w:id="1167" w:name="_Toc528591550"/>
      <w:bookmarkStart w:id="1168" w:name="_Toc528591895"/>
      <w:bookmarkStart w:id="1169" w:name="_Toc528592240"/>
      <w:bookmarkStart w:id="1170" w:name="_Toc528592585"/>
      <w:bookmarkStart w:id="1171" w:name="_Toc528592929"/>
      <w:bookmarkStart w:id="1172" w:name="_Toc528593274"/>
      <w:bookmarkStart w:id="1173" w:name="_Toc528593619"/>
      <w:bookmarkStart w:id="1174" w:name="_Toc528593964"/>
      <w:bookmarkStart w:id="1175" w:name="_Toc528594309"/>
      <w:bookmarkStart w:id="1176" w:name="_Toc528594654"/>
      <w:bookmarkStart w:id="1177" w:name="_Toc528865037"/>
      <w:bookmarkStart w:id="1178" w:name="_Toc528865381"/>
      <w:bookmarkStart w:id="1179" w:name="_Toc528589482"/>
      <w:bookmarkStart w:id="1180" w:name="_Toc528589828"/>
      <w:bookmarkStart w:id="1181" w:name="_Toc528590173"/>
      <w:bookmarkStart w:id="1182" w:name="_Toc528590518"/>
      <w:bookmarkStart w:id="1183" w:name="_Toc528590863"/>
      <w:bookmarkStart w:id="1184" w:name="_Toc528591208"/>
      <w:bookmarkStart w:id="1185" w:name="_Toc528591553"/>
      <w:bookmarkStart w:id="1186" w:name="_Toc528591898"/>
      <w:bookmarkStart w:id="1187" w:name="_Toc528592243"/>
      <w:bookmarkStart w:id="1188" w:name="_Toc528592588"/>
      <w:bookmarkStart w:id="1189" w:name="_Toc528592932"/>
      <w:bookmarkStart w:id="1190" w:name="_Toc528593277"/>
      <w:bookmarkStart w:id="1191" w:name="_Toc528593622"/>
      <w:bookmarkStart w:id="1192" w:name="_Toc528593967"/>
      <w:bookmarkStart w:id="1193" w:name="_Toc528594312"/>
      <w:bookmarkStart w:id="1194" w:name="_Toc528594657"/>
      <w:bookmarkStart w:id="1195" w:name="_Toc528865040"/>
      <w:bookmarkStart w:id="1196" w:name="_Toc528865384"/>
      <w:bookmarkStart w:id="1197" w:name="_Toc528589484"/>
      <w:bookmarkStart w:id="1198" w:name="_Toc528589830"/>
      <w:bookmarkStart w:id="1199" w:name="_Toc528590175"/>
      <w:bookmarkStart w:id="1200" w:name="_Toc528590520"/>
      <w:bookmarkStart w:id="1201" w:name="_Toc528590865"/>
      <w:bookmarkStart w:id="1202" w:name="_Toc528591210"/>
      <w:bookmarkStart w:id="1203" w:name="_Toc528591555"/>
      <w:bookmarkStart w:id="1204" w:name="_Toc528591900"/>
      <w:bookmarkStart w:id="1205" w:name="_Toc528592245"/>
      <w:bookmarkStart w:id="1206" w:name="_Toc528592590"/>
      <w:bookmarkStart w:id="1207" w:name="_Toc528592934"/>
      <w:bookmarkStart w:id="1208" w:name="_Toc528593279"/>
      <w:bookmarkStart w:id="1209" w:name="_Toc528593624"/>
      <w:bookmarkStart w:id="1210" w:name="_Toc528593969"/>
      <w:bookmarkStart w:id="1211" w:name="_Toc528594314"/>
      <w:bookmarkStart w:id="1212" w:name="_Toc528594659"/>
      <w:bookmarkStart w:id="1213" w:name="_Toc528865042"/>
      <w:bookmarkStart w:id="1214" w:name="_Toc528865386"/>
      <w:bookmarkStart w:id="1215" w:name="_Toc528589485"/>
      <w:bookmarkStart w:id="1216" w:name="_Toc528589831"/>
      <w:bookmarkStart w:id="1217" w:name="_Toc528590176"/>
      <w:bookmarkStart w:id="1218" w:name="_Toc528590521"/>
      <w:bookmarkStart w:id="1219" w:name="_Toc528590866"/>
      <w:bookmarkStart w:id="1220" w:name="_Toc528591211"/>
      <w:bookmarkStart w:id="1221" w:name="_Toc528591556"/>
      <w:bookmarkStart w:id="1222" w:name="_Toc528591901"/>
      <w:bookmarkStart w:id="1223" w:name="_Toc528592246"/>
      <w:bookmarkStart w:id="1224" w:name="_Toc528592591"/>
      <w:bookmarkStart w:id="1225" w:name="_Toc528592935"/>
      <w:bookmarkStart w:id="1226" w:name="_Toc528593280"/>
      <w:bookmarkStart w:id="1227" w:name="_Toc528593625"/>
      <w:bookmarkStart w:id="1228" w:name="_Toc528593970"/>
      <w:bookmarkStart w:id="1229" w:name="_Toc528594315"/>
      <w:bookmarkStart w:id="1230" w:name="_Toc528594660"/>
      <w:bookmarkStart w:id="1231" w:name="_Toc528865043"/>
      <w:bookmarkStart w:id="1232" w:name="_Toc528865387"/>
      <w:bookmarkStart w:id="1233" w:name="_Toc528589487"/>
      <w:bookmarkStart w:id="1234" w:name="_Toc528589833"/>
      <w:bookmarkStart w:id="1235" w:name="_Toc528590178"/>
      <w:bookmarkStart w:id="1236" w:name="_Toc528590523"/>
      <w:bookmarkStart w:id="1237" w:name="_Toc528590868"/>
      <w:bookmarkStart w:id="1238" w:name="_Toc528591213"/>
      <w:bookmarkStart w:id="1239" w:name="_Toc528591558"/>
      <w:bookmarkStart w:id="1240" w:name="_Toc528591903"/>
      <w:bookmarkStart w:id="1241" w:name="_Toc528592248"/>
      <w:bookmarkStart w:id="1242" w:name="_Toc528592593"/>
      <w:bookmarkStart w:id="1243" w:name="_Toc528592937"/>
      <w:bookmarkStart w:id="1244" w:name="_Toc528593282"/>
      <w:bookmarkStart w:id="1245" w:name="_Toc528593627"/>
      <w:bookmarkStart w:id="1246" w:name="_Toc528593972"/>
      <w:bookmarkStart w:id="1247" w:name="_Toc528594317"/>
      <w:bookmarkStart w:id="1248" w:name="_Toc528594662"/>
      <w:bookmarkStart w:id="1249" w:name="_Toc528865045"/>
      <w:bookmarkStart w:id="1250" w:name="_Toc528865389"/>
      <w:bookmarkStart w:id="1251" w:name="_Toc528589494"/>
      <w:bookmarkStart w:id="1252" w:name="_Toc528589840"/>
      <w:bookmarkStart w:id="1253" w:name="_Toc528590185"/>
      <w:bookmarkStart w:id="1254" w:name="_Toc528590530"/>
      <w:bookmarkStart w:id="1255" w:name="_Toc528590875"/>
      <w:bookmarkStart w:id="1256" w:name="_Toc528591220"/>
      <w:bookmarkStart w:id="1257" w:name="_Toc528591565"/>
      <w:bookmarkStart w:id="1258" w:name="_Toc528591910"/>
      <w:bookmarkStart w:id="1259" w:name="_Toc528592255"/>
      <w:bookmarkStart w:id="1260" w:name="_Toc528592600"/>
      <w:bookmarkStart w:id="1261" w:name="_Toc528592944"/>
      <w:bookmarkStart w:id="1262" w:name="_Toc528593289"/>
      <w:bookmarkStart w:id="1263" w:name="_Toc528593634"/>
      <w:bookmarkStart w:id="1264" w:name="_Toc528593979"/>
      <w:bookmarkStart w:id="1265" w:name="_Toc528594324"/>
      <w:bookmarkStart w:id="1266" w:name="_Toc528594669"/>
      <w:bookmarkStart w:id="1267" w:name="_Toc528865052"/>
      <w:bookmarkStart w:id="1268" w:name="_Toc528865396"/>
      <w:bookmarkStart w:id="1269" w:name="_Toc528589495"/>
      <w:bookmarkStart w:id="1270" w:name="_Toc528589841"/>
      <w:bookmarkStart w:id="1271" w:name="_Toc528590186"/>
      <w:bookmarkStart w:id="1272" w:name="_Toc528590531"/>
      <w:bookmarkStart w:id="1273" w:name="_Toc528590876"/>
      <w:bookmarkStart w:id="1274" w:name="_Toc528591221"/>
      <w:bookmarkStart w:id="1275" w:name="_Toc528591566"/>
      <w:bookmarkStart w:id="1276" w:name="_Toc528591911"/>
      <w:bookmarkStart w:id="1277" w:name="_Toc528592256"/>
      <w:bookmarkStart w:id="1278" w:name="_Toc528592601"/>
      <w:bookmarkStart w:id="1279" w:name="_Toc528592945"/>
      <w:bookmarkStart w:id="1280" w:name="_Toc528593290"/>
      <w:bookmarkStart w:id="1281" w:name="_Toc528593635"/>
      <w:bookmarkStart w:id="1282" w:name="_Toc528593980"/>
      <w:bookmarkStart w:id="1283" w:name="_Toc528594325"/>
      <w:bookmarkStart w:id="1284" w:name="_Toc528594670"/>
      <w:bookmarkStart w:id="1285" w:name="_Toc528865053"/>
      <w:bookmarkStart w:id="1286" w:name="_Toc528865397"/>
      <w:bookmarkStart w:id="1287" w:name="_Toc528589496"/>
      <w:bookmarkStart w:id="1288" w:name="_Toc528589842"/>
      <w:bookmarkStart w:id="1289" w:name="_Toc528590187"/>
      <w:bookmarkStart w:id="1290" w:name="_Toc528590532"/>
      <w:bookmarkStart w:id="1291" w:name="_Toc528590877"/>
      <w:bookmarkStart w:id="1292" w:name="_Toc528591222"/>
      <w:bookmarkStart w:id="1293" w:name="_Toc528591567"/>
      <w:bookmarkStart w:id="1294" w:name="_Toc528591912"/>
      <w:bookmarkStart w:id="1295" w:name="_Toc528592257"/>
      <w:bookmarkStart w:id="1296" w:name="_Toc528592602"/>
      <w:bookmarkStart w:id="1297" w:name="_Toc528592946"/>
      <w:bookmarkStart w:id="1298" w:name="_Toc528593291"/>
      <w:bookmarkStart w:id="1299" w:name="_Toc528593636"/>
      <w:bookmarkStart w:id="1300" w:name="_Toc528593981"/>
      <w:bookmarkStart w:id="1301" w:name="_Toc528594326"/>
      <w:bookmarkStart w:id="1302" w:name="_Toc528594671"/>
      <w:bookmarkStart w:id="1303" w:name="_Toc528865054"/>
      <w:bookmarkStart w:id="1304" w:name="_Toc528865398"/>
      <w:bookmarkStart w:id="1305" w:name="_Toc528589497"/>
      <w:bookmarkStart w:id="1306" w:name="_Toc528589843"/>
      <w:bookmarkStart w:id="1307" w:name="_Toc528590188"/>
      <w:bookmarkStart w:id="1308" w:name="_Toc528590533"/>
      <w:bookmarkStart w:id="1309" w:name="_Toc528590878"/>
      <w:bookmarkStart w:id="1310" w:name="_Toc528591223"/>
      <w:bookmarkStart w:id="1311" w:name="_Toc528591568"/>
      <w:bookmarkStart w:id="1312" w:name="_Toc528591913"/>
      <w:bookmarkStart w:id="1313" w:name="_Toc528592258"/>
      <w:bookmarkStart w:id="1314" w:name="_Toc528592603"/>
      <w:bookmarkStart w:id="1315" w:name="_Toc528592947"/>
      <w:bookmarkStart w:id="1316" w:name="_Toc528593292"/>
      <w:bookmarkStart w:id="1317" w:name="_Toc528593637"/>
      <w:bookmarkStart w:id="1318" w:name="_Toc528593982"/>
      <w:bookmarkStart w:id="1319" w:name="_Toc528594327"/>
      <w:bookmarkStart w:id="1320" w:name="_Toc528594672"/>
      <w:bookmarkStart w:id="1321" w:name="_Toc528865055"/>
      <w:bookmarkStart w:id="1322" w:name="_Toc528865399"/>
      <w:bookmarkStart w:id="1323" w:name="_Toc528589499"/>
      <w:bookmarkStart w:id="1324" w:name="_Toc528589845"/>
      <w:bookmarkStart w:id="1325" w:name="_Toc528590190"/>
      <w:bookmarkStart w:id="1326" w:name="_Toc528590535"/>
      <w:bookmarkStart w:id="1327" w:name="_Toc528590880"/>
      <w:bookmarkStart w:id="1328" w:name="_Toc528591225"/>
      <w:bookmarkStart w:id="1329" w:name="_Toc528591570"/>
      <w:bookmarkStart w:id="1330" w:name="_Toc528591915"/>
      <w:bookmarkStart w:id="1331" w:name="_Toc528592260"/>
      <w:bookmarkStart w:id="1332" w:name="_Toc528592605"/>
      <w:bookmarkStart w:id="1333" w:name="_Toc528592949"/>
      <w:bookmarkStart w:id="1334" w:name="_Toc528593294"/>
      <w:bookmarkStart w:id="1335" w:name="_Toc528593639"/>
      <w:bookmarkStart w:id="1336" w:name="_Toc528593984"/>
      <w:bookmarkStart w:id="1337" w:name="_Toc528594329"/>
      <w:bookmarkStart w:id="1338" w:name="_Toc528594674"/>
      <w:bookmarkStart w:id="1339" w:name="_Toc528865057"/>
      <w:bookmarkStart w:id="1340" w:name="_Toc528865401"/>
      <w:bookmarkStart w:id="1341" w:name="_Toc528589500"/>
      <w:bookmarkStart w:id="1342" w:name="_Toc528589846"/>
      <w:bookmarkStart w:id="1343" w:name="_Toc528590191"/>
      <w:bookmarkStart w:id="1344" w:name="_Toc528590536"/>
      <w:bookmarkStart w:id="1345" w:name="_Toc528590881"/>
      <w:bookmarkStart w:id="1346" w:name="_Toc528591226"/>
      <w:bookmarkStart w:id="1347" w:name="_Toc528591571"/>
      <w:bookmarkStart w:id="1348" w:name="_Toc528591916"/>
      <w:bookmarkStart w:id="1349" w:name="_Toc528592261"/>
      <w:bookmarkStart w:id="1350" w:name="_Toc528592606"/>
      <w:bookmarkStart w:id="1351" w:name="_Toc528592950"/>
      <w:bookmarkStart w:id="1352" w:name="_Toc528593295"/>
      <w:bookmarkStart w:id="1353" w:name="_Toc528593640"/>
      <w:bookmarkStart w:id="1354" w:name="_Toc528593985"/>
      <w:bookmarkStart w:id="1355" w:name="_Toc528594330"/>
      <w:bookmarkStart w:id="1356" w:name="_Toc528594675"/>
      <w:bookmarkStart w:id="1357" w:name="_Toc528865058"/>
      <w:bookmarkStart w:id="1358" w:name="_Toc528865402"/>
      <w:bookmarkStart w:id="1359" w:name="_Toc528589501"/>
      <w:bookmarkStart w:id="1360" w:name="_Toc528589847"/>
      <w:bookmarkStart w:id="1361" w:name="_Toc528590192"/>
      <w:bookmarkStart w:id="1362" w:name="_Toc528590537"/>
      <w:bookmarkStart w:id="1363" w:name="_Toc528590882"/>
      <w:bookmarkStart w:id="1364" w:name="_Toc528591227"/>
      <w:bookmarkStart w:id="1365" w:name="_Toc528591572"/>
      <w:bookmarkStart w:id="1366" w:name="_Toc528591917"/>
      <w:bookmarkStart w:id="1367" w:name="_Toc528592262"/>
      <w:bookmarkStart w:id="1368" w:name="_Toc528592607"/>
      <w:bookmarkStart w:id="1369" w:name="_Toc528592951"/>
      <w:bookmarkStart w:id="1370" w:name="_Toc528593296"/>
      <w:bookmarkStart w:id="1371" w:name="_Toc528593641"/>
      <w:bookmarkStart w:id="1372" w:name="_Toc528593986"/>
      <w:bookmarkStart w:id="1373" w:name="_Toc528594331"/>
      <w:bookmarkStart w:id="1374" w:name="_Toc528594676"/>
      <w:bookmarkStart w:id="1375" w:name="_Toc528865059"/>
      <w:bookmarkStart w:id="1376" w:name="_Toc528865403"/>
      <w:bookmarkStart w:id="1377" w:name="_Toc528589502"/>
      <w:bookmarkStart w:id="1378" w:name="_Toc528589848"/>
      <w:bookmarkStart w:id="1379" w:name="_Toc528590193"/>
      <w:bookmarkStart w:id="1380" w:name="_Toc528590538"/>
      <w:bookmarkStart w:id="1381" w:name="_Toc528590883"/>
      <w:bookmarkStart w:id="1382" w:name="_Toc528591228"/>
      <w:bookmarkStart w:id="1383" w:name="_Toc528591573"/>
      <w:bookmarkStart w:id="1384" w:name="_Toc528591918"/>
      <w:bookmarkStart w:id="1385" w:name="_Toc528592263"/>
      <w:bookmarkStart w:id="1386" w:name="_Toc528592608"/>
      <w:bookmarkStart w:id="1387" w:name="_Toc528592952"/>
      <w:bookmarkStart w:id="1388" w:name="_Toc528593297"/>
      <w:bookmarkStart w:id="1389" w:name="_Toc528593642"/>
      <w:bookmarkStart w:id="1390" w:name="_Toc528593987"/>
      <w:bookmarkStart w:id="1391" w:name="_Toc528594332"/>
      <w:bookmarkStart w:id="1392" w:name="_Toc528594677"/>
      <w:bookmarkStart w:id="1393" w:name="_Toc528865060"/>
      <w:bookmarkStart w:id="1394" w:name="_Toc528865404"/>
      <w:bookmarkStart w:id="1395" w:name="_Toc528589503"/>
      <w:bookmarkStart w:id="1396" w:name="_Toc528589849"/>
      <w:bookmarkStart w:id="1397" w:name="_Toc528590194"/>
      <w:bookmarkStart w:id="1398" w:name="_Toc528590539"/>
      <w:bookmarkStart w:id="1399" w:name="_Toc528590884"/>
      <w:bookmarkStart w:id="1400" w:name="_Toc528591229"/>
      <w:bookmarkStart w:id="1401" w:name="_Toc528591574"/>
      <w:bookmarkStart w:id="1402" w:name="_Toc528591919"/>
      <w:bookmarkStart w:id="1403" w:name="_Toc528592264"/>
      <w:bookmarkStart w:id="1404" w:name="_Toc528592609"/>
      <w:bookmarkStart w:id="1405" w:name="_Toc528592953"/>
      <w:bookmarkStart w:id="1406" w:name="_Toc528593298"/>
      <w:bookmarkStart w:id="1407" w:name="_Toc528593643"/>
      <w:bookmarkStart w:id="1408" w:name="_Toc528593988"/>
      <w:bookmarkStart w:id="1409" w:name="_Toc528594333"/>
      <w:bookmarkStart w:id="1410" w:name="_Toc528594678"/>
      <w:bookmarkStart w:id="1411" w:name="_Toc528865061"/>
      <w:bookmarkStart w:id="1412" w:name="_Toc528865405"/>
      <w:bookmarkStart w:id="1413" w:name="_Toc528589504"/>
      <w:bookmarkStart w:id="1414" w:name="_Toc528589850"/>
      <w:bookmarkStart w:id="1415" w:name="_Toc528590195"/>
      <w:bookmarkStart w:id="1416" w:name="_Toc528590540"/>
      <w:bookmarkStart w:id="1417" w:name="_Toc528590885"/>
      <w:bookmarkStart w:id="1418" w:name="_Toc528591230"/>
      <w:bookmarkStart w:id="1419" w:name="_Toc528591575"/>
      <w:bookmarkStart w:id="1420" w:name="_Toc528591920"/>
      <w:bookmarkStart w:id="1421" w:name="_Toc528592265"/>
      <w:bookmarkStart w:id="1422" w:name="_Toc528592610"/>
      <w:bookmarkStart w:id="1423" w:name="_Toc528592954"/>
      <w:bookmarkStart w:id="1424" w:name="_Toc528593299"/>
      <w:bookmarkStart w:id="1425" w:name="_Toc528593644"/>
      <w:bookmarkStart w:id="1426" w:name="_Toc528593989"/>
      <w:bookmarkStart w:id="1427" w:name="_Toc528594334"/>
      <w:bookmarkStart w:id="1428" w:name="_Toc528594679"/>
      <w:bookmarkStart w:id="1429" w:name="_Toc528865062"/>
      <w:bookmarkStart w:id="1430" w:name="_Toc528865406"/>
      <w:bookmarkStart w:id="1431" w:name="_Toc528589506"/>
      <w:bookmarkStart w:id="1432" w:name="_Toc528589852"/>
      <w:bookmarkStart w:id="1433" w:name="_Toc528590197"/>
      <w:bookmarkStart w:id="1434" w:name="_Toc528590542"/>
      <w:bookmarkStart w:id="1435" w:name="_Toc528590887"/>
      <w:bookmarkStart w:id="1436" w:name="_Toc528591232"/>
      <w:bookmarkStart w:id="1437" w:name="_Toc528591577"/>
      <w:bookmarkStart w:id="1438" w:name="_Toc528591922"/>
      <w:bookmarkStart w:id="1439" w:name="_Toc528592267"/>
      <w:bookmarkStart w:id="1440" w:name="_Toc528592612"/>
      <w:bookmarkStart w:id="1441" w:name="_Toc528592956"/>
      <w:bookmarkStart w:id="1442" w:name="_Toc528593301"/>
      <w:bookmarkStart w:id="1443" w:name="_Toc528593646"/>
      <w:bookmarkStart w:id="1444" w:name="_Toc528593991"/>
      <w:bookmarkStart w:id="1445" w:name="_Toc528594336"/>
      <w:bookmarkStart w:id="1446" w:name="_Toc528594681"/>
      <w:bookmarkStart w:id="1447" w:name="_Toc528865064"/>
      <w:bookmarkStart w:id="1448" w:name="_Toc528865408"/>
      <w:bookmarkStart w:id="1449" w:name="_Toc528589507"/>
      <w:bookmarkStart w:id="1450" w:name="_Toc528589853"/>
      <w:bookmarkStart w:id="1451" w:name="_Toc528590198"/>
      <w:bookmarkStart w:id="1452" w:name="_Toc528590543"/>
      <w:bookmarkStart w:id="1453" w:name="_Toc528590888"/>
      <w:bookmarkStart w:id="1454" w:name="_Toc528591233"/>
      <w:bookmarkStart w:id="1455" w:name="_Toc528591578"/>
      <w:bookmarkStart w:id="1456" w:name="_Toc528591923"/>
      <w:bookmarkStart w:id="1457" w:name="_Toc528592268"/>
      <w:bookmarkStart w:id="1458" w:name="_Toc528592613"/>
      <w:bookmarkStart w:id="1459" w:name="_Toc528592957"/>
      <w:bookmarkStart w:id="1460" w:name="_Toc528593302"/>
      <w:bookmarkStart w:id="1461" w:name="_Toc528593647"/>
      <w:bookmarkStart w:id="1462" w:name="_Toc528593992"/>
      <w:bookmarkStart w:id="1463" w:name="_Toc528594337"/>
      <w:bookmarkStart w:id="1464" w:name="_Toc528594682"/>
      <w:bookmarkStart w:id="1465" w:name="_Toc528865065"/>
      <w:bookmarkStart w:id="1466" w:name="_Toc528865409"/>
      <w:bookmarkStart w:id="1467" w:name="_Toc528589508"/>
      <w:bookmarkStart w:id="1468" w:name="_Toc528589854"/>
      <w:bookmarkStart w:id="1469" w:name="_Toc528590199"/>
      <w:bookmarkStart w:id="1470" w:name="_Toc528590544"/>
      <w:bookmarkStart w:id="1471" w:name="_Toc528590889"/>
      <w:bookmarkStart w:id="1472" w:name="_Toc528591234"/>
      <w:bookmarkStart w:id="1473" w:name="_Toc528591579"/>
      <w:bookmarkStart w:id="1474" w:name="_Toc528591924"/>
      <w:bookmarkStart w:id="1475" w:name="_Toc528592269"/>
      <w:bookmarkStart w:id="1476" w:name="_Toc528592614"/>
      <w:bookmarkStart w:id="1477" w:name="_Toc528592958"/>
      <w:bookmarkStart w:id="1478" w:name="_Toc528593303"/>
      <w:bookmarkStart w:id="1479" w:name="_Toc528593648"/>
      <w:bookmarkStart w:id="1480" w:name="_Toc528593993"/>
      <w:bookmarkStart w:id="1481" w:name="_Toc528594338"/>
      <w:bookmarkStart w:id="1482" w:name="_Toc528594683"/>
      <w:bookmarkStart w:id="1483" w:name="_Toc528865066"/>
      <w:bookmarkStart w:id="1484" w:name="_Toc528865410"/>
      <w:bookmarkStart w:id="1485" w:name="_Toc528589509"/>
      <w:bookmarkStart w:id="1486" w:name="_Toc528589855"/>
      <w:bookmarkStart w:id="1487" w:name="_Toc528590200"/>
      <w:bookmarkStart w:id="1488" w:name="_Toc528590545"/>
      <w:bookmarkStart w:id="1489" w:name="_Toc528590890"/>
      <w:bookmarkStart w:id="1490" w:name="_Toc528591235"/>
      <w:bookmarkStart w:id="1491" w:name="_Toc528591580"/>
      <w:bookmarkStart w:id="1492" w:name="_Toc528591925"/>
      <w:bookmarkStart w:id="1493" w:name="_Toc528592270"/>
      <w:bookmarkStart w:id="1494" w:name="_Toc528592615"/>
      <w:bookmarkStart w:id="1495" w:name="_Toc528592959"/>
      <w:bookmarkStart w:id="1496" w:name="_Toc528593304"/>
      <w:bookmarkStart w:id="1497" w:name="_Toc528593649"/>
      <w:bookmarkStart w:id="1498" w:name="_Toc528593994"/>
      <w:bookmarkStart w:id="1499" w:name="_Toc528594339"/>
      <w:bookmarkStart w:id="1500" w:name="_Toc528594684"/>
      <w:bookmarkStart w:id="1501" w:name="_Toc528865067"/>
      <w:bookmarkStart w:id="1502" w:name="_Toc528865411"/>
      <w:bookmarkStart w:id="1503" w:name="_Toc528589510"/>
      <w:bookmarkStart w:id="1504" w:name="_Toc528589856"/>
      <w:bookmarkStart w:id="1505" w:name="_Toc528590201"/>
      <w:bookmarkStart w:id="1506" w:name="_Toc528590546"/>
      <w:bookmarkStart w:id="1507" w:name="_Toc528590891"/>
      <w:bookmarkStart w:id="1508" w:name="_Toc528591236"/>
      <w:bookmarkStart w:id="1509" w:name="_Toc528591581"/>
      <w:bookmarkStart w:id="1510" w:name="_Toc528591926"/>
      <w:bookmarkStart w:id="1511" w:name="_Toc528592271"/>
      <w:bookmarkStart w:id="1512" w:name="_Toc528592616"/>
      <w:bookmarkStart w:id="1513" w:name="_Toc528592960"/>
      <w:bookmarkStart w:id="1514" w:name="_Toc528593305"/>
      <w:bookmarkStart w:id="1515" w:name="_Toc528593650"/>
      <w:bookmarkStart w:id="1516" w:name="_Toc528593995"/>
      <w:bookmarkStart w:id="1517" w:name="_Toc528594340"/>
      <w:bookmarkStart w:id="1518" w:name="_Toc528594685"/>
      <w:bookmarkStart w:id="1519" w:name="_Toc528865068"/>
      <w:bookmarkStart w:id="1520" w:name="_Toc528865412"/>
      <w:bookmarkStart w:id="1521" w:name="_Toc528589511"/>
      <w:bookmarkStart w:id="1522" w:name="_Toc528589857"/>
      <w:bookmarkStart w:id="1523" w:name="_Toc528590202"/>
      <w:bookmarkStart w:id="1524" w:name="_Toc528590547"/>
      <w:bookmarkStart w:id="1525" w:name="_Toc528590892"/>
      <w:bookmarkStart w:id="1526" w:name="_Toc528591237"/>
      <w:bookmarkStart w:id="1527" w:name="_Toc528591582"/>
      <w:bookmarkStart w:id="1528" w:name="_Toc528591927"/>
      <w:bookmarkStart w:id="1529" w:name="_Toc528592272"/>
      <w:bookmarkStart w:id="1530" w:name="_Toc528592617"/>
      <w:bookmarkStart w:id="1531" w:name="_Toc528592961"/>
      <w:bookmarkStart w:id="1532" w:name="_Toc528593306"/>
      <w:bookmarkStart w:id="1533" w:name="_Toc528593651"/>
      <w:bookmarkStart w:id="1534" w:name="_Toc528593996"/>
      <w:bookmarkStart w:id="1535" w:name="_Toc528594341"/>
      <w:bookmarkStart w:id="1536" w:name="_Toc528594686"/>
      <w:bookmarkStart w:id="1537" w:name="_Toc528865069"/>
      <w:bookmarkStart w:id="1538" w:name="_Toc528865413"/>
      <w:bookmarkStart w:id="1539" w:name="_Toc528589513"/>
      <w:bookmarkStart w:id="1540" w:name="_Toc528589859"/>
      <w:bookmarkStart w:id="1541" w:name="_Toc528590204"/>
      <w:bookmarkStart w:id="1542" w:name="_Toc528590549"/>
      <w:bookmarkStart w:id="1543" w:name="_Toc528590894"/>
      <w:bookmarkStart w:id="1544" w:name="_Toc528591239"/>
      <w:bookmarkStart w:id="1545" w:name="_Toc528591584"/>
      <w:bookmarkStart w:id="1546" w:name="_Toc528591929"/>
      <w:bookmarkStart w:id="1547" w:name="_Toc528592274"/>
      <w:bookmarkStart w:id="1548" w:name="_Toc528592619"/>
      <w:bookmarkStart w:id="1549" w:name="_Toc528592963"/>
      <w:bookmarkStart w:id="1550" w:name="_Toc528593308"/>
      <w:bookmarkStart w:id="1551" w:name="_Toc528593653"/>
      <w:bookmarkStart w:id="1552" w:name="_Toc528593998"/>
      <w:bookmarkStart w:id="1553" w:name="_Toc528594343"/>
      <w:bookmarkStart w:id="1554" w:name="_Toc528594688"/>
      <w:bookmarkStart w:id="1555" w:name="_Toc528865071"/>
      <w:bookmarkStart w:id="1556" w:name="_Toc528865415"/>
      <w:bookmarkStart w:id="1557" w:name="_Toc528589514"/>
      <w:bookmarkStart w:id="1558" w:name="_Toc528589860"/>
      <w:bookmarkStart w:id="1559" w:name="_Toc528590205"/>
      <w:bookmarkStart w:id="1560" w:name="_Toc528590550"/>
      <w:bookmarkStart w:id="1561" w:name="_Toc528590895"/>
      <w:bookmarkStart w:id="1562" w:name="_Toc528591240"/>
      <w:bookmarkStart w:id="1563" w:name="_Toc528591585"/>
      <w:bookmarkStart w:id="1564" w:name="_Toc528591930"/>
      <w:bookmarkStart w:id="1565" w:name="_Toc528592275"/>
      <w:bookmarkStart w:id="1566" w:name="_Toc528592620"/>
      <w:bookmarkStart w:id="1567" w:name="_Toc528592964"/>
      <w:bookmarkStart w:id="1568" w:name="_Toc528593309"/>
      <w:bookmarkStart w:id="1569" w:name="_Toc528593654"/>
      <w:bookmarkStart w:id="1570" w:name="_Toc528593999"/>
      <w:bookmarkStart w:id="1571" w:name="_Toc528594344"/>
      <w:bookmarkStart w:id="1572" w:name="_Toc528594689"/>
      <w:bookmarkStart w:id="1573" w:name="_Toc528865072"/>
      <w:bookmarkStart w:id="1574" w:name="_Toc528865416"/>
      <w:bookmarkStart w:id="1575" w:name="_Toc528589515"/>
      <w:bookmarkStart w:id="1576" w:name="_Toc528589861"/>
      <w:bookmarkStart w:id="1577" w:name="_Toc528590206"/>
      <w:bookmarkStart w:id="1578" w:name="_Toc528590551"/>
      <w:bookmarkStart w:id="1579" w:name="_Toc528590896"/>
      <w:bookmarkStart w:id="1580" w:name="_Toc528591241"/>
      <w:bookmarkStart w:id="1581" w:name="_Toc528591586"/>
      <w:bookmarkStart w:id="1582" w:name="_Toc528591931"/>
      <w:bookmarkStart w:id="1583" w:name="_Toc528592276"/>
      <w:bookmarkStart w:id="1584" w:name="_Toc528592621"/>
      <w:bookmarkStart w:id="1585" w:name="_Toc528592965"/>
      <w:bookmarkStart w:id="1586" w:name="_Toc528593310"/>
      <w:bookmarkStart w:id="1587" w:name="_Toc528593655"/>
      <w:bookmarkStart w:id="1588" w:name="_Toc528594000"/>
      <w:bookmarkStart w:id="1589" w:name="_Toc528594345"/>
      <w:bookmarkStart w:id="1590" w:name="_Toc528594690"/>
      <w:bookmarkStart w:id="1591" w:name="_Toc528865073"/>
      <w:bookmarkStart w:id="1592" w:name="_Toc528865417"/>
      <w:bookmarkStart w:id="1593" w:name="_Toc528589516"/>
      <w:bookmarkStart w:id="1594" w:name="_Toc528589862"/>
      <w:bookmarkStart w:id="1595" w:name="_Toc528590207"/>
      <w:bookmarkStart w:id="1596" w:name="_Toc528590552"/>
      <w:bookmarkStart w:id="1597" w:name="_Toc528590897"/>
      <w:bookmarkStart w:id="1598" w:name="_Toc528591242"/>
      <w:bookmarkStart w:id="1599" w:name="_Toc528591587"/>
      <w:bookmarkStart w:id="1600" w:name="_Toc528591932"/>
      <w:bookmarkStart w:id="1601" w:name="_Toc528592277"/>
      <w:bookmarkStart w:id="1602" w:name="_Toc528592622"/>
      <w:bookmarkStart w:id="1603" w:name="_Toc528592966"/>
      <w:bookmarkStart w:id="1604" w:name="_Toc528593311"/>
      <w:bookmarkStart w:id="1605" w:name="_Toc528593656"/>
      <w:bookmarkStart w:id="1606" w:name="_Toc528594001"/>
      <w:bookmarkStart w:id="1607" w:name="_Toc528594346"/>
      <w:bookmarkStart w:id="1608" w:name="_Toc528594691"/>
      <w:bookmarkStart w:id="1609" w:name="_Toc528865074"/>
      <w:bookmarkStart w:id="1610" w:name="_Toc528865418"/>
      <w:bookmarkStart w:id="1611" w:name="_Toc528589517"/>
      <w:bookmarkStart w:id="1612" w:name="_Toc528589863"/>
      <w:bookmarkStart w:id="1613" w:name="_Toc528590208"/>
      <w:bookmarkStart w:id="1614" w:name="_Toc528590553"/>
      <w:bookmarkStart w:id="1615" w:name="_Toc528590898"/>
      <w:bookmarkStart w:id="1616" w:name="_Toc528591243"/>
      <w:bookmarkStart w:id="1617" w:name="_Toc528591588"/>
      <w:bookmarkStart w:id="1618" w:name="_Toc528591933"/>
      <w:bookmarkStart w:id="1619" w:name="_Toc528592278"/>
      <w:bookmarkStart w:id="1620" w:name="_Toc528592623"/>
      <w:bookmarkStart w:id="1621" w:name="_Toc528592967"/>
      <w:bookmarkStart w:id="1622" w:name="_Toc528593312"/>
      <w:bookmarkStart w:id="1623" w:name="_Toc528593657"/>
      <w:bookmarkStart w:id="1624" w:name="_Toc528594002"/>
      <w:bookmarkStart w:id="1625" w:name="_Toc528594347"/>
      <w:bookmarkStart w:id="1626" w:name="_Toc528594692"/>
      <w:bookmarkStart w:id="1627" w:name="_Toc528865075"/>
      <w:bookmarkStart w:id="1628" w:name="_Toc528865419"/>
      <w:bookmarkStart w:id="1629" w:name="_Toc528589519"/>
      <w:bookmarkStart w:id="1630" w:name="_Toc528589865"/>
      <w:bookmarkStart w:id="1631" w:name="_Toc528590210"/>
      <w:bookmarkStart w:id="1632" w:name="_Toc528590555"/>
      <w:bookmarkStart w:id="1633" w:name="_Toc528590900"/>
      <w:bookmarkStart w:id="1634" w:name="_Toc528591245"/>
      <w:bookmarkStart w:id="1635" w:name="_Toc528591590"/>
      <w:bookmarkStart w:id="1636" w:name="_Toc528591935"/>
      <w:bookmarkStart w:id="1637" w:name="_Toc528592280"/>
      <w:bookmarkStart w:id="1638" w:name="_Toc528592625"/>
      <w:bookmarkStart w:id="1639" w:name="_Toc528592969"/>
      <w:bookmarkStart w:id="1640" w:name="_Toc528593314"/>
      <w:bookmarkStart w:id="1641" w:name="_Toc528593659"/>
      <w:bookmarkStart w:id="1642" w:name="_Toc528594004"/>
      <w:bookmarkStart w:id="1643" w:name="_Toc528594349"/>
      <w:bookmarkStart w:id="1644" w:name="_Toc528594694"/>
      <w:bookmarkStart w:id="1645" w:name="_Toc528865077"/>
      <w:bookmarkStart w:id="1646" w:name="_Toc528865421"/>
      <w:bookmarkStart w:id="1647" w:name="_Toc528589520"/>
      <w:bookmarkStart w:id="1648" w:name="_Toc528589866"/>
      <w:bookmarkStart w:id="1649" w:name="_Toc528590211"/>
      <w:bookmarkStart w:id="1650" w:name="_Toc528590556"/>
      <w:bookmarkStart w:id="1651" w:name="_Toc528590901"/>
      <w:bookmarkStart w:id="1652" w:name="_Toc528591246"/>
      <w:bookmarkStart w:id="1653" w:name="_Toc528591591"/>
      <w:bookmarkStart w:id="1654" w:name="_Toc528591936"/>
      <w:bookmarkStart w:id="1655" w:name="_Toc528592281"/>
      <w:bookmarkStart w:id="1656" w:name="_Toc528592626"/>
      <w:bookmarkStart w:id="1657" w:name="_Toc528592970"/>
      <w:bookmarkStart w:id="1658" w:name="_Toc528593315"/>
      <w:bookmarkStart w:id="1659" w:name="_Toc528593660"/>
      <w:bookmarkStart w:id="1660" w:name="_Toc528594005"/>
      <w:bookmarkStart w:id="1661" w:name="_Toc528594350"/>
      <w:bookmarkStart w:id="1662" w:name="_Toc528594695"/>
      <w:bookmarkStart w:id="1663" w:name="_Toc528865078"/>
      <w:bookmarkStart w:id="1664" w:name="_Toc528865422"/>
      <w:bookmarkStart w:id="1665" w:name="_Toc528589521"/>
      <w:bookmarkStart w:id="1666" w:name="_Toc528589867"/>
      <w:bookmarkStart w:id="1667" w:name="_Toc528590212"/>
      <w:bookmarkStart w:id="1668" w:name="_Toc528590557"/>
      <w:bookmarkStart w:id="1669" w:name="_Toc528590902"/>
      <w:bookmarkStart w:id="1670" w:name="_Toc528591247"/>
      <w:bookmarkStart w:id="1671" w:name="_Toc528591592"/>
      <w:bookmarkStart w:id="1672" w:name="_Toc528591937"/>
      <w:bookmarkStart w:id="1673" w:name="_Toc528592282"/>
      <w:bookmarkStart w:id="1674" w:name="_Toc528592627"/>
      <w:bookmarkStart w:id="1675" w:name="_Toc528592971"/>
      <w:bookmarkStart w:id="1676" w:name="_Toc528593316"/>
      <w:bookmarkStart w:id="1677" w:name="_Toc528593661"/>
      <w:bookmarkStart w:id="1678" w:name="_Toc528594006"/>
      <w:bookmarkStart w:id="1679" w:name="_Toc528594351"/>
      <w:bookmarkStart w:id="1680" w:name="_Toc528594696"/>
      <w:bookmarkStart w:id="1681" w:name="_Toc528865079"/>
      <w:bookmarkStart w:id="1682" w:name="_Toc528865423"/>
      <w:bookmarkStart w:id="1683" w:name="_Toc528589522"/>
      <w:bookmarkStart w:id="1684" w:name="_Toc528589868"/>
      <w:bookmarkStart w:id="1685" w:name="_Toc528590213"/>
      <w:bookmarkStart w:id="1686" w:name="_Toc528590558"/>
      <w:bookmarkStart w:id="1687" w:name="_Toc528590903"/>
      <w:bookmarkStart w:id="1688" w:name="_Toc528591248"/>
      <w:bookmarkStart w:id="1689" w:name="_Toc528591593"/>
      <w:bookmarkStart w:id="1690" w:name="_Toc528591938"/>
      <w:bookmarkStart w:id="1691" w:name="_Toc528592283"/>
      <w:bookmarkStart w:id="1692" w:name="_Toc528592628"/>
      <w:bookmarkStart w:id="1693" w:name="_Toc528592972"/>
      <w:bookmarkStart w:id="1694" w:name="_Toc528593317"/>
      <w:bookmarkStart w:id="1695" w:name="_Toc528593662"/>
      <w:bookmarkStart w:id="1696" w:name="_Toc528594007"/>
      <w:bookmarkStart w:id="1697" w:name="_Toc528594352"/>
      <w:bookmarkStart w:id="1698" w:name="_Toc528594697"/>
      <w:bookmarkStart w:id="1699" w:name="_Toc528865080"/>
      <w:bookmarkStart w:id="1700" w:name="_Toc528865424"/>
      <w:bookmarkStart w:id="1701" w:name="_Toc528589524"/>
      <w:bookmarkStart w:id="1702" w:name="_Toc528589870"/>
      <w:bookmarkStart w:id="1703" w:name="_Toc528590215"/>
      <w:bookmarkStart w:id="1704" w:name="_Toc528590560"/>
      <w:bookmarkStart w:id="1705" w:name="_Toc528590905"/>
      <w:bookmarkStart w:id="1706" w:name="_Toc528591250"/>
      <w:bookmarkStart w:id="1707" w:name="_Toc528591595"/>
      <w:bookmarkStart w:id="1708" w:name="_Toc528591940"/>
      <w:bookmarkStart w:id="1709" w:name="_Toc528592285"/>
      <w:bookmarkStart w:id="1710" w:name="_Toc528592630"/>
      <w:bookmarkStart w:id="1711" w:name="_Toc528592974"/>
      <w:bookmarkStart w:id="1712" w:name="_Toc528593319"/>
      <w:bookmarkStart w:id="1713" w:name="_Toc528593664"/>
      <w:bookmarkStart w:id="1714" w:name="_Toc528594009"/>
      <w:bookmarkStart w:id="1715" w:name="_Toc528594354"/>
      <w:bookmarkStart w:id="1716" w:name="_Toc528594699"/>
      <w:bookmarkStart w:id="1717" w:name="_Toc528865082"/>
      <w:bookmarkStart w:id="1718" w:name="_Toc528865426"/>
      <w:bookmarkStart w:id="1719" w:name="_Toc528589525"/>
      <w:bookmarkStart w:id="1720" w:name="_Toc528589871"/>
      <w:bookmarkStart w:id="1721" w:name="_Toc528590216"/>
      <w:bookmarkStart w:id="1722" w:name="_Toc528590561"/>
      <w:bookmarkStart w:id="1723" w:name="_Toc528590906"/>
      <w:bookmarkStart w:id="1724" w:name="_Toc528591251"/>
      <w:bookmarkStart w:id="1725" w:name="_Toc528591596"/>
      <w:bookmarkStart w:id="1726" w:name="_Toc528591941"/>
      <w:bookmarkStart w:id="1727" w:name="_Toc528592286"/>
      <w:bookmarkStart w:id="1728" w:name="_Toc528592631"/>
      <w:bookmarkStart w:id="1729" w:name="_Toc528592975"/>
      <w:bookmarkStart w:id="1730" w:name="_Toc528593320"/>
      <w:bookmarkStart w:id="1731" w:name="_Toc528593665"/>
      <w:bookmarkStart w:id="1732" w:name="_Toc528594010"/>
      <w:bookmarkStart w:id="1733" w:name="_Toc528594355"/>
      <w:bookmarkStart w:id="1734" w:name="_Toc528594700"/>
      <w:bookmarkStart w:id="1735" w:name="_Toc528865083"/>
      <w:bookmarkStart w:id="1736" w:name="_Toc528865427"/>
      <w:bookmarkStart w:id="1737" w:name="_Toc528589526"/>
      <w:bookmarkStart w:id="1738" w:name="_Toc528589872"/>
      <w:bookmarkStart w:id="1739" w:name="_Toc528590217"/>
      <w:bookmarkStart w:id="1740" w:name="_Toc528590562"/>
      <w:bookmarkStart w:id="1741" w:name="_Toc528590907"/>
      <w:bookmarkStart w:id="1742" w:name="_Toc528591252"/>
      <w:bookmarkStart w:id="1743" w:name="_Toc528591597"/>
      <w:bookmarkStart w:id="1744" w:name="_Toc528591942"/>
      <w:bookmarkStart w:id="1745" w:name="_Toc528592287"/>
      <w:bookmarkStart w:id="1746" w:name="_Toc528592632"/>
      <w:bookmarkStart w:id="1747" w:name="_Toc528592976"/>
      <w:bookmarkStart w:id="1748" w:name="_Toc528593321"/>
      <w:bookmarkStart w:id="1749" w:name="_Toc528593666"/>
      <w:bookmarkStart w:id="1750" w:name="_Toc528594011"/>
      <w:bookmarkStart w:id="1751" w:name="_Toc528594356"/>
      <w:bookmarkStart w:id="1752" w:name="_Toc528594701"/>
      <w:bookmarkStart w:id="1753" w:name="_Toc528865084"/>
      <w:bookmarkStart w:id="1754" w:name="_Toc528865428"/>
      <w:bookmarkStart w:id="1755" w:name="_Toc528589527"/>
      <w:bookmarkStart w:id="1756" w:name="_Toc528589873"/>
      <w:bookmarkStart w:id="1757" w:name="_Toc528590218"/>
      <w:bookmarkStart w:id="1758" w:name="_Toc528590563"/>
      <w:bookmarkStart w:id="1759" w:name="_Toc528590908"/>
      <w:bookmarkStart w:id="1760" w:name="_Toc528591253"/>
      <w:bookmarkStart w:id="1761" w:name="_Toc528591598"/>
      <w:bookmarkStart w:id="1762" w:name="_Toc528591943"/>
      <w:bookmarkStart w:id="1763" w:name="_Toc528592288"/>
      <w:bookmarkStart w:id="1764" w:name="_Toc528592633"/>
      <w:bookmarkStart w:id="1765" w:name="_Toc528592977"/>
      <w:bookmarkStart w:id="1766" w:name="_Toc528593322"/>
      <w:bookmarkStart w:id="1767" w:name="_Toc528593667"/>
      <w:bookmarkStart w:id="1768" w:name="_Toc528594012"/>
      <w:bookmarkStart w:id="1769" w:name="_Toc528594357"/>
      <w:bookmarkStart w:id="1770" w:name="_Toc528594702"/>
      <w:bookmarkStart w:id="1771" w:name="_Toc528865085"/>
      <w:bookmarkStart w:id="1772" w:name="_Toc528865429"/>
      <w:bookmarkStart w:id="1773" w:name="_Toc528589529"/>
      <w:bookmarkStart w:id="1774" w:name="_Toc528589875"/>
      <w:bookmarkStart w:id="1775" w:name="_Toc528590220"/>
      <w:bookmarkStart w:id="1776" w:name="_Toc528590565"/>
      <w:bookmarkStart w:id="1777" w:name="_Toc528590910"/>
      <w:bookmarkStart w:id="1778" w:name="_Toc528591255"/>
      <w:bookmarkStart w:id="1779" w:name="_Toc528591600"/>
      <w:bookmarkStart w:id="1780" w:name="_Toc528591945"/>
      <w:bookmarkStart w:id="1781" w:name="_Toc528592290"/>
      <w:bookmarkStart w:id="1782" w:name="_Toc528592635"/>
      <w:bookmarkStart w:id="1783" w:name="_Toc528592979"/>
      <w:bookmarkStart w:id="1784" w:name="_Toc528593324"/>
      <w:bookmarkStart w:id="1785" w:name="_Toc528593669"/>
      <w:bookmarkStart w:id="1786" w:name="_Toc528594014"/>
      <w:bookmarkStart w:id="1787" w:name="_Toc528594359"/>
      <w:bookmarkStart w:id="1788" w:name="_Toc528594704"/>
      <w:bookmarkStart w:id="1789" w:name="_Toc528865087"/>
      <w:bookmarkStart w:id="1790" w:name="_Toc528865431"/>
      <w:bookmarkStart w:id="1791" w:name="_Toc528589530"/>
      <w:bookmarkStart w:id="1792" w:name="_Toc528589876"/>
      <w:bookmarkStart w:id="1793" w:name="_Toc528590221"/>
      <w:bookmarkStart w:id="1794" w:name="_Toc528590566"/>
      <w:bookmarkStart w:id="1795" w:name="_Toc528590911"/>
      <w:bookmarkStart w:id="1796" w:name="_Toc528591256"/>
      <w:bookmarkStart w:id="1797" w:name="_Toc528591601"/>
      <w:bookmarkStart w:id="1798" w:name="_Toc528591946"/>
      <w:bookmarkStart w:id="1799" w:name="_Toc528592291"/>
      <w:bookmarkStart w:id="1800" w:name="_Toc528592636"/>
      <w:bookmarkStart w:id="1801" w:name="_Toc528592980"/>
      <w:bookmarkStart w:id="1802" w:name="_Toc528593325"/>
      <w:bookmarkStart w:id="1803" w:name="_Toc528593670"/>
      <w:bookmarkStart w:id="1804" w:name="_Toc528594015"/>
      <w:bookmarkStart w:id="1805" w:name="_Toc528594360"/>
      <w:bookmarkStart w:id="1806" w:name="_Toc528594705"/>
      <w:bookmarkStart w:id="1807" w:name="_Toc528865088"/>
      <w:bookmarkStart w:id="1808" w:name="_Toc528865432"/>
      <w:bookmarkStart w:id="1809" w:name="_Toc528589531"/>
      <w:bookmarkStart w:id="1810" w:name="_Toc528589877"/>
      <w:bookmarkStart w:id="1811" w:name="_Toc528590222"/>
      <w:bookmarkStart w:id="1812" w:name="_Toc528590567"/>
      <w:bookmarkStart w:id="1813" w:name="_Toc528590912"/>
      <w:bookmarkStart w:id="1814" w:name="_Toc528591257"/>
      <w:bookmarkStart w:id="1815" w:name="_Toc528591602"/>
      <w:bookmarkStart w:id="1816" w:name="_Toc528591947"/>
      <w:bookmarkStart w:id="1817" w:name="_Toc528592292"/>
      <w:bookmarkStart w:id="1818" w:name="_Toc528592637"/>
      <w:bookmarkStart w:id="1819" w:name="_Toc528592981"/>
      <w:bookmarkStart w:id="1820" w:name="_Toc528593326"/>
      <w:bookmarkStart w:id="1821" w:name="_Toc528593671"/>
      <w:bookmarkStart w:id="1822" w:name="_Toc528594016"/>
      <w:bookmarkStart w:id="1823" w:name="_Toc528594361"/>
      <w:bookmarkStart w:id="1824" w:name="_Toc528594706"/>
      <w:bookmarkStart w:id="1825" w:name="_Toc528865089"/>
      <w:bookmarkStart w:id="1826" w:name="_Toc528865433"/>
      <w:bookmarkStart w:id="1827" w:name="_Toc528589532"/>
      <w:bookmarkStart w:id="1828" w:name="_Toc528589878"/>
      <w:bookmarkStart w:id="1829" w:name="_Toc528590223"/>
      <w:bookmarkStart w:id="1830" w:name="_Toc528590568"/>
      <w:bookmarkStart w:id="1831" w:name="_Toc528590913"/>
      <w:bookmarkStart w:id="1832" w:name="_Toc528591258"/>
      <w:bookmarkStart w:id="1833" w:name="_Toc528591603"/>
      <w:bookmarkStart w:id="1834" w:name="_Toc528591948"/>
      <w:bookmarkStart w:id="1835" w:name="_Toc528592293"/>
      <w:bookmarkStart w:id="1836" w:name="_Toc528592638"/>
      <w:bookmarkStart w:id="1837" w:name="_Toc528592982"/>
      <w:bookmarkStart w:id="1838" w:name="_Toc528593327"/>
      <w:bookmarkStart w:id="1839" w:name="_Toc528593672"/>
      <w:bookmarkStart w:id="1840" w:name="_Toc528594017"/>
      <w:bookmarkStart w:id="1841" w:name="_Toc528594362"/>
      <w:bookmarkStart w:id="1842" w:name="_Toc528594707"/>
      <w:bookmarkStart w:id="1843" w:name="_Toc528865090"/>
      <w:bookmarkStart w:id="1844" w:name="_Toc528865434"/>
      <w:bookmarkStart w:id="1845" w:name="_Toc528589533"/>
      <w:bookmarkStart w:id="1846" w:name="_Toc528589879"/>
      <w:bookmarkStart w:id="1847" w:name="_Toc528590224"/>
      <w:bookmarkStart w:id="1848" w:name="_Toc528590569"/>
      <w:bookmarkStart w:id="1849" w:name="_Toc528590914"/>
      <w:bookmarkStart w:id="1850" w:name="_Toc528591259"/>
      <w:bookmarkStart w:id="1851" w:name="_Toc528591604"/>
      <w:bookmarkStart w:id="1852" w:name="_Toc528591949"/>
      <w:bookmarkStart w:id="1853" w:name="_Toc528592294"/>
      <w:bookmarkStart w:id="1854" w:name="_Toc528592639"/>
      <w:bookmarkStart w:id="1855" w:name="_Toc528592983"/>
      <w:bookmarkStart w:id="1856" w:name="_Toc528593328"/>
      <w:bookmarkStart w:id="1857" w:name="_Toc528593673"/>
      <w:bookmarkStart w:id="1858" w:name="_Toc528594018"/>
      <w:bookmarkStart w:id="1859" w:name="_Toc528594363"/>
      <w:bookmarkStart w:id="1860" w:name="_Toc528594708"/>
      <w:bookmarkStart w:id="1861" w:name="_Toc528865091"/>
      <w:bookmarkStart w:id="1862" w:name="_Toc528865435"/>
      <w:bookmarkStart w:id="1863" w:name="_Toc528589535"/>
      <w:bookmarkStart w:id="1864" w:name="_Toc528589881"/>
      <w:bookmarkStart w:id="1865" w:name="_Toc528590226"/>
      <w:bookmarkStart w:id="1866" w:name="_Toc528590571"/>
      <w:bookmarkStart w:id="1867" w:name="_Toc528590916"/>
      <w:bookmarkStart w:id="1868" w:name="_Toc528591261"/>
      <w:bookmarkStart w:id="1869" w:name="_Toc528591606"/>
      <w:bookmarkStart w:id="1870" w:name="_Toc528591951"/>
      <w:bookmarkStart w:id="1871" w:name="_Toc528592296"/>
      <w:bookmarkStart w:id="1872" w:name="_Toc528592641"/>
      <w:bookmarkStart w:id="1873" w:name="_Toc528592985"/>
      <w:bookmarkStart w:id="1874" w:name="_Toc528593330"/>
      <w:bookmarkStart w:id="1875" w:name="_Toc528593675"/>
      <w:bookmarkStart w:id="1876" w:name="_Toc528594020"/>
      <w:bookmarkStart w:id="1877" w:name="_Toc528594365"/>
      <w:bookmarkStart w:id="1878" w:name="_Toc528594710"/>
      <w:bookmarkStart w:id="1879" w:name="_Toc528865093"/>
      <w:bookmarkStart w:id="1880" w:name="_Toc528865437"/>
      <w:bookmarkStart w:id="1881" w:name="_Toc528589536"/>
      <w:bookmarkStart w:id="1882" w:name="_Toc528589882"/>
      <w:bookmarkStart w:id="1883" w:name="_Toc528590227"/>
      <w:bookmarkStart w:id="1884" w:name="_Toc528590572"/>
      <w:bookmarkStart w:id="1885" w:name="_Toc528590917"/>
      <w:bookmarkStart w:id="1886" w:name="_Toc528591262"/>
      <w:bookmarkStart w:id="1887" w:name="_Toc528591607"/>
      <w:bookmarkStart w:id="1888" w:name="_Toc528591952"/>
      <w:bookmarkStart w:id="1889" w:name="_Toc528592297"/>
      <w:bookmarkStart w:id="1890" w:name="_Toc528592642"/>
      <w:bookmarkStart w:id="1891" w:name="_Toc528592986"/>
      <w:bookmarkStart w:id="1892" w:name="_Toc528593331"/>
      <w:bookmarkStart w:id="1893" w:name="_Toc528593676"/>
      <w:bookmarkStart w:id="1894" w:name="_Toc528594021"/>
      <w:bookmarkStart w:id="1895" w:name="_Toc528594366"/>
      <w:bookmarkStart w:id="1896" w:name="_Toc528594711"/>
      <w:bookmarkStart w:id="1897" w:name="_Toc528865094"/>
      <w:bookmarkStart w:id="1898" w:name="_Toc528865438"/>
      <w:bookmarkStart w:id="1899" w:name="_Toc528589537"/>
      <w:bookmarkStart w:id="1900" w:name="_Toc528589883"/>
      <w:bookmarkStart w:id="1901" w:name="_Toc528590228"/>
      <w:bookmarkStart w:id="1902" w:name="_Toc528590573"/>
      <w:bookmarkStart w:id="1903" w:name="_Toc528590918"/>
      <w:bookmarkStart w:id="1904" w:name="_Toc528591263"/>
      <w:bookmarkStart w:id="1905" w:name="_Toc528591608"/>
      <w:bookmarkStart w:id="1906" w:name="_Toc528591953"/>
      <w:bookmarkStart w:id="1907" w:name="_Toc528592298"/>
      <w:bookmarkStart w:id="1908" w:name="_Toc528592643"/>
      <w:bookmarkStart w:id="1909" w:name="_Toc528592987"/>
      <w:bookmarkStart w:id="1910" w:name="_Toc528593332"/>
      <w:bookmarkStart w:id="1911" w:name="_Toc528593677"/>
      <w:bookmarkStart w:id="1912" w:name="_Toc528594022"/>
      <w:bookmarkStart w:id="1913" w:name="_Toc528594367"/>
      <w:bookmarkStart w:id="1914" w:name="_Toc528594712"/>
      <w:bookmarkStart w:id="1915" w:name="_Toc528865095"/>
      <w:bookmarkStart w:id="1916" w:name="_Toc528865439"/>
      <w:bookmarkStart w:id="1917" w:name="_Toc528589538"/>
      <w:bookmarkStart w:id="1918" w:name="_Toc528589884"/>
      <w:bookmarkStart w:id="1919" w:name="_Toc528590229"/>
      <w:bookmarkStart w:id="1920" w:name="_Toc528590574"/>
      <w:bookmarkStart w:id="1921" w:name="_Toc528590919"/>
      <w:bookmarkStart w:id="1922" w:name="_Toc528591264"/>
      <w:bookmarkStart w:id="1923" w:name="_Toc528591609"/>
      <w:bookmarkStart w:id="1924" w:name="_Toc528591954"/>
      <w:bookmarkStart w:id="1925" w:name="_Toc528592299"/>
      <w:bookmarkStart w:id="1926" w:name="_Toc528592644"/>
      <w:bookmarkStart w:id="1927" w:name="_Toc528592988"/>
      <w:bookmarkStart w:id="1928" w:name="_Toc528593333"/>
      <w:bookmarkStart w:id="1929" w:name="_Toc528593678"/>
      <w:bookmarkStart w:id="1930" w:name="_Toc528594023"/>
      <w:bookmarkStart w:id="1931" w:name="_Toc528594368"/>
      <w:bookmarkStart w:id="1932" w:name="_Toc528594713"/>
      <w:bookmarkStart w:id="1933" w:name="_Toc528865096"/>
      <w:bookmarkStart w:id="1934" w:name="_Toc528865440"/>
      <w:bookmarkStart w:id="1935" w:name="_Toc528589540"/>
      <w:bookmarkStart w:id="1936" w:name="_Toc528589886"/>
      <w:bookmarkStart w:id="1937" w:name="_Toc528590231"/>
      <w:bookmarkStart w:id="1938" w:name="_Toc528590576"/>
      <w:bookmarkStart w:id="1939" w:name="_Toc528590921"/>
      <w:bookmarkStart w:id="1940" w:name="_Toc528591266"/>
      <w:bookmarkStart w:id="1941" w:name="_Toc528591611"/>
      <w:bookmarkStart w:id="1942" w:name="_Toc528591956"/>
      <w:bookmarkStart w:id="1943" w:name="_Toc528592301"/>
      <w:bookmarkStart w:id="1944" w:name="_Toc528592646"/>
      <w:bookmarkStart w:id="1945" w:name="_Toc528592990"/>
      <w:bookmarkStart w:id="1946" w:name="_Toc528593335"/>
      <w:bookmarkStart w:id="1947" w:name="_Toc528593680"/>
      <w:bookmarkStart w:id="1948" w:name="_Toc528594025"/>
      <w:bookmarkStart w:id="1949" w:name="_Toc528594370"/>
      <w:bookmarkStart w:id="1950" w:name="_Toc528594715"/>
      <w:bookmarkStart w:id="1951" w:name="_Toc528865098"/>
      <w:bookmarkStart w:id="1952" w:name="_Toc528865442"/>
      <w:bookmarkStart w:id="1953" w:name="_Toc528589541"/>
      <w:bookmarkStart w:id="1954" w:name="_Toc528589887"/>
      <w:bookmarkStart w:id="1955" w:name="_Toc528590232"/>
      <w:bookmarkStart w:id="1956" w:name="_Toc528590577"/>
      <w:bookmarkStart w:id="1957" w:name="_Toc528590922"/>
      <w:bookmarkStart w:id="1958" w:name="_Toc528591267"/>
      <w:bookmarkStart w:id="1959" w:name="_Toc528591612"/>
      <w:bookmarkStart w:id="1960" w:name="_Toc528591957"/>
      <w:bookmarkStart w:id="1961" w:name="_Toc528592302"/>
      <w:bookmarkStart w:id="1962" w:name="_Toc528592647"/>
      <w:bookmarkStart w:id="1963" w:name="_Toc528592991"/>
      <w:bookmarkStart w:id="1964" w:name="_Toc528593336"/>
      <w:bookmarkStart w:id="1965" w:name="_Toc528593681"/>
      <w:bookmarkStart w:id="1966" w:name="_Toc528594026"/>
      <w:bookmarkStart w:id="1967" w:name="_Toc528594371"/>
      <w:bookmarkStart w:id="1968" w:name="_Toc528594716"/>
      <w:bookmarkStart w:id="1969" w:name="_Toc528865099"/>
      <w:bookmarkStart w:id="1970" w:name="_Toc528865443"/>
      <w:bookmarkStart w:id="1971" w:name="_Toc528589542"/>
      <w:bookmarkStart w:id="1972" w:name="_Toc528589888"/>
      <w:bookmarkStart w:id="1973" w:name="_Toc528590233"/>
      <w:bookmarkStart w:id="1974" w:name="_Toc528590578"/>
      <w:bookmarkStart w:id="1975" w:name="_Toc528590923"/>
      <w:bookmarkStart w:id="1976" w:name="_Toc528591268"/>
      <w:bookmarkStart w:id="1977" w:name="_Toc528591613"/>
      <w:bookmarkStart w:id="1978" w:name="_Toc528591958"/>
      <w:bookmarkStart w:id="1979" w:name="_Toc528592303"/>
      <w:bookmarkStart w:id="1980" w:name="_Toc528592648"/>
      <w:bookmarkStart w:id="1981" w:name="_Toc528592992"/>
      <w:bookmarkStart w:id="1982" w:name="_Toc528593337"/>
      <w:bookmarkStart w:id="1983" w:name="_Toc528593682"/>
      <w:bookmarkStart w:id="1984" w:name="_Toc528594027"/>
      <w:bookmarkStart w:id="1985" w:name="_Toc528594372"/>
      <w:bookmarkStart w:id="1986" w:name="_Toc528594717"/>
      <w:bookmarkStart w:id="1987" w:name="_Toc528865100"/>
      <w:bookmarkStart w:id="1988" w:name="_Toc528865444"/>
      <w:bookmarkStart w:id="1989" w:name="_Toc528589543"/>
      <w:bookmarkStart w:id="1990" w:name="_Toc528589889"/>
      <w:bookmarkStart w:id="1991" w:name="_Toc528590234"/>
      <w:bookmarkStart w:id="1992" w:name="_Toc528590579"/>
      <w:bookmarkStart w:id="1993" w:name="_Toc528590924"/>
      <w:bookmarkStart w:id="1994" w:name="_Toc528591269"/>
      <w:bookmarkStart w:id="1995" w:name="_Toc528591614"/>
      <w:bookmarkStart w:id="1996" w:name="_Toc528591959"/>
      <w:bookmarkStart w:id="1997" w:name="_Toc528592304"/>
      <w:bookmarkStart w:id="1998" w:name="_Toc528592649"/>
      <w:bookmarkStart w:id="1999" w:name="_Toc528592993"/>
      <w:bookmarkStart w:id="2000" w:name="_Toc528593338"/>
      <w:bookmarkStart w:id="2001" w:name="_Toc528593683"/>
      <w:bookmarkStart w:id="2002" w:name="_Toc528594028"/>
      <w:bookmarkStart w:id="2003" w:name="_Toc528594373"/>
      <w:bookmarkStart w:id="2004" w:name="_Toc528594718"/>
      <w:bookmarkStart w:id="2005" w:name="_Toc528865101"/>
      <w:bookmarkStart w:id="2006" w:name="_Toc528865445"/>
      <w:bookmarkStart w:id="2007" w:name="_Toc528589545"/>
      <w:bookmarkStart w:id="2008" w:name="_Toc528589891"/>
      <w:bookmarkStart w:id="2009" w:name="_Toc528590236"/>
      <w:bookmarkStart w:id="2010" w:name="_Toc528590581"/>
      <w:bookmarkStart w:id="2011" w:name="_Toc528590926"/>
      <w:bookmarkStart w:id="2012" w:name="_Toc528591271"/>
      <w:bookmarkStart w:id="2013" w:name="_Toc528591616"/>
      <w:bookmarkStart w:id="2014" w:name="_Toc528591961"/>
      <w:bookmarkStart w:id="2015" w:name="_Toc528592306"/>
      <w:bookmarkStart w:id="2016" w:name="_Toc528592651"/>
      <w:bookmarkStart w:id="2017" w:name="_Toc528592995"/>
      <w:bookmarkStart w:id="2018" w:name="_Toc528593340"/>
      <w:bookmarkStart w:id="2019" w:name="_Toc528593685"/>
      <w:bookmarkStart w:id="2020" w:name="_Toc528594030"/>
      <w:bookmarkStart w:id="2021" w:name="_Toc528594375"/>
      <w:bookmarkStart w:id="2022" w:name="_Toc528594720"/>
      <w:bookmarkStart w:id="2023" w:name="_Toc528865103"/>
      <w:bookmarkStart w:id="2024" w:name="_Toc528865447"/>
      <w:bookmarkStart w:id="2025" w:name="_Toc528589546"/>
      <w:bookmarkStart w:id="2026" w:name="_Toc528589892"/>
      <w:bookmarkStart w:id="2027" w:name="_Toc528590237"/>
      <w:bookmarkStart w:id="2028" w:name="_Toc528590582"/>
      <w:bookmarkStart w:id="2029" w:name="_Toc528590927"/>
      <w:bookmarkStart w:id="2030" w:name="_Toc528591272"/>
      <w:bookmarkStart w:id="2031" w:name="_Toc528591617"/>
      <w:bookmarkStart w:id="2032" w:name="_Toc528591962"/>
      <w:bookmarkStart w:id="2033" w:name="_Toc528592307"/>
      <w:bookmarkStart w:id="2034" w:name="_Toc528592652"/>
      <w:bookmarkStart w:id="2035" w:name="_Toc528592996"/>
      <w:bookmarkStart w:id="2036" w:name="_Toc528593341"/>
      <w:bookmarkStart w:id="2037" w:name="_Toc528593686"/>
      <w:bookmarkStart w:id="2038" w:name="_Toc528594031"/>
      <w:bookmarkStart w:id="2039" w:name="_Toc528594376"/>
      <w:bookmarkStart w:id="2040" w:name="_Toc528594721"/>
      <w:bookmarkStart w:id="2041" w:name="_Toc528865104"/>
      <w:bookmarkStart w:id="2042" w:name="_Toc528865448"/>
      <w:bookmarkStart w:id="2043" w:name="_Toc528589547"/>
      <w:bookmarkStart w:id="2044" w:name="_Toc528589893"/>
      <w:bookmarkStart w:id="2045" w:name="_Toc528590238"/>
      <w:bookmarkStart w:id="2046" w:name="_Toc528590583"/>
      <w:bookmarkStart w:id="2047" w:name="_Toc528590928"/>
      <w:bookmarkStart w:id="2048" w:name="_Toc528591273"/>
      <w:bookmarkStart w:id="2049" w:name="_Toc528591618"/>
      <w:bookmarkStart w:id="2050" w:name="_Toc528591963"/>
      <w:bookmarkStart w:id="2051" w:name="_Toc528592308"/>
      <w:bookmarkStart w:id="2052" w:name="_Toc528592653"/>
      <w:bookmarkStart w:id="2053" w:name="_Toc528592997"/>
      <w:bookmarkStart w:id="2054" w:name="_Toc528593342"/>
      <w:bookmarkStart w:id="2055" w:name="_Toc528593687"/>
      <w:bookmarkStart w:id="2056" w:name="_Toc528594032"/>
      <w:bookmarkStart w:id="2057" w:name="_Toc528594377"/>
      <w:bookmarkStart w:id="2058" w:name="_Toc528594722"/>
      <w:bookmarkStart w:id="2059" w:name="_Toc528865105"/>
      <w:bookmarkStart w:id="2060" w:name="_Toc528865449"/>
      <w:bookmarkStart w:id="2061" w:name="_Toc528589550"/>
      <w:bookmarkStart w:id="2062" w:name="_Toc528589896"/>
      <w:bookmarkStart w:id="2063" w:name="_Toc528590241"/>
      <w:bookmarkStart w:id="2064" w:name="_Toc528590586"/>
      <w:bookmarkStart w:id="2065" w:name="_Toc528590931"/>
      <w:bookmarkStart w:id="2066" w:name="_Toc528591276"/>
      <w:bookmarkStart w:id="2067" w:name="_Toc528591621"/>
      <w:bookmarkStart w:id="2068" w:name="_Toc528591966"/>
      <w:bookmarkStart w:id="2069" w:name="_Toc528592311"/>
      <w:bookmarkStart w:id="2070" w:name="_Toc528592656"/>
      <w:bookmarkStart w:id="2071" w:name="_Toc528593000"/>
      <w:bookmarkStart w:id="2072" w:name="_Toc528593345"/>
      <w:bookmarkStart w:id="2073" w:name="_Toc528593690"/>
      <w:bookmarkStart w:id="2074" w:name="_Toc528594035"/>
      <w:bookmarkStart w:id="2075" w:name="_Toc528594380"/>
      <w:bookmarkStart w:id="2076" w:name="_Toc528594725"/>
      <w:bookmarkStart w:id="2077" w:name="_Toc528865108"/>
      <w:bookmarkStart w:id="2078" w:name="_Toc528865452"/>
      <w:bookmarkStart w:id="2079" w:name="_Toc528589552"/>
      <w:bookmarkStart w:id="2080" w:name="_Toc528589898"/>
      <w:bookmarkStart w:id="2081" w:name="_Toc528590243"/>
      <w:bookmarkStart w:id="2082" w:name="_Toc528590588"/>
      <w:bookmarkStart w:id="2083" w:name="_Toc528590933"/>
      <w:bookmarkStart w:id="2084" w:name="_Toc528591278"/>
      <w:bookmarkStart w:id="2085" w:name="_Toc528591623"/>
      <w:bookmarkStart w:id="2086" w:name="_Toc528591968"/>
      <w:bookmarkStart w:id="2087" w:name="_Toc528592313"/>
      <w:bookmarkStart w:id="2088" w:name="_Toc528592658"/>
      <w:bookmarkStart w:id="2089" w:name="_Toc528593002"/>
      <w:bookmarkStart w:id="2090" w:name="_Toc528593347"/>
      <w:bookmarkStart w:id="2091" w:name="_Toc528593692"/>
      <w:bookmarkStart w:id="2092" w:name="_Toc528594037"/>
      <w:bookmarkStart w:id="2093" w:name="_Toc528594382"/>
      <w:bookmarkStart w:id="2094" w:name="_Toc528594727"/>
      <w:bookmarkStart w:id="2095" w:name="_Toc528865110"/>
      <w:bookmarkStart w:id="2096" w:name="_Toc528865454"/>
      <w:bookmarkStart w:id="2097" w:name="_Toc528589553"/>
      <w:bookmarkStart w:id="2098" w:name="_Toc528589899"/>
      <w:bookmarkStart w:id="2099" w:name="_Toc528590244"/>
      <w:bookmarkStart w:id="2100" w:name="_Toc528590589"/>
      <w:bookmarkStart w:id="2101" w:name="_Toc528590934"/>
      <w:bookmarkStart w:id="2102" w:name="_Toc528591279"/>
      <w:bookmarkStart w:id="2103" w:name="_Toc528591624"/>
      <w:bookmarkStart w:id="2104" w:name="_Toc528591969"/>
      <w:bookmarkStart w:id="2105" w:name="_Toc528592314"/>
      <w:bookmarkStart w:id="2106" w:name="_Toc528592659"/>
      <w:bookmarkStart w:id="2107" w:name="_Toc528593003"/>
      <w:bookmarkStart w:id="2108" w:name="_Toc528593348"/>
      <w:bookmarkStart w:id="2109" w:name="_Toc528593693"/>
      <w:bookmarkStart w:id="2110" w:name="_Toc528594038"/>
      <w:bookmarkStart w:id="2111" w:name="_Toc528594383"/>
      <w:bookmarkStart w:id="2112" w:name="_Toc528594728"/>
      <w:bookmarkStart w:id="2113" w:name="_Toc528865111"/>
      <w:bookmarkStart w:id="2114" w:name="_Toc528865455"/>
      <w:bookmarkStart w:id="2115" w:name="_Toc528589554"/>
      <w:bookmarkStart w:id="2116" w:name="_Toc528589900"/>
      <w:bookmarkStart w:id="2117" w:name="_Toc528590245"/>
      <w:bookmarkStart w:id="2118" w:name="_Toc528590590"/>
      <w:bookmarkStart w:id="2119" w:name="_Toc528590935"/>
      <w:bookmarkStart w:id="2120" w:name="_Toc528591280"/>
      <w:bookmarkStart w:id="2121" w:name="_Toc528591625"/>
      <w:bookmarkStart w:id="2122" w:name="_Toc528591970"/>
      <w:bookmarkStart w:id="2123" w:name="_Toc528592315"/>
      <w:bookmarkStart w:id="2124" w:name="_Toc528592660"/>
      <w:bookmarkStart w:id="2125" w:name="_Toc528593004"/>
      <w:bookmarkStart w:id="2126" w:name="_Toc528593349"/>
      <w:bookmarkStart w:id="2127" w:name="_Toc528593694"/>
      <w:bookmarkStart w:id="2128" w:name="_Toc528594039"/>
      <w:bookmarkStart w:id="2129" w:name="_Toc528594384"/>
      <w:bookmarkStart w:id="2130" w:name="_Toc528594729"/>
      <w:bookmarkStart w:id="2131" w:name="_Toc528865112"/>
      <w:bookmarkStart w:id="2132" w:name="_Toc528865456"/>
      <w:bookmarkStart w:id="2133" w:name="_Toc528589555"/>
      <w:bookmarkStart w:id="2134" w:name="_Toc528589901"/>
      <w:bookmarkStart w:id="2135" w:name="_Toc528590246"/>
      <w:bookmarkStart w:id="2136" w:name="_Toc528590591"/>
      <w:bookmarkStart w:id="2137" w:name="_Toc528590936"/>
      <w:bookmarkStart w:id="2138" w:name="_Toc528591281"/>
      <w:bookmarkStart w:id="2139" w:name="_Toc528591626"/>
      <w:bookmarkStart w:id="2140" w:name="_Toc528591971"/>
      <w:bookmarkStart w:id="2141" w:name="_Toc528592316"/>
      <w:bookmarkStart w:id="2142" w:name="_Toc528592661"/>
      <w:bookmarkStart w:id="2143" w:name="_Toc528593005"/>
      <w:bookmarkStart w:id="2144" w:name="_Toc528593350"/>
      <w:bookmarkStart w:id="2145" w:name="_Toc528593695"/>
      <w:bookmarkStart w:id="2146" w:name="_Toc528594040"/>
      <w:bookmarkStart w:id="2147" w:name="_Toc528594385"/>
      <w:bookmarkStart w:id="2148" w:name="_Toc528594730"/>
      <w:bookmarkStart w:id="2149" w:name="_Toc528865113"/>
      <w:bookmarkStart w:id="2150" w:name="_Toc528865457"/>
      <w:bookmarkStart w:id="2151" w:name="_Toc528589556"/>
      <w:bookmarkStart w:id="2152" w:name="_Toc528589902"/>
      <w:bookmarkStart w:id="2153" w:name="_Toc528590247"/>
      <w:bookmarkStart w:id="2154" w:name="_Toc528590592"/>
      <w:bookmarkStart w:id="2155" w:name="_Toc528590937"/>
      <w:bookmarkStart w:id="2156" w:name="_Toc528591282"/>
      <w:bookmarkStart w:id="2157" w:name="_Toc528591627"/>
      <w:bookmarkStart w:id="2158" w:name="_Toc528591972"/>
      <w:bookmarkStart w:id="2159" w:name="_Toc528592317"/>
      <w:bookmarkStart w:id="2160" w:name="_Toc528592662"/>
      <w:bookmarkStart w:id="2161" w:name="_Toc528593006"/>
      <w:bookmarkStart w:id="2162" w:name="_Toc528593351"/>
      <w:bookmarkStart w:id="2163" w:name="_Toc528593696"/>
      <w:bookmarkStart w:id="2164" w:name="_Toc528594041"/>
      <w:bookmarkStart w:id="2165" w:name="_Toc528594386"/>
      <w:bookmarkStart w:id="2166" w:name="_Toc528594731"/>
      <w:bookmarkStart w:id="2167" w:name="_Toc528865114"/>
      <w:bookmarkStart w:id="2168" w:name="_Toc528865458"/>
      <w:bookmarkStart w:id="2169" w:name="_Toc528589557"/>
      <w:bookmarkStart w:id="2170" w:name="_Toc528589903"/>
      <w:bookmarkStart w:id="2171" w:name="_Toc528590248"/>
      <w:bookmarkStart w:id="2172" w:name="_Toc528590593"/>
      <w:bookmarkStart w:id="2173" w:name="_Toc528590938"/>
      <w:bookmarkStart w:id="2174" w:name="_Toc528591283"/>
      <w:bookmarkStart w:id="2175" w:name="_Toc528591628"/>
      <w:bookmarkStart w:id="2176" w:name="_Toc528591973"/>
      <w:bookmarkStart w:id="2177" w:name="_Toc528592318"/>
      <w:bookmarkStart w:id="2178" w:name="_Toc528592663"/>
      <w:bookmarkStart w:id="2179" w:name="_Toc528593007"/>
      <w:bookmarkStart w:id="2180" w:name="_Toc528593352"/>
      <w:bookmarkStart w:id="2181" w:name="_Toc528593697"/>
      <w:bookmarkStart w:id="2182" w:name="_Toc528594042"/>
      <w:bookmarkStart w:id="2183" w:name="_Toc528594387"/>
      <w:bookmarkStart w:id="2184" w:name="_Toc528594732"/>
      <w:bookmarkStart w:id="2185" w:name="_Toc528865115"/>
      <w:bookmarkStart w:id="2186" w:name="_Toc528865459"/>
      <w:bookmarkStart w:id="2187" w:name="_Toc528589559"/>
      <w:bookmarkStart w:id="2188" w:name="_Toc528589905"/>
      <w:bookmarkStart w:id="2189" w:name="_Toc528590250"/>
      <w:bookmarkStart w:id="2190" w:name="_Toc528590595"/>
      <w:bookmarkStart w:id="2191" w:name="_Toc528590940"/>
      <w:bookmarkStart w:id="2192" w:name="_Toc528591285"/>
      <w:bookmarkStart w:id="2193" w:name="_Toc528591630"/>
      <w:bookmarkStart w:id="2194" w:name="_Toc528591975"/>
      <w:bookmarkStart w:id="2195" w:name="_Toc528592320"/>
      <w:bookmarkStart w:id="2196" w:name="_Toc528592665"/>
      <w:bookmarkStart w:id="2197" w:name="_Toc528593009"/>
      <w:bookmarkStart w:id="2198" w:name="_Toc528593354"/>
      <w:bookmarkStart w:id="2199" w:name="_Toc528593699"/>
      <w:bookmarkStart w:id="2200" w:name="_Toc528594044"/>
      <w:bookmarkStart w:id="2201" w:name="_Toc528594389"/>
      <w:bookmarkStart w:id="2202" w:name="_Toc528594734"/>
      <w:bookmarkStart w:id="2203" w:name="_Toc528865117"/>
      <w:bookmarkStart w:id="2204" w:name="_Toc528865461"/>
      <w:bookmarkStart w:id="2205" w:name="_Toc528589560"/>
      <w:bookmarkStart w:id="2206" w:name="_Toc528589906"/>
      <w:bookmarkStart w:id="2207" w:name="_Toc528590251"/>
      <w:bookmarkStart w:id="2208" w:name="_Toc528590596"/>
      <w:bookmarkStart w:id="2209" w:name="_Toc528590941"/>
      <w:bookmarkStart w:id="2210" w:name="_Toc528591286"/>
      <w:bookmarkStart w:id="2211" w:name="_Toc528591631"/>
      <w:bookmarkStart w:id="2212" w:name="_Toc528591976"/>
      <w:bookmarkStart w:id="2213" w:name="_Toc528592321"/>
      <w:bookmarkStart w:id="2214" w:name="_Toc528592666"/>
      <w:bookmarkStart w:id="2215" w:name="_Toc528593010"/>
      <w:bookmarkStart w:id="2216" w:name="_Toc528593355"/>
      <w:bookmarkStart w:id="2217" w:name="_Toc528593700"/>
      <w:bookmarkStart w:id="2218" w:name="_Toc528594045"/>
      <w:bookmarkStart w:id="2219" w:name="_Toc528594390"/>
      <w:bookmarkStart w:id="2220" w:name="_Toc528594735"/>
      <w:bookmarkStart w:id="2221" w:name="_Toc528865118"/>
      <w:bookmarkStart w:id="2222" w:name="_Toc528865462"/>
      <w:bookmarkStart w:id="2223" w:name="_Toc528589561"/>
      <w:bookmarkStart w:id="2224" w:name="_Toc528589907"/>
      <w:bookmarkStart w:id="2225" w:name="_Toc528590252"/>
      <w:bookmarkStart w:id="2226" w:name="_Toc528590597"/>
      <w:bookmarkStart w:id="2227" w:name="_Toc528590942"/>
      <w:bookmarkStart w:id="2228" w:name="_Toc528591287"/>
      <w:bookmarkStart w:id="2229" w:name="_Toc528591632"/>
      <w:bookmarkStart w:id="2230" w:name="_Toc528591977"/>
      <w:bookmarkStart w:id="2231" w:name="_Toc528592322"/>
      <w:bookmarkStart w:id="2232" w:name="_Toc528592667"/>
      <w:bookmarkStart w:id="2233" w:name="_Toc528593011"/>
      <w:bookmarkStart w:id="2234" w:name="_Toc528593356"/>
      <w:bookmarkStart w:id="2235" w:name="_Toc528593701"/>
      <w:bookmarkStart w:id="2236" w:name="_Toc528594046"/>
      <w:bookmarkStart w:id="2237" w:name="_Toc528594391"/>
      <w:bookmarkStart w:id="2238" w:name="_Toc528594736"/>
      <w:bookmarkStart w:id="2239" w:name="_Toc528865119"/>
      <w:bookmarkStart w:id="2240" w:name="_Toc528865463"/>
      <w:bookmarkStart w:id="2241" w:name="_Toc528589562"/>
      <w:bookmarkStart w:id="2242" w:name="_Toc528589908"/>
      <w:bookmarkStart w:id="2243" w:name="_Toc528590253"/>
      <w:bookmarkStart w:id="2244" w:name="_Toc528590598"/>
      <w:bookmarkStart w:id="2245" w:name="_Toc528590943"/>
      <w:bookmarkStart w:id="2246" w:name="_Toc528591288"/>
      <w:bookmarkStart w:id="2247" w:name="_Toc528591633"/>
      <w:bookmarkStart w:id="2248" w:name="_Toc528591978"/>
      <w:bookmarkStart w:id="2249" w:name="_Toc528592323"/>
      <w:bookmarkStart w:id="2250" w:name="_Toc528592668"/>
      <w:bookmarkStart w:id="2251" w:name="_Toc528593012"/>
      <w:bookmarkStart w:id="2252" w:name="_Toc528593357"/>
      <w:bookmarkStart w:id="2253" w:name="_Toc528593702"/>
      <w:bookmarkStart w:id="2254" w:name="_Toc528594047"/>
      <w:bookmarkStart w:id="2255" w:name="_Toc528594392"/>
      <w:bookmarkStart w:id="2256" w:name="_Toc528594737"/>
      <w:bookmarkStart w:id="2257" w:name="_Toc528865120"/>
      <w:bookmarkStart w:id="2258" w:name="_Toc528865464"/>
      <w:bookmarkStart w:id="2259" w:name="_Toc55566572"/>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r w:rsidR="00A93308" w:rsidRPr="00A93308">
        <w:lastRenderedPageBreak/>
        <w:t>F</w:t>
      </w:r>
      <w:r w:rsidR="0053176D" w:rsidRPr="00AD656E">
        <w:t>ile</w:t>
      </w:r>
      <w:r w:rsidR="00A93308" w:rsidRPr="00A93308">
        <w:t xml:space="preserve"> structure for </w:t>
      </w:r>
      <w:r w:rsidR="0053176D" w:rsidRPr="00AD656E">
        <w:t>CP</w:t>
      </w:r>
      <w:r w:rsidR="00A93308" w:rsidRPr="00A93308">
        <w:t xml:space="preserve"> code</w:t>
      </w:r>
      <w:r w:rsidR="00A93308" w:rsidRPr="00AD656E">
        <w:t xml:space="preserve"> modifciation</w:t>
      </w:r>
      <w:bookmarkEnd w:id="2259"/>
    </w:p>
    <w:p w14:paraId="7DA6AD6C" w14:textId="77777777" w:rsidR="006819B9" w:rsidRPr="001773ED" w:rsidRDefault="006819B9" w:rsidP="006819B9">
      <w:pPr>
        <w:numPr>
          <w:ilvl w:val="12"/>
          <w:numId w:val="0"/>
        </w:numPr>
        <w:tabs>
          <w:tab w:val="left" w:pos="360"/>
        </w:tabs>
        <w:adjustRightInd w:val="0"/>
        <w:snapToGrid w:val="0"/>
        <w:jc w:val="both"/>
        <w:rPr>
          <w:color w:val="0000FF"/>
          <w:lang w:val="en-IN"/>
        </w:rPr>
      </w:pPr>
    </w:p>
    <w:p w14:paraId="7E580643" w14:textId="77777777" w:rsidR="006819B9" w:rsidRPr="00311226" w:rsidRDefault="006819B9" w:rsidP="006819B9">
      <w:pPr>
        <w:overflowPunct w:val="0"/>
        <w:adjustRightInd w:val="0"/>
        <w:ind w:right="-270"/>
        <w:jc w:val="both"/>
        <w:rPr>
          <w:lang w:val="en-IN"/>
        </w:rPr>
      </w:pPr>
      <w:r w:rsidRPr="00311226">
        <w:rPr>
          <w:b/>
          <w:lang w:val="en-IN"/>
        </w:rPr>
        <w:t>File naming convention</w:t>
      </w:r>
      <w:r w:rsidRPr="00311226">
        <w:rPr>
          <w:lang w:val="en-IN"/>
        </w:rPr>
        <w:t>:</w:t>
      </w:r>
    </w:p>
    <w:p w14:paraId="11F52643" w14:textId="77777777" w:rsidR="006819B9" w:rsidRPr="00311226" w:rsidRDefault="006819B9" w:rsidP="006819B9">
      <w:pPr>
        <w:overflowPunct w:val="0"/>
        <w:adjustRightInd w:val="0"/>
        <w:ind w:right="-270"/>
        <w:jc w:val="both"/>
        <w:rPr>
          <w:lang w:val="en-IN"/>
        </w:rPr>
      </w:pPr>
    </w:p>
    <w:p w14:paraId="04C99DCD" w14:textId="77777777" w:rsidR="006819B9" w:rsidRPr="00311226" w:rsidRDefault="006819B9" w:rsidP="006819B9">
      <w:pPr>
        <w:overflowPunct w:val="0"/>
        <w:adjustRightInd w:val="0"/>
        <w:ind w:right="-270"/>
        <w:jc w:val="both"/>
        <w:rPr>
          <w:lang w:val="en-IN"/>
        </w:rPr>
      </w:pPr>
      <w:proofErr w:type="spellStart"/>
      <w:r w:rsidRPr="00311226">
        <w:rPr>
          <w:lang w:val="en-IN"/>
        </w:rPr>
        <w:t>XXXXX_YYYYMMDD.Tnn</w:t>
      </w:r>
      <w:proofErr w:type="spellEnd"/>
      <w:r w:rsidRPr="00311226">
        <w:rPr>
          <w:lang w:val="en-IN"/>
        </w:rPr>
        <w:t xml:space="preserve"> </w:t>
      </w:r>
    </w:p>
    <w:p w14:paraId="45B7838F" w14:textId="77777777" w:rsidR="006819B9" w:rsidRPr="00311226" w:rsidRDefault="006819B9" w:rsidP="006819B9">
      <w:pPr>
        <w:overflowPunct w:val="0"/>
        <w:adjustRightInd w:val="0"/>
        <w:ind w:left="1080" w:right="-270"/>
        <w:jc w:val="both"/>
        <w:rPr>
          <w:lang w:val="en-IN"/>
        </w:rPr>
      </w:pPr>
    </w:p>
    <w:p w14:paraId="2C3EE6BB" w14:textId="77777777" w:rsidR="006819B9" w:rsidRPr="00311226" w:rsidRDefault="006819B9" w:rsidP="006819B9">
      <w:pPr>
        <w:autoSpaceDN/>
        <w:jc w:val="both"/>
        <w:rPr>
          <w:rFonts w:eastAsia="Calibri"/>
        </w:rPr>
      </w:pPr>
      <w:r w:rsidRPr="00311226">
        <w:rPr>
          <w:rFonts w:eastAsia="Calibri"/>
        </w:rPr>
        <w:t>Where</w:t>
      </w:r>
    </w:p>
    <w:p w14:paraId="04266F5A" w14:textId="77777777" w:rsidR="006819B9" w:rsidRPr="00311226" w:rsidRDefault="006819B9" w:rsidP="006819B9">
      <w:pPr>
        <w:autoSpaceDN/>
        <w:jc w:val="both"/>
        <w:rPr>
          <w:rFonts w:eastAsia="Calibri"/>
        </w:rPr>
      </w:pPr>
      <w:r w:rsidRPr="00311226">
        <w:rPr>
          <w:rFonts w:eastAsia="Calibri"/>
        </w:rPr>
        <w:t>XXXXX - Member code</w:t>
      </w:r>
    </w:p>
    <w:p w14:paraId="518A73E3" w14:textId="77777777" w:rsidR="006819B9" w:rsidRPr="00311226" w:rsidRDefault="006819B9" w:rsidP="006819B9">
      <w:pPr>
        <w:autoSpaceDN/>
        <w:jc w:val="both"/>
        <w:rPr>
          <w:rFonts w:eastAsia="Calibri"/>
        </w:rPr>
      </w:pPr>
      <w:r w:rsidRPr="00311226">
        <w:rPr>
          <w:rFonts w:eastAsia="Calibri"/>
        </w:rPr>
        <w:t>YYYYMMDD - date in YYYYMMDD format (trade date)</w:t>
      </w:r>
    </w:p>
    <w:p w14:paraId="478C9B0A" w14:textId="77777777" w:rsidR="006819B9" w:rsidRPr="00311226" w:rsidRDefault="006819B9" w:rsidP="006819B9">
      <w:pPr>
        <w:autoSpaceDN/>
        <w:jc w:val="both"/>
        <w:rPr>
          <w:rFonts w:eastAsia="Calibri"/>
        </w:rPr>
      </w:pPr>
      <w:r w:rsidRPr="00311226">
        <w:rPr>
          <w:rFonts w:eastAsia="Calibri"/>
        </w:rPr>
        <w:t xml:space="preserve">T - </w:t>
      </w:r>
      <w:proofErr w:type="gramStart"/>
      <w:r w:rsidRPr="00311226">
        <w:rPr>
          <w:rFonts w:eastAsia="Calibri"/>
        </w:rPr>
        <w:t>file</w:t>
      </w:r>
      <w:proofErr w:type="gramEnd"/>
      <w:r w:rsidRPr="00311226">
        <w:rPr>
          <w:rFonts w:eastAsia="Calibri"/>
        </w:rPr>
        <w:t xml:space="preserve"> indicator </w:t>
      </w:r>
    </w:p>
    <w:p w14:paraId="7824A4B9" w14:textId="77777777" w:rsidR="006819B9" w:rsidRPr="00311226" w:rsidRDefault="006819B9" w:rsidP="006819B9">
      <w:pPr>
        <w:autoSpaceDN/>
        <w:jc w:val="both"/>
        <w:rPr>
          <w:rFonts w:eastAsia="Calibri"/>
        </w:rPr>
      </w:pPr>
      <w:proofErr w:type="spellStart"/>
      <w:proofErr w:type="gramStart"/>
      <w:r w:rsidRPr="00311226">
        <w:rPr>
          <w:rFonts w:eastAsia="Calibri"/>
        </w:rPr>
        <w:t>nn</w:t>
      </w:r>
      <w:proofErr w:type="spellEnd"/>
      <w:proofErr w:type="gramEnd"/>
      <w:r w:rsidRPr="00311226">
        <w:rPr>
          <w:rFonts w:eastAsia="Calibri"/>
        </w:rPr>
        <w:t xml:space="preserve"> - batch number of file</w:t>
      </w:r>
    </w:p>
    <w:p w14:paraId="30D04219" w14:textId="77777777" w:rsidR="006819B9" w:rsidRPr="00311226" w:rsidRDefault="006819B9" w:rsidP="006819B9">
      <w:pPr>
        <w:jc w:val="both"/>
        <w:rPr>
          <w:b/>
        </w:rPr>
      </w:pPr>
    </w:p>
    <w:p w14:paraId="40847A58" w14:textId="77777777" w:rsidR="006819B9" w:rsidRPr="00311226" w:rsidRDefault="006819B9" w:rsidP="006819B9">
      <w:pPr>
        <w:jc w:val="both"/>
      </w:pPr>
      <w:r w:rsidRPr="00311226">
        <w:t>The file format should be comma separated variables (</w:t>
      </w:r>
      <w:proofErr w:type="spellStart"/>
      <w:r w:rsidRPr="00311226">
        <w:t>csv</w:t>
      </w:r>
      <w:proofErr w:type="spellEnd"/>
      <w:r w:rsidRPr="00311226">
        <w:t>).  The file shall be loaded in NCMS through the menu ‘View&gt; File Upload’ by selecting the file type as ‘CP Code Modifications’.</w:t>
      </w:r>
    </w:p>
    <w:p w14:paraId="355663D3" w14:textId="77777777" w:rsidR="006819B9" w:rsidRPr="00311226" w:rsidRDefault="006819B9" w:rsidP="006819B9">
      <w:pPr>
        <w:widowControl w:val="0"/>
        <w:tabs>
          <w:tab w:val="right" w:leader="dot" w:pos="8208"/>
        </w:tabs>
        <w:spacing w:after="60"/>
        <w:ind w:right="-270"/>
        <w:jc w:val="both"/>
        <w:rPr>
          <w:b/>
          <w:kern w:val="28"/>
          <w:lang w:val="en-IN"/>
        </w:rPr>
      </w:pPr>
    </w:p>
    <w:p w14:paraId="4E407808" w14:textId="77777777" w:rsidR="006819B9" w:rsidRPr="00311226" w:rsidRDefault="006819B9" w:rsidP="006819B9">
      <w:pPr>
        <w:overflowPunct w:val="0"/>
        <w:adjustRightInd w:val="0"/>
        <w:ind w:right="-270"/>
        <w:jc w:val="both"/>
        <w:rPr>
          <w:b/>
          <w:lang w:val="en-IN"/>
        </w:rPr>
      </w:pPr>
      <w:r w:rsidRPr="00311226">
        <w:rPr>
          <w:b/>
          <w:lang w:val="en-IN"/>
        </w:rPr>
        <w:t>Control Record Format:</w:t>
      </w:r>
    </w:p>
    <w:tbl>
      <w:tblPr>
        <w:tblW w:w="9304"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9"/>
        <w:gridCol w:w="2446"/>
        <w:gridCol w:w="1245"/>
        <w:gridCol w:w="950"/>
        <w:gridCol w:w="3004"/>
      </w:tblGrid>
      <w:tr w:rsidR="006819B9" w:rsidRPr="00311226" w14:paraId="4E6ABD07" w14:textId="77777777" w:rsidTr="006819B9">
        <w:trPr>
          <w:trHeight w:val="345"/>
          <w:tblHeader/>
        </w:trPr>
        <w:tc>
          <w:tcPr>
            <w:tcW w:w="0" w:type="auto"/>
            <w:tcBorders>
              <w:top w:val="single" w:sz="6" w:space="0" w:color="auto"/>
              <w:left w:val="single" w:sz="6" w:space="0" w:color="auto"/>
              <w:bottom w:val="single" w:sz="6" w:space="0" w:color="auto"/>
              <w:right w:val="single" w:sz="6" w:space="0" w:color="auto"/>
            </w:tcBorders>
          </w:tcPr>
          <w:p w14:paraId="1A49B7B4" w14:textId="77777777" w:rsidR="006819B9" w:rsidRPr="00311226" w:rsidRDefault="006819B9" w:rsidP="00EF08AF">
            <w:pPr>
              <w:adjustRightInd w:val="0"/>
              <w:jc w:val="both"/>
              <w:rPr>
                <w:lang w:val="en-IN"/>
              </w:rPr>
            </w:pPr>
            <w:r w:rsidRPr="00311226">
              <w:rPr>
                <w:b/>
                <w:lang w:val="en-IN"/>
              </w:rPr>
              <w:t>Field</w:t>
            </w:r>
          </w:p>
        </w:tc>
        <w:tc>
          <w:tcPr>
            <w:tcW w:w="2446" w:type="dxa"/>
            <w:tcBorders>
              <w:top w:val="single" w:sz="6" w:space="0" w:color="auto"/>
              <w:left w:val="single" w:sz="6" w:space="0" w:color="auto"/>
              <w:bottom w:val="single" w:sz="6" w:space="0" w:color="auto"/>
              <w:right w:val="single" w:sz="6" w:space="0" w:color="auto"/>
            </w:tcBorders>
          </w:tcPr>
          <w:p w14:paraId="19194458" w14:textId="77777777" w:rsidR="006819B9" w:rsidRPr="00311226" w:rsidRDefault="006819B9" w:rsidP="00EF08AF">
            <w:pPr>
              <w:adjustRightInd w:val="0"/>
              <w:jc w:val="both"/>
              <w:rPr>
                <w:lang w:val="en-IN"/>
              </w:rPr>
            </w:pPr>
            <w:r w:rsidRPr="00311226">
              <w:rPr>
                <w:b/>
                <w:lang w:val="en-IN"/>
              </w:rPr>
              <w:t>Description</w:t>
            </w:r>
          </w:p>
        </w:tc>
        <w:tc>
          <w:tcPr>
            <w:tcW w:w="1245" w:type="dxa"/>
            <w:tcBorders>
              <w:top w:val="single" w:sz="6" w:space="0" w:color="auto"/>
              <w:left w:val="single" w:sz="6" w:space="0" w:color="auto"/>
              <w:bottom w:val="single" w:sz="6" w:space="0" w:color="auto"/>
              <w:right w:val="single" w:sz="6" w:space="0" w:color="auto"/>
            </w:tcBorders>
          </w:tcPr>
          <w:p w14:paraId="795F902C" w14:textId="77777777" w:rsidR="006819B9" w:rsidRPr="00311226" w:rsidRDefault="006819B9" w:rsidP="00EF08AF">
            <w:pPr>
              <w:adjustRightInd w:val="0"/>
              <w:jc w:val="both"/>
              <w:rPr>
                <w:lang w:val="en-IN"/>
              </w:rPr>
            </w:pPr>
            <w:r w:rsidRPr="00311226">
              <w:rPr>
                <w:b/>
                <w:lang w:val="en-IN"/>
              </w:rPr>
              <w:t>Data Type</w:t>
            </w:r>
          </w:p>
        </w:tc>
        <w:tc>
          <w:tcPr>
            <w:tcW w:w="950" w:type="dxa"/>
            <w:tcBorders>
              <w:top w:val="single" w:sz="6" w:space="0" w:color="auto"/>
              <w:left w:val="single" w:sz="6" w:space="0" w:color="auto"/>
              <w:bottom w:val="single" w:sz="6" w:space="0" w:color="auto"/>
              <w:right w:val="single" w:sz="6" w:space="0" w:color="auto"/>
            </w:tcBorders>
          </w:tcPr>
          <w:p w14:paraId="622AEEA1" w14:textId="77777777" w:rsidR="006819B9" w:rsidRPr="00311226" w:rsidRDefault="006819B9" w:rsidP="00EF08AF">
            <w:pPr>
              <w:adjustRightInd w:val="0"/>
              <w:jc w:val="both"/>
              <w:rPr>
                <w:lang w:val="en-IN"/>
              </w:rPr>
            </w:pPr>
            <w:r w:rsidRPr="00311226">
              <w:rPr>
                <w:b/>
                <w:lang w:val="en-IN"/>
              </w:rPr>
              <w:t>Length</w:t>
            </w:r>
          </w:p>
        </w:tc>
        <w:tc>
          <w:tcPr>
            <w:tcW w:w="3004" w:type="dxa"/>
            <w:tcBorders>
              <w:top w:val="single" w:sz="6" w:space="0" w:color="auto"/>
              <w:left w:val="single" w:sz="6" w:space="0" w:color="auto"/>
              <w:bottom w:val="single" w:sz="6" w:space="0" w:color="auto"/>
              <w:right w:val="single" w:sz="6" w:space="0" w:color="auto"/>
            </w:tcBorders>
          </w:tcPr>
          <w:p w14:paraId="24118010" w14:textId="77777777" w:rsidR="006819B9" w:rsidRPr="00311226" w:rsidRDefault="006819B9" w:rsidP="00EF08AF">
            <w:pPr>
              <w:adjustRightInd w:val="0"/>
              <w:jc w:val="both"/>
              <w:rPr>
                <w:lang w:val="en-IN"/>
              </w:rPr>
            </w:pPr>
            <w:r w:rsidRPr="00311226">
              <w:rPr>
                <w:b/>
                <w:lang w:val="en-IN"/>
              </w:rPr>
              <w:t>Remarks</w:t>
            </w:r>
          </w:p>
        </w:tc>
      </w:tr>
      <w:tr w:rsidR="006819B9" w:rsidRPr="00311226" w14:paraId="687CCA8D"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FE29FDD" w14:textId="77777777" w:rsidR="006819B9" w:rsidRPr="00311226" w:rsidRDefault="006819B9" w:rsidP="00EF08AF">
            <w:pPr>
              <w:numPr>
                <w:ilvl w:val="12"/>
                <w:numId w:val="0"/>
              </w:numPr>
              <w:adjustRightInd w:val="0"/>
              <w:rPr>
                <w:lang w:val="en-IN"/>
              </w:rPr>
            </w:pPr>
            <w:r w:rsidRPr="00311226">
              <w:rPr>
                <w:lang w:val="en-IN"/>
              </w:rPr>
              <w:t>Record Type</w:t>
            </w:r>
          </w:p>
        </w:tc>
        <w:tc>
          <w:tcPr>
            <w:tcW w:w="2446" w:type="dxa"/>
            <w:tcBorders>
              <w:top w:val="single" w:sz="6" w:space="0" w:color="auto"/>
              <w:left w:val="single" w:sz="6" w:space="0" w:color="auto"/>
              <w:bottom w:val="single" w:sz="6" w:space="0" w:color="auto"/>
              <w:right w:val="single" w:sz="6" w:space="0" w:color="auto"/>
            </w:tcBorders>
            <w:vAlign w:val="bottom"/>
          </w:tcPr>
          <w:p w14:paraId="641BD7D2" w14:textId="77777777" w:rsidR="006819B9" w:rsidRPr="00311226" w:rsidRDefault="006819B9" w:rsidP="00EF08AF">
            <w:pPr>
              <w:numPr>
                <w:ilvl w:val="12"/>
                <w:numId w:val="0"/>
              </w:numPr>
              <w:adjustRightInd w:val="0"/>
              <w:rPr>
                <w:lang w:val="en-IN"/>
              </w:rPr>
            </w:pPr>
            <w:r w:rsidRPr="00311226">
              <w:rPr>
                <w:lang w:val="en-IN"/>
              </w:rPr>
              <w:t xml:space="preserve">Header record </w:t>
            </w:r>
          </w:p>
        </w:tc>
        <w:tc>
          <w:tcPr>
            <w:tcW w:w="1245" w:type="dxa"/>
            <w:tcBorders>
              <w:top w:val="single" w:sz="6" w:space="0" w:color="auto"/>
              <w:left w:val="single" w:sz="6" w:space="0" w:color="auto"/>
              <w:bottom w:val="single" w:sz="6" w:space="0" w:color="auto"/>
              <w:right w:val="single" w:sz="6" w:space="0" w:color="auto"/>
            </w:tcBorders>
            <w:vAlign w:val="bottom"/>
          </w:tcPr>
          <w:p w14:paraId="1B337AEB"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20FF44DE" w14:textId="77777777" w:rsidR="006819B9" w:rsidRPr="00311226" w:rsidRDefault="006819B9" w:rsidP="00EF08AF">
            <w:pPr>
              <w:numPr>
                <w:ilvl w:val="12"/>
                <w:numId w:val="0"/>
              </w:numPr>
              <w:adjustRightInd w:val="0"/>
              <w:rPr>
                <w:lang w:val="en-IN"/>
              </w:rPr>
            </w:pPr>
            <w:r w:rsidRPr="00311226">
              <w:rPr>
                <w:lang w:val="en-IN"/>
              </w:rPr>
              <w:t>2</w:t>
            </w:r>
          </w:p>
        </w:tc>
        <w:tc>
          <w:tcPr>
            <w:tcW w:w="3004" w:type="dxa"/>
            <w:tcBorders>
              <w:top w:val="single" w:sz="6" w:space="0" w:color="auto"/>
              <w:left w:val="single" w:sz="6" w:space="0" w:color="auto"/>
              <w:bottom w:val="single" w:sz="6" w:space="0" w:color="auto"/>
              <w:right w:val="single" w:sz="6" w:space="0" w:color="auto"/>
            </w:tcBorders>
            <w:vAlign w:val="bottom"/>
          </w:tcPr>
          <w:p w14:paraId="7C01B4AA" w14:textId="77777777" w:rsidR="006819B9" w:rsidRPr="00311226" w:rsidRDefault="006819B9" w:rsidP="00EF08AF">
            <w:pPr>
              <w:numPr>
                <w:ilvl w:val="12"/>
                <w:numId w:val="0"/>
              </w:numPr>
              <w:adjustRightInd w:val="0"/>
              <w:rPr>
                <w:lang w:val="en-IN"/>
              </w:rPr>
            </w:pPr>
            <w:r w:rsidRPr="00311226">
              <w:rPr>
                <w:lang w:val="en-IN"/>
              </w:rPr>
              <w:t>Value = 01</w:t>
            </w:r>
          </w:p>
        </w:tc>
      </w:tr>
      <w:tr w:rsidR="006819B9" w:rsidRPr="00311226" w14:paraId="272C2D44"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1673798A" w14:textId="77777777" w:rsidR="006819B9" w:rsidRPr="00311226" w:rsidRDefault="006819B9" w:rsidP="00EF08AF">
            <w:pPr>
              <w:numPr>
                <w:ilvl w:val="12"/>
                <w:numId w:val="0"/>
              </w:numPr>
              <w:adjustRightInd w:val="0"/>
              <w:rPr>
                <w:lang w:val="en-IN"/>
              </w:rPr>
            </w:pPr>
            <w:r w:rsidRPr="00311226">
              <w:rPr>
                <w:lang w:val="en-IN"/>
              </w:rPr>
              <w:t>Member Type</w:t>
            </w:r>
          </w:p>
        </w:tc>
        <w:tc>
          <w:tcPr>
            <w:tcW w:w="2446" w:type="dxa"/>
            <w:tcBorders>
              <w:top w:val="single" w:sz="6" w:space="0" w:color="auto"/>
              <w:left w:val="single" w:sz="6" w:space="0" w:color="auto"/>
              <w:bottom w:val="single" w:sz="6" w:space="0" w:color="auto"/>
              <w:right w:val="single" w:sz="6" w:space="0" w:color="auto"/>
            </w:tcBorders>
            <w:vAlign w:val="bottom"/>
          </w:tcPr>
          <w:p w14:paraId="670A4F57" w14:textId="77777777" w:rsidR="006819B9" w:rsidRPr="00311226" w:rsidRDefault="006819B9" w:rsidP="00EF08AF">
            <w:pPr>
              <w:numPr>
                <w:ilvl w:val="12"/>
                <w:numId w:val="0"/>
              </w:numPr>
              <w:adjustRightInd w:val="0"/>
              <w:rPr>
                <w:lang w:val="en-IN"/>
              </w:rPr>
            </w:pPr>
            <w:r w:rsidRPr="00311226">
              <w:rPr>
                <w:lang w:val="en-IN"/>
              </w:rPr>
              <w:t xml:space="preserve">Member Type </w:t>
            </w:r>
          </w:p>
        </w:tc>
        <w:tc>
          <w:tcPr>
            <w:tcW w:w="1245" w:type="dxa"/>
            <w:tcBorders>
              <w:top w:val="single" w:sz="6" w:space="0" w:color="auto"/>
              <w:left w:val="single" w:sz="6" w:space="0" w:color="auto"/>
              <w:bottom w:val="single" w:sz="6" w:space="0" w:color="auto"/>
              <w:right w:val="single" w:sz="6" w:space="0" w:color="auto"/>
            </w:tcBorders>
            <w:vAlign w:val="bottom"/>
          </w:tcPr>
          <w:p w14:paraId="11929CE4"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409999F7" w14:textId="77777777" w:rsidR="006819B9" w:rsidRPr="00311226" w:rsidRDefault="006819B9" w:rsidP="00EF08AF">
            <w:pPr>
              <w:numPr>
                <w:ilvl w:val="12"/>
                <w:numId w:val="0"/>
              </w:numPr>
              <w:adjustRightInd w:val="0"/>
              <w:rPr>
                <w:lang w:val="en-IN"/>
              </w:rPr>
            </w:pPr>
            <w:r w:rsidRPr="00311226">
              <w:rPr>
                <w:lang w:val="en-IN"/>
              </w:rPr>
              <w:t>1</w:t>
            </w:r>
          </w:p>
        </w:tc>
        <w:tc>
          <w:tcPr>
            <w:tcW w:w="3004" w:type="dxa"/>
            <w:tcBorders>
              <w:top w:val="single" w:sz="6" w:space="0" w:color="auto"/>
              <w:left w:val="single" w:sz="6" w:space="0" w:color="auto"/>
              <w:bottom w:val="single" w:sz="6" w:space="0" w:color="auto"/>
              <w:right w:val="single" w:sz="6" w:space="0" w:color="auto"/>
            </w:tcBorders>
            <w:vAlign w:val="bottom"/>
          </w:tcPr>
          <w:p w14:paraId="5FB468FA" w14:textId="77777777" w:rsidR="006819B9" w:rsidRPr="00311226" w:rsidRDefault="006819B9" w:rsidP="00EF08AF">
            <w:pPr>
              <w:numPr>
                <w:ilvl w:val="12"/>
                <w:numId w:val="0"/>
              </w:numPr>
              <w:adjustRightInd w:val="0"/>
              <w:rPr>
                <w:lang w:val="en-IN"/>
              </w:rPr>
            </w:pPr>
            <w:r w:rsidRPr="00311226">
              <w:rPr>
                <w:lang w:val="en-IN"/>
              </w:rPr>
              <w:t>Value = M</w:t>
            </w:r>
          </w:p>
        </w:tc>
      </w:tr>
      <w:tr w:rsidR="006819B9" w:rsidRPr="00311226" w14:paraId="06422B3B"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4D15980" w14:textId="77777777" w:rsidR="006819B9" w:rsidRPr="00311226" w:rsidRDefault="006819B9" w:rsidP="00EF08AF">
            <w:pPr>
              <w:numPr>
                <w:ilvl w:val="12"/>
                <w:numId w:val="0"/>
              </w:numPr>
              <w:adjustRightInd w:val="0"/>
              <w:rPr>
                <w:lang w:val="en-IN"/>
              </w:rPr>
            </w:pPr>
            <w:r w:rsidRPr="00311226">
              <w:rPr>
                <w:lang w:val="en-IN"/>
              </w:rPr>
              <w:t>Member Code</w:t>
            </w:r>
          </w:p>
        </w:tc>
        <w:tc>
          <w:tcPr>
            <w:tcW w:w="2446" w:type="dxa"/>
            <w:tcBorders>
              <w:top w:val="single" w:sz="6" w:space="0" w:color="auto"/>
              <w:left w:val="single" w:sz="6" w:space="0" w:color="auto"/>
              <w:bottom w:val="single" w:sz="6" w:space="0" w:color="auto"/>
              <w:right w:val="single" w:sz="6" w:space="0" w:color="auto"/>
            </w:tcBorders>
            <w:vAlign w:val="bottom"/>
          </w:tcPr>
          <w:p w14:paraId="4E636E7F" w14:textId="77777777" w:rsidR="006819B9" w:rsidRPr="00311226" w:rsidRDefault="006819B9" w:rsidP="00EF08AF">
            <w:pPr>
              <w:numPr>
                <w:ilvl w:val="12"/>
                <w:numId w:val="0"/>
              </w:numPr>
              <w:adjustRightInd w:val="0"/>
              <w:rPr>
                <w:lang w:val="en-IN"/>
              </w:rPr>
            </w:pPr>
            <w:r w:rsidRPr="00311226">
              <w:rPr>
                <w:lang w:val="en-IN"/>
              </w:rPr>
              <w:t xml:space="preserve">Member code </w:t>
            </w:r>
          </w:p>
        </w:tc>
        <w:tc>
          <w:tcPr>
            <w:tcW w:w="1245" w:type="dxa"/>
            <w:tcBorders>
              <w:top w:val="single" w:sz="6" w:space="0" w:color="auto"/>
              <w:left w:val="single" w:sz="6" w:space="0" w:color="auto"/>
              <w:bottom w:val="single" w:sz="6" w:space="0" w:color="auto"/>
              <w:right w:val="single" w:sz="6" w:space="0" w:color="auto"/>
            </w:tcBorders>
            <w:vAlign w:val="bottom"/>
          </w:tcPr>
          <w:p w14:paraId="5792E6A9"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39A7CA25" w14:textId="77777777" w:rsidR="006819B9" w:rsidRPr="00311226" w:rsidRDefault="006819B9" w:rsidP="00EF08AF">
            <w:pPr>
              <w:numPr>
                <w:ilvl w:val="12"/>
                <w:numId w:val="0"/>
              </w:numPr>
              <w:adjustRightInd w:val="0"/>
              <w:rPr>
                <w:lang w:val="en-IN"/>
              </w:rPr>
            </w:pPr>
            <w:r w:rsidRPr="00311226">
              <w:rPr>
                <w:lang w:val="en-IN"/>
              </w:rPr>
              <w:t>5</w:t>
            </w:r>
          </w:p>
        </w:tc>
        <w:tc>
          <w:tcPr>
            <w:tcW w:w="3004" w:type="dxa"/>
            <w:tcBorders>
              <w:top w:val="single" w:sz="6" w:space="0" w:color="auto"/>
              <w:left w:val="single" w:sz="6" w:space="0" w:color="auto"/>
              <w:bottom w:val="single" w:sz="6" w:space="0" w:color="auto"/>
              <w:right w:val="single" w:sz="6" w:space="0" w:color="auto"/>
            </w:tcBorders>
            <w:vAlign w:val="bottom"/>
          </w:tcPr>
          <w:p w14:paraId="7502C4BB" w14:textId="77777777" w:rsidR="006819B9" w:rsidRPr="00311226" w:rsidRDefault="006819B9" w:rsidP="00EF08AF">
            <w:pPr>
              <w:numPr>
                <w:ilvl w:val="12"/>
                <w:numId w:val="0"/>
              </w:numPr>
              <w:adjustRightInd w:val="0"/>
              <w:rPr>
                <w:lang w:val="en-IN"/>
              </w:rPr>
            </w:pPr>
          </w:p>
        </w:tc>
      </w:tr>
      <w:tr w:rsidR="006819B9" w:rsidRPr="00311226" w14:paraId="70DB30D1" w14:textId="77777777" w:rsidTr="006819B9">
        <w:trPr>
          <w:trHeight w:val="354"/>
        </w:trPr>
        <w:tc>
          <w:tcPr>
            <w:tcW w:w="0" w:type="auto"/>
            <w:tcBorders>
              <w:top w:val="single" w:sz="6" w:space="0" w:color="auto"/>
              <w:left w:val="single" w:sz="6" w:space="0" w:color="auto"/>
              <w:bottom w:val="single" w:sz="6" w:space="0" w:color="auto"/>
              <w:right w:val="single" w:sz="6" w:space="0" w:color="auto"/>
            </w:tcBorders>
            <w:vAlign w:val="bottom"/>
          </w:tcPr>
          <w:p w14:paraId="33811C20" w14:textId="77777777" w:rsidR="006819B9" w:rsidRPr="00311226" w:rsidRDefault="006819B9" w:rsidP="00EF08AF">
            <w:pPr>
              <w:numPr>
                <w:ilvl w:val="12"/>
                <w:numId w:val="0"/>
              </w:numPr>
              <w:adjustRightInd w:val="0"/>
              <w:rPr>
                <w:lang w:val="en-IN"/>
              </w:rPr>
            </w:pPr>
            <w:r w:rsidRPr="00311226">
              <w:rPr>
                <w:lang w:val="en-IN"/>
              </w:rPr>
              <w:t xml:space="preserve">Batch Date </w:t>
            </w:r>
          </w:p>
        </w:tc>
        <w:tc>
          <w:tcPr>
            <w:tcW w:w="2446" w:type="dxa"/>
            <w:tcBorders>
              <w:top w:val="single" w:sz="6" w:space="0" w:color="auto"/>
              <w:left w:val="single" w:sz="6" w:space="0" w:color="auto"/>
              <w:bottom w:val="single" w:sz="6" w:space="0" w:color="auto"/>
              <w:right w:val="single" w:sz="6" w:space="0" w:color="auto"/>
            </w:tcBorders>
            <w:vAlign w:val="bottom"/>
          </w:tcPr>
          <w:p w14:paraId="7B20B91C" w14:textId="77777777" w:rsidR="006819B9" w:rsidRPr="00311226" w:rsidRDefault="006819B9" w:rsidP="00EF08AF">
            <w:pPr>
              <w:numPr>
                <w:ilvl w:val="12"/>
                <w:numId w:val="0"/>
              </w:numPr>
              <w:adjustRightInd w:val="0"/>
              <w:rPr>
                <w:lang w:val="en-IN"/>
              </w:rPr>
            </w:pPr>
            <w:r w:rsidRPr="00311226">
              <w:rPr>
                <w:lang w:val="en-IN"/>
              </w:rPr>
              <w:t>Format : DDMMYYYY</w:t>
            </w:r>
          </w:p>
        </w:tc>
        <w:tc>
          <w:tcPr>
            <w:tcW w:w="1245" w:type="dxa"/>
            <w:tcBorders>
              <w:top w:val="single" w:sz="6" w:space="0" w:color="auto"/>
              <w:left w:val="single" w:sz="6" w:space="0" w:color="auto"/>
              <w:bottom w:val="single" w:sz="6" w:space="0" w:color="auto"/>
              <w:right w:val="single" w:sz="6" w:space="0" w:color="auto"/>
            </w:tcBorders>
            <w:vAlign w:val="bottom"/>
          </w:tcPr>
          <w:p w14:paraId="316A5DEF"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58A26FEA" w14:textId="77777777" w:rsidR="006819B9" w:rsidRPr="00311226" w:rsidRDefault="006819B9" w:rsidP="00EF08AF">
            <w:pPr>
              <w:numPr>
                <w:ilvl w:val="12"/>
                <w:numId w:val="0"/>
              </w:numPr>
              <w:adjustRightInd w:val="0"/>
              <w:rPr>
                <w:lang w:val="en-IN"/>
              </w:rPr>
            </w:pPr>
            <w:r w:rsidRPr="00311226">
              <w:rPr>
                <w:lang w:val="en-IN"/>
              </w:rPr>
              <w:t>8</w:t>
            </w:r>
          </w:p>
        </w:tc>
        <w:tc>
          <w:tcPr>
            <w:tcW w:w="3004" w:type="dxa"/>
            <w:tcBorders>
              <w:top w:val="single" w:sz="6" w:space="0" w:color="auto"/>
              <w:left w:val="single" w:sz="6" w:space="0" w:color="auto"/>
              <w:bottom w:val="single" w:sz="6" w:space="0" w:color="auto"/>
              <w:right w:val="single" w:sz="6" w:space="0" w:color="auto"/>
            </w:tcBorders>
            <w:vAlign w:val="bottom"/>
          </w:tcPr>
          <w:p w14:paraId="6AAC58E5" w14:textId="77777777" w:rsidR="006819B9" w:rsidRPr="00311226" w:rsidRDefault="006819B9" w:rsidP="00EF08AF">
            <w:pPr>
              <w:numPr>
                <w:ilvl w:val="12"/>
                <w:numId w:val="0"/>
              </w:numPr>
              <w:adjustRightInd w:val="0"/>
              <w:rPr>
                <w:lang w:val="en-IN"/>
              </w:rPr>
            </w:pPr>
            <w:r w:rsidRPr="00311226">
              <w:rPr>
                <w:lang w:val="en-IN"/>
              </w:rPr>
              <w:t>Should be same as that in the file name.</w:t>
            </w:r>
          </w:p>
        </w:tc>
      </w:tr>
      <w:tr w:rsidR="006819B9" w:rsidRPr="00311226" w14:paraId="5503BF2F"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23ECA3C9" w14:textId="77777777" w:rsidR="006819B9" w:rsidRPr="00311226" w:rsidRDefault="006819B9" w:rsidP="00EF08AF">
            <w:pPr>
              <w:numPr>
                <w:ilvl w:val="12"/>
                <w:numId w:val="0"/>
              </w:numPr>
              <w:adjustRightInd w:val="0"/>
              <w:rPr>
                <w:lang w:val="en-IN"/>
              </w:rPr>
            </w:pPr>
            <w:r w:rsidRPr="00311226">
              <w:rPr>
                <w:lang w:val="en-IN"/>
              </w:rPr>
              <w:t>Batch number</w:t>
            </w:r>
          </w:p>
        </w:tc>
        <w:tc>
          <w:tcPr>
            <w:tcW w:w="2446" w:type="dxa"/>
            <w:tcBorders>
              <w:top w:val="single" w:sz="6" w:space="0" w:color="auto"/>
              <w:left w:val="single" w:sz="6" w:space="0" w:color="auto"/>
              <w:bottom w:val="single" w:sz="6" w:space="0" w:color="auto"/>
              <w:right w:val="single" w:sz="6" w:space="0" w:color="auto"/>
            </w:tcBorders>
            <w:vAlign w:val="bottom"/>
          </w:tcPr>
          <w:p w14:paraId="48541230" w14:textId="77777777" w:rsidR="006819B9" w:rsidRPr="00311226" w:rsidRDefault="006819B9" w:rsidP="00EF08AF">
            <w:pPr>
              <w:numPr>
                <w:ilvl w:val="12"/>
                <w:numId w:val="0"/>
              </w:numPr>
              <w:adjustRightInd w:val="0"/>
              <w:rPr>
                <w:lang w:val="en-IN"/>
              </w:rPr>
            </w:pPr>
            <w:r w:rsidRPr="00311226">
              <w:rPr>
                <w:lang w:val="en-IN"/>
              </w:rPr>
              <w:t>The batch number of the  file sent</w:t>
            </w:r>
          </w:p>
        </w:tc>
        <w:tc>
          <w:tcPr>
            <w:tcW w:w="1245" w:type="dxa"/>
            <w:tcBorders>
              <w:top w:val="single" w:sz="6" w:space="0" w:color="auto"/>
              <w:left w:val="single" w:sz="6" w:space="0" w:color="auto"/>
              <w:bottom w:val="single" w:sz="6" w:space="0" w:color="auto"/>
              <w:right w:val="single" w:sz="6" w:space="0" w:color="auto"/>
            </w:tcBorders>
            <w:vAlign w:val="bottom"/>
          </w:tcPr>
          <w:p w14:paraId="5C4A8FCE"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337BBFE8" w14:textId="77777777" w:rsidR="006819B9" w:rsidRPr="00311226" w:rsidRDefault="006819B9" w:rsidP="00EF08AF">
            <w:pPr>
              <w:numPr>
                <w:ilvl w:val="12"/>
                <w:numId w:val="0"/>
              </w:numPr>
              <w:adjustRightInd w:val="0"/>
              <w:rPr>
                <w:lang w:val="en-IN"/>
              </w:rPr>
            </w:pPr>
            <w:r w:rsidRPr="00311226">
              <w:rPr>
                <w:lang w:val="en-IN"/>
              </w:rPr>
              <w:t>7</w:t>
            </w:r>
          </w:p>
        </w:tc>
        <w:tc>
          <w:tcPr>
            <w:tcW w:w="3004" w:type="dxa"/>
            <w:tcBorders>
              <w:top w:val="single" w:sz="6" w:space="0" w:color="auto"/>
              <w:left w:val="single" w:sz="6" w:space="0" w:color="auto"/>
              <w:bottom w:val="single" w:sz="6" w:space="0" w:color="auto"/>
              <w:right w:val="single" w:sz="6" w:space="0" w:color="auto"/>
            </w:tcBorders>
            <w:vAlign w:val="bottom"/>
          </w:tcPr>
          <w:p w14:paraId="2D7DFA9A" w14:textId="77777777" w:rsidR="006819B9" w:rsidRPr="00311226" w:rsidRDefault="006819B9" w:rsidP="00EF08AF">
            <w:pPr>
              <w:numPr>
                <w:ilvl w:val="12"/>
                <w:numId w:val="0"/>
              </w:numPr>
              <w:adjustRightInd w:val="0"/>
              <w:rPr>
                <w:lang w:val="en-IN"/>
              </w:rPr>
            </w:pPr>
            <w:r w:rsidRPr="00311226">
              <w:rPr>
                <w:lang w:val="en-IN"/>
              </w:rPr>
              <w:t>Should be the same as that in the file name.</w:t>
            </w:r>
          </w:p>
        </w:tc>
      </w:tr>
      <w:tr w:rsidR="006819B9" w:rsidRPr="00311226" w14:paraId="7BCB11A3"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0BCA54BB" w14:textId="77777777" w:rsidR="006819B9" w:rsidRPr="00311226" w:rsidRDefault="006819B9" w:rsidP="00EF08AF">
            <w:pPr>
              <w:numPr>
                <w:ilvl w:val="12"/>
                <w:numId w:val="0"/>
              </w:numPr>
              <w:adjustRightInd w:val="0"/>
              <w:rPr>
                <w:lang w:val="en-IN"/>
              </w:rPr>
            </w:pPr>
            <w:r w:rsidRPr="00311226">
              <w:rPr>
                <w:lang w:val="en-IN"/>
              </w:rPr>
              <w:t>Number of records</w:t>
            </w:r>
          </w:p>
        </w:tc>
        <w:tc>
          <w:tcPr>
            <w:tcW w:w="2446" w:type="dxa"/>
            <w:tcBorders>
              <w:top w:val="single" w:sz="6" w:space="0" w:color="auto"/>
              <w:left w:val="single" w:sz="6" w:space="0" w:color="auto"/>
              <w:bottom w:val="single" w:sz="6" w:space="0" w:color="auto"/>
              <w:right w:val="single" w:sz="6" w:space="0" w:color="auto"/>
            </w:tcBorders>
            <w:vAlign w:val="bottom"/>
          </w:tcPr>
          <w:p w14:paraId="6C213790" w14:textId="77777777" w:rsidR="006819B9" w:rsidRPr="00311226" w:rsidRDefault="006819B9" w:rsidP="00EF08AF">
            <w:pPr>
              <w:numPr>
                <w:ilvl w:val="12"/>
                <w:numId w:val="0"/>
              </w:numPr>
              <w:adjustRightInd w:val="0"/>
              <w:rPr>
                <w:lang w:val="en-IN"/>
              </w:rPr>
            </w:pPr>
            <w:r w:rsidRPr="00311226">
              <w:rPr>
                <w:lang w:val="en-IN"/>
              </w:rPr>
              <w:t>Total number of records in the file</w:t>
            </w:r>
          </w:p>
        </w:tc>
        <w:tc>
          <w:tcPr>
            <w:tcW w:w="1245" w:type="dxa"/>
            <w:tcBorders>
              <w:top w:val="single" w:sz="6" w:space="0" w:color="auto"/>
              <w:left w:val="single" w:sz="6" w:space="0" w:color="auto"/>
              <w:bottom w:val="single" w:sz="6" w:space="0" w:color="auto"/>
              <w:right w:val="single" w:sz="6" w:space="0" w:color="auto"/>
            </w:tcBorders>
            <w:vAlign w:val="bottom"/>
          </w:tcPr>
          <w:p w14:paraId="515D80E7"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0B2705D9" w14:textId="77777777" w:rsidR="006819B9" w:rsidRPr="00311226" w:rsidRDefault="006819B9" w:rsidP="00EF08AF">
            <w:pPr>
              <w:numPr>
                <w:ilvl w:val="12"/>
                <w:numId w:val="0"/>
              </w:numPr>
              <w:adjustRightInd w:val="0"/>
              <w:rPr>
                <w:lang w:val="en-IN"/>
              </w:rPr>
            </w:pPr>
            <w:r w:rsidRPr="00311226">
              <w:rPr>
                <w:lang w:val="en-IN"/>
              </w:rPr>
              <w:t>6</w:t>
            </w:r>
          </w:p>
        </w:tc>
        <w:tc>
          <w:tcPr>
            <w:tcW w:w="3004" w:type="dxa"/>
            <w:tcBorders>
              <w:top w:val="single" w:sz="6" w:space="0" w:color="auto"/>
              <w:left w:val="single" w:sz="6" w:space="0" w:color="auto"/>
              <w:bottom w:val="single" w:sz="6" w:space="0" w:color="auto"/>
              <w:right w:val="single" w:sz="6" w:space="0" w:color="auto"/>
            </w:tcBorders>
            <w:vAlign w:val="bottom"/>
          </w:tcPr>
          <w:p w14:paraId="731806D5" w14:textId="77777777" w:rsidR="006819B9" w:rsidRPr="00311226" w:rsidRDefault="006819B9" w:rsidP="00EF08AF">
            <w:pPr>
              <w:numPr>
                <w:ilvl w:val="12"/>
                <w:numId w:val="0"/>
              </w:numPr>
              <w:adjustRightInd w:val="0"/>
              <w:rPr>
                <w:lang w:val="en-IN"/>
              </w:rPr>
            </w:pPr>
            <w:r w:rsidRPr="00311226">
              <w:rPr>
                <w:lang w:val="en-IN"/>
              </w:rPr>
              <w:t>Should be equal to the number of detail records</w:t>
            </w:r>
          </w:p>
        </w:tc>
      </w:tr>
    </w:tbl>
    <w:p w14:paraId="38708896" w14:textId="77777777" w:rsidR="006819B9" w:rsidRPr="00311226" w:rsidRDefault="006819B9" w:rsidP="006819B9">
      <w:pPr>
        <w:overflowPunct w:val="0"/>
        <w:adjustRightInd w:val="0"/>
        <w:ind w:right="-270"/>
        <w:jc w:val="both"/>
        <w:rPr>
          <w:lang w:val="en-IN"/>
        </w:rPr>
      </w:pPr>
    </w:p>
    <w:p w14:paraId="5034AB66" w14:textId="77777777" w:rsidR="006819B9" w:rsidRPr="00311226" w:rsidRDefault="006819B9" w:rsidP="006819B9">
      <w:pPr>
        <w:overflowPunct w:val="0"/>
        <w:adjustRightInd w:val="0"/>
        <w:ind w:right="-270"/>
        <w:jc w:val="both"/>
        <w:rPr>
          <w:b/>
          <w:lang w:val="en-IN"/>
        </w:rPr>
      </w:pPr>
      <w:r w:rsidRPr="00311226">
        <w:rPr>
          <w:b/>
          <w:lang w:val="en-IN"/>
        </w:rPr>
        <w:t>Detail record Format:</w:t>
      </w:r>
    </w:p>
    <w:p w14:paraId="0FA037C8" w14:textId="77777777" w:rsidR="006819B9" w:rsidRPr="00311226" w:rsidRDefault="006819B9" w:rsidP="006819B9">
      <w:pPr>
        <w:overflowPunct w:val="0"/>
        <w:adjustRightInd w:val="0"/>
        <w:ind w:right="-274"/>
        <w:jc w:val="both"/>
        <w:rPr>
          <w:lang w:val="en-IN"/>
        </w:rPr>
      </w:pPr>
    </w:p>
    <w:tbl>
      <w:tblPr>
        <w:tblW w:w="90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3"/>
        <w:gridCol w:w="2325"/>
        <w:gridCol w:w="1079"/>
        <w:gridCol w:w="950"/>
        <w:gridCol w:w="2943"/>
      </w:tblGrid>
      <w:tr w:rsidR="006819B9" w:rsidRPr="00311226" w14:paraId="380B32C2" w14:textId="77777777" w:rsidTr="006819B9">
        <w:trPr>
          <w:tblHeader/>
        </w:trPr>
        <w:tc>
          <w:tcPr>
            <w:tcW w:w="1710" w:type="dxa"/>
            <w:tcBorders>
              <w:top w:val="single" w:sz="6" w:space="0" w:color="auto"/>
              <w:left w:val="single" w:sz="6" w:space="0" w:color="auto"/>
              <w:bottom w:val="single" w:sz="6" w:space="0" w:color="auto"/>
              <w:right w:val="single" w:sz="6" w:space="0" w:color="auto"/>
            </w:tcBorders>
          </w:tcPr>
          <w:p w14:paraId="1088B153" w14:textId="77777777" w:rsidR="006819B9" w:rsidRPr="00311226" w:rsidRDefault="006819B9" w:rsidP="00EF08AF">
            <w:pPr>
              <w:tabs>
                <w:tab w:val="left" w:pos="360"/>
              </w:tabs>
              <w:adjustRightInd w:val="0"/>
              <w:snapToGrid w:val="0"/>
              <w:jc w:val="both"/>
              <w:rPr>
                <w:lang w:val="en-IN"/>
              </w:rPr>
            </w:pPr>
            <w:r w:rsidRPr="00311226">
              <w:rPr>
                <w:b/>
                <w:lang w:val="en-IN"/>
              </w:rPr>
              <w:t>Field</w:t>
            </w:r>
          </w:p>
        </w:tc>
        <w:tc>
          <w:tcPr>
            <w:tcW w:w="2340" w:type="dxa"/>
            <w:tcBorders>
              <w:top w:val="single" w:sz="6" w:space="0" w:color="auto"/>
              <w:left w:val="single" w:sz="6" w:space="0" w:color="auto"/>
              <w:bottom w:val="single" w:sz="6" w:space="0" w:color="auto"/>
              <w:right w:val="single" w:sz="6" w:space="0" w:color="auto"/>
            </w:tcBorders>
          </w:tcPr>
          <w:p w14:paraId="6707836F" w14:textId="77777777" w:rsidR="006819B9" w:rsidRPr="00311226" w:rsidRDefault="006819B9" w:rsidP="00EF08AF">
            <w:pPr>
              <w:tabs>
                <w:tab w:val="left" w:pos="360"/>
              </w:tabs>
              <w:adjustRightInd w:val="0"/>
              <w:snapToGrid w:val="0"/>
              <w:jc w:val="both"/>
              <w:rPr>
                <w:lang w:val="en-IN"/>
              </w:rPr>
            </w:pPr>
            <w:r w:rsidRPr="00311226">
              <w:rPr>
                <w:b/>
                <w:lang w:val="en-IN"/>
              </w:rPr>
              <w:t>Description</w:t>
            </w:r>
          </w:p>
        </w:tc>
        <w:tc>
          <w:tcPr>
            <w:tcW w:w="1080" w:type="dxa"/>
            <w:tcBorders>
              <w:top w:val="single" w:sz="6" w:space="0" w:color="auto"/>
              <w:left w:val="single" w:sz="6" w:space="0" w:color="auto"/>
              <w:bottom w:val="single" w:sz="6" w:space="0" w:color="auto"/>
              <w:right w:val="single" w:sz="6" w:space="0" w:color="auto"/>
            </w:tcBorders>
          </w:tcPr>
          <w:p w14:paraId="264A21B4" w14:textId="77777777" w:rsidR="006819B9" w:rsidRPr="00311226" w:rsidRDefault="006819B9" w:rsidP="00EF08AF">
            <w:pPr>
              <w:tabs>
                <w:tab w:val="left" w:pos="360"/>
              </w:tabs>
              <w:adjustRightInd w:val="0"/>
              <w:snapToGrid w:val="0"/>
              <w:jc w:val="both"/>
              <w:rPr>
                <w:lang w:val="en-IN"/>
              </w:rPr>
            </w:pPr>
            <w:r w:rsidRPr="00311226">
              <w:rPr>
                <w:b/>
                <w:lang w:val="en-IN"/>
              </w:rPr>
              <w:t>Data type</w:t>
            </w:r>
          </w:p>
        </w:tc>
        <w:tc>
          <w:tcPr>
            <w:tcW w:w="900" w:type="dxa"/>
            <w:tcBorders>
              <w:top w:val="single" w:sz="6" w:space="0" w:color="auto"/>
              <w:left w:val="single" w:sz="6" w:space="0" w:color="auto"/>
              <w:bottom w:val="single" w:sz="6" w:space="0" w:color="auto"/>
              <w:right w:val="single" w:sz="6" w:space="0" w:color="auto"/>
            </w:tcBorders>
          </w:tcPr>
          <w:p w14:paraId="04FBAAD8" w14:textId="77777777" w:rsidR="006819B9" w:rsidRPr="00311226" w:rsidRDefault="006819B9" w:rsidP="00EF08AF">
            <w:pPr>
              <w:adjustRightInd w:val="0"/>
              <w:snapToGrid w:val="0"/>
              <w:jc w:val="both"/>
              <w:rPr>
                <w:lang w:val="en-IN"/>
              </w:rPr>
            </w:pPr>
            <w:r w:rsidRPr="00311226">
              <w:rPr>
                <w:b/>
                <w:lang w:val="en-IN"/>
              </w:rPr>
              <w:t>Length</w:t>
            </w:r>
          </w:p>
        </w:tc>
        <w:tc>
          <w:tcPr>
            <w:tcW w:w="2970" w:type="dxa"/>
            <w:tcBorders>
              <w:top w:val="single" w:sz="6" w:space="0" w:color="auto"/>
              <w:left w:val="single" w:sz="6" w:space="0" w:color="auto"/>
              <w:bottom w:val="single" w:sz="6" w:space="0" w:color="auto"/>
              <w:right w:val="single" w:sz="6" w:space="0" w:color="auto"/>
            </w:tcBorders>
          </w:tcPr>
          <w:p w14:paraId="45D5D9A4" w14:textId="77777777" w:rsidR="006819B9" w:rsidRPr="00311226" w:rsidRDefault="006819B9" w:rsidP="00EF08AF">
            <w:pPr>
              <w:tabs>
                <w:tab w:val="left" w:pos="360"/>
              </w:tabs>
              <w:adjustRightInd w:val="0"/>
              <w:snapToGrid w:val="0"/>
              <w:jc w:val="both"/>
              <w:rPr>
                <w:lang w:val="en-IN"/>
              </w:rPr>
            </w:pPr>
            <w:r w:rsidRPr="00311226">
              <w:rPr>
                <w:b/>
                <w:lang w:val="en-IN"/>
              </w:rPr>
              <w:t>Remarks</w:t>
            </w:r>
          </w:p>
        </w:tc>
      </w:tr>
      <w:tr w:rsidR="006819B9" w:rsidRPr="00311226" w14:paraId="1489946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0A70F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2340" w:type="dxa"/>
            <w:tcBorders>
              <w:top w:val="single" w:sz="6" w:space="0" w:color="auto"/>
              <w:left w:val="single" w:sz="6" w:space="0" w:color="auto"/>
              <w:bottom w:val="single" w:sz="6" w:space="0" w:color="auto"/>
              <w:right w:val="single" w:sz="6" w:space="0" w:color="auto"/>
            </w:tcBorders>
            <w:vAlign w:val="bottom"/>
          </w:tcPr>
          <w:p w14:paraId="440D3EB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80" w:type="dxa"/>
            <w:tcBorders>
              <w:top w:val="single" w:sz="6" w:space="0" w:color="auto"/>
              <w:left w:val="single" w:sz="6" w:space="0" w:color="auto"/>
              <w:bottom w:val="single" w:sz="6" w:space="0" w:color="auto"/>
              <w:right w:val="single" w:sz="6" w:space="0" w:color="auto"/>
            </w:tcBorders>
            <w:vAlign w:val="bottom"/>
          </w:tcPr>
          <w:p w14:paraId="4B2CA550"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0ACEC0F0" w14:textId="77777777" w:rsidR="006819B9" w:rsidRPr="00311226" w:rsidRDefault="006819B9" w:rsidP="00EF08AF">
            <w:pPr>
              <w:numPr>
                <w:ilvl w:val="12"/>
                <w:numId w:val="0"/>
              </w:numPr>
              <w:adjustRightInd w:val="0"/>
              <w:snapToGrid w:val="0"/>
              <w:rPr>
                <w:lang w:val="en-IN"/>
              </w:rPr>
            </w:pPr>
            <w:r w:rsidRPr="00311226">
              <w:rPr>
                <w:lang w:val="en-IN"/>
              </w:rPr>
              <w:t>2</w:t>
            </w:r>
          </w:p>
        </w:tc>
        <w:tc>
          <w:tcPr>
            <w:tcW w:w="2970" w:type="dxa"/>
            <w:tcBorders>
              <w:top w:val="single" w:sz="6" w:space="0" w:color="auto"/>
              <w:left w:val="single" w:sz="6" w:space="0" w:color="auto"/>
              <w:bottom w:val="single" w:sz="6" w:space="0" w:color="auto"/>
              <w:right w:val="single" w:sz="6" w:space="0" w:color="auto"/>
            </w:tcBorders>
            <w:vAlign w:val="bottom"/>
          </w:tcPr>
          <w:p w14:paraId="38CC66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20</w:t>
            </w:r>
          </w:p>
        </w:tc>
      </w:tr>
      <w:tr w:rsidR="006819B9" w:rsidRPr="00311226" w14:paraId="57EF49B9"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D0F78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2340" w:type="dxa"/>
            <w:tcBorders>
              <w:top w:val="single" w:sz="6" w:space="0" w:color="auto"/>
              <w:left w:val="single" w:sz="6" w:space="0" w:color="auto"/>
              <w:bottom w:val="single" w:sz="6" w:space="0" w:color="auto"/>
              <w:right w:val="single" w:sz="6" w:space="0" w:color="auto"/>
            </w:tcBorders>
            <w:vAlign w:val="bottom"/>
          </w:tcPr>
          <w:p w14:paraId="558535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1080" w:type="dxa"/>
            <w:tcBorders>
              <w:top w:val="single" w:sz="6" w:space="0" w:color="auto"/>
              <w:left w:val="single" w:sz="6" w:space="0" w:color="auto"/>
              <w:bottom w:val="single" w:sz="6" w:space="0" w:color="auto"/>
              <w:right w:val="single" w:sz="6" w:space="0" w:color="auto"/>
            </w:tcBorders>
            <w:vAlign w:val="bottom"/>
          </w:tcPr>
          <w:p w14:paraId="72745BB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74EF2F2E" w14:textId="77777777" w:rsidR="006819B9" w:rsidRPr="00311226" w:rsidRDefault="006819B9" w:rsidP="00EF08AF">
            <w:pPr>
              <w:numPr>
                <w:ilvl w:val="12"/>
                <w:numId w:val="0"/>
              </w:numPr>
              <w:adjustRightInd w:val="0"/>
              <w:snapToGrid w:val="0"/>
              <w:rPr>
                <w:lang w:val="en-IN"/>
              </w:rPr>
            </w:pPr>
            <w:r w:rsidRPr="00311226">
              <w:rPr>
                <w:lang w:val="en-IN"/>
              </w:rPr>
              <w:t>12</w:t>
            </w:r>
          </w:p>
        </w:tc>
        <w:tc>
          <w:tcPr>
            <w:tcW w:w="2970" w:type="dxa"/>
            <w:tcBorders>
              <w:top w:val="single" w:sz="6" w:space="0" w:color="auto"/>
              <w:left w:val="single" w:sz="6" w:space="0" w:color="auto"/>
              <w:bottom w:val="single" w:sz="6" w:space="0" w:color="auto"/>
              <w:right w:val="single" w:sz="6" w:space="0" w:color="auto"/>
            </w:tcBorders>
            <w:vAlign w:val="bottom"/>
          </w:tcPr>
          <w:p w14:paraId="16F1DE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 INST (institutional order) or blank (Member’s own trade)</w:t>
            </w:r>
          </w:p>
        </w:tc>
      </w:tr>
      <w:tr w:rsidR="006819B9" w:rsidRPr="00311226" w14:paraId="208DCFE7"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11EC32A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2340" w:type="dxa"/>
            <w:tcBorders>
              <w:top w:val="single" w:sz="6" w:space="0" w:color="auto"/>
              <w:left w:val="single" w:sz="6" w:space="0" w:color="auto"/>
              <w:bottom w:val="single" w:sz="6" w:space="0" w:color="auto"/>
              <w:right w:val="single" w:sz="6" w:space="0" w:color="auto"/>
            </w:tcBorders>
            <w:vAlign w:val="bottom"/>
          </w:tcPr>
          <w:p w14:paraId="2D5FC81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1080" w:type="dxa"/>
            <w:tcBorders>
              <w:top w:val="single" w:sz="6" w:space="0" w:color="auto"/>
              <w:left w:val="single" w:sz="6" w:space="0" w:color="auto"/>
              <w:bottom w:val="single" w:sz="6" w:space="0" w:color="auto"/>
              <w:right w:val="single" w:sz="6" w:space="0" w:color="auto"/>
            </w:tcBorders>
            <w:vAlign w:val="bottom"/>
          </w:tcPr>
          <w:p w14:paraId="4E8D217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74A4BD2"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184B6C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25C7506C"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B6D98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2340" w:type="dxa"/>
            <w:tcBorders>
              <w:top w:val="single" w:sz="6" w:space="0" w:color="auto"/>
              <w:left w:val="single" w:sz="6" w:space="0" w:color="auto"/>
              <w:bottom w:val="single" w:sz="6" w:space="0" w:color="auto"/>
              <w:right w:val="single" w:sz="6" w:space="0" w:color="auto"/>
            </w:tcBorders>
            <w:vAlign w:val="bottom"/>
          </w:tcPr>
          <w:p w14:paraId="3676A618" w14:textId="77777777" w:rsidR="006819B9" w:rsidRPr="00311226" w:rsidRDefault="006819B9" w:rsidP="00EF08AF">
            <w:pPr>
              <w:numPr>
                <w:ilvl w:val="12"/>
                <w:numId w:val="0"/>
              </w:numPr>
              <w:tabs>
                <w:tab w:val="left" w:pos="360"/>
                <w:tab w:val="left" w:pos="432"/>
              </w:tabs>
              <w:adjustRightInd w:val="0"/>
              <w:snapToGrid w:val="0"/>
              <w:ind w:left="432"/>
              <w:rPr>
                <w:lang w:val="en-IN"/>
              </w:rPr>
            </w:pPr>
            <w:r w:rsidRPr="00311226">
              <w:rPr>
                <w:lang w:val="en-IN"/>
              </w:rPr>
              <w:t>Buy/Sell order</w:t>
            </w:r>
          </w:p>
        </w:tc>
        <w:tc>
          <w:tcPr>
            <w:tcW w:w="1080" w:type="dxa"/>
            <w:tcBorders>
              <w:top w:val="single" w:sz="6" w:space="0" w:color="auto"/>
              <w:left w:val="single" w:sz="6" w:space="0" w:color="auto"/>
              <w:bottom w:val="single" w:sz="6" w:space="0" w:color="auto"/>
              <w:right w:val="single" w:sz="6" w:space="0" w:color="auto"/>
            </w:tcBorders>
            <w:vAlign w:val="bottom"/>
          </w:tcPr>
          <w:p w14:paraId="00CEAE4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4009F2E"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76E762D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Mandatory Values  B– Buy order S – Sell order</w:t>
            </w:r>
          </w:p>
        </w:tc>
      </w:tr>
      <w:tr w:rsidR="006819B9" w:rsidRPr="00311226" w14:paraId="2171B7AA"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6A6502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2340" w:type="dxa"/>
            <w:tcBorders>
              <w:top w:val="single" w:sz="6" w:space="0" w:color="auto"/>
              <w:left w:val="single" w:sz="6" w:space="0" w:color="auto"/>
              <w:bottom w:val="single" w:sz="6" w:space="0" w:color="auto"/>
              <w:right w:val="single" w:sz="6" w:space="0" w:color="auto"/>
            </w:tcBorders>
            <w:vAlign w:val="bottom"/>
          </w:tcPr>
          <w:p w14:paraId="402166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1080" w:type="dxa"/>
            <w:tcBorders>
              <w:top w:val="single" w:sz="6" w:space="0" w:color="auto"/>
              <w:left w:val="single" w:sz="6" w:space="0" w:color="auto"/>
              <w:bottom w:val="single" w:sz="6" w:space="0" w:color="auto"/>
              <w:right w:val="single" w:sz="6" w:space="0" w:color="auto"/>
            </w:tcBorders>
            <w:vAlign w:val="bottom"/>
          </w:tcPr>
          <w:p w14:paraId="5C612C9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16F8942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595809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3CF260E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29FBC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2340" w:type="dxa"/>
            <w:tcBorders>
              <w:top w:val="single" w:sz="6" w:space="0" w:color="auto"/>
              <w:left w:val="single" w:sz="6" w:space="0" w:color="auto"/>
              <w:bottom w:val="single" w:sz="6" w:space="0" w:color="auto"/>
              <w:right w:val="single" w:sz="6" w:space="0" w:color="auto"/>
            </w:tcBorders>
            <w:vAlign w:val="bottom"/>
          </w:tcPr>
          <w:p w14:paraId="6519740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1080" w:type="dxa"/>
            <w:tcBorders>
              <w:top w:val="single" w:sz="6" w:space="0" w:color="auto"/>
              <w:left w:val="single" w:sz="6" w:space="0" w:color="auto"/>
              <w:bottom w:val="single" w:sz="6" w:space="0" w:color="auto"/>
              <w:right w:val="single" w:sz="6" w:space="0" w:color="auto"/>
            </w:tcBorders>
            <w:vAlign w:val="bottom"/>
          </w:tcPr>
          <w:p w14:paraId="1C85460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3FDC3C5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7F034E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 or Sell order number</w:t>
            </w:r>
          </w:p>
        </w:tc>
      </w:tr>
    </w:tbl>
    <w:p w14:paraId="397CE06D" w14:textId="77777777" w:rsidR="00A93308" w:rsidRDefault="00A93308" w:rsidP="006819B9">
      <w:pPr>
        <w:jc w:val="both"/>
        <w:rPr>
          <w:color w:val="0000FF"/>
          <w:u w:val="single"/>
        </w:rPr>
      </w:pPr>
    </w:p>
    <w:p w14:paraId="06BA9343" w14:textId="77777777" w:rsidR="00A93308" w:rsidRPr="001773ED" w:rsidRDefault="00A93308" w:rsidP="00311226">
      <w:pPr>
        <w:pStyle w:val="Heading1"/>
      </w:pPr>
      <w:r w:rsidRPr="00A93308">
        <w:rPr>
          <w:color w:val="0000FF"/>
          <w:u w:val="single"/>
        </w:rPr>
        <w:br w:type="page"/>
      </w:r>
      <w:bookmarkStart w:id="2260" w:name="_Toc55566573"/>
      <w:r w:rsidRPr="00A93308">
        <w:lastRenderedPageBreak/>
        <w:t>F</w:t>
      </w:r>
      <w:r w:rsidR="0053176D">
        <w:rPr>
          <w:lang w:val="en-US"/>
        </w:rPr>
        <w:t>ile</w:t>
      </w:r>
      <w:r w:rsidRPr="00A93308">
        <w:t xml:space="preserve"> structure for </w:t>
      </w:r>
      <w:r>
        <w:rPr>
          <w:lang w:val="en-US"/>
        </w:rPr>
        <w:t xml:space="preserve">return file for CP </w:t>
      </w:r>
      <w:r w:rsidRPr="00A93308">
        <w:t>code</w:t>
      </w:r>
      <w:r>
        <w:rPr>
          <w:lang w:val="en-US"/>
        </w:rPr>
        <w:t xml:space="preserve"> modification</w:t>
      </w:r>
      <w:bookmarkEnd w:id="2260"/>
    </w:p>
    <w:p w14:paraId="3EB026C4" w14:textId="77777777" w:rsidR="00A93308" w:rsidRDefault="00A93308" w:rsidP="00A93308">
      <w:pPr>
        <w:rPr>
          <w:lang w:val="x-none"/>
        </w:rPr>
      </w:pPr>
    </w:p>
    <w:p w14:paraId="06CBF43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59658321" w14:textId="77777777" w:rsidR="006819B9" w:rsidRPr="00311226" w:rsidRDefault="006819B9" w:rsidP="006819B9">
      <w:pPr>
        <w:numPr>
          <w:ilvl w:val="12"/>
          <w:numId w:val="0"/>
        </w:numPr>
        <w:tabs>
          <w:tab w:val="left" w:pos="360"/>
        </w:tabs>
        <w:adjustRightInd w:val="0"/>
        <w:snapToGrid w:val="0"/>
        <w:jc w:val="both"/>
        <w:rPr>
          <w:lang w:val="en-IN"/>
        </w:rPr>
      </w:pPr>
    </w:p>
    <w:p w14:paraId="266460F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w:t>
      </w:r>
    </w:p>
    <w:p w14:paraId="73E853EB" w14:textId="77777777" w:rsidR="006819B9" w:rsidRPr="00311226" w:rsidRDefault="006819B9" w:rsidP="006819B9">
      <w:pPr>
        <w:jc w:val="both"/>
        <w:rPr>
          <w:b/>
        </w:rPr>
      </w:pPr>
    </w:p>
    <w:p w14:paraId="32E85210" w14:textId="77777777" w:rsidR="006819B9" w:rsidRPr="00311226" w:rsidRDefault="006819B9" w:rsidP="006819B9">
      <w:pPr>
        <w:overflowPunct w:val="0"/>
        <w:adjustRightInd w:val="0"/>
        <w:ind w:right="-270"/>
        <w:jc w:val="both"/>
        <w:rPr>
          <w:b/>
          <w:lang w:val="en-IN"/>
        </w:rPr>
      </w:pPr>
      <w:r w:rsidRPr="00311226">
        <w:rPr>
          <w:b/>
          <w:lang w:val="en-IN"/>
        </w:rPr>
        <w:t>File naming convention:</w:t>
      </w:r>
    </w:p>
    <w:p w14:paraId="15A0F4AD" w14:textId="77777777" w:rsidR="006819B9" w:rsidRPr="00311226" w:rsidRDefault="006819B9" w:rsidP="006819B9">
      <w:pPr>
        <w:overflowPunct w:val="0"/>
        <w:adjustRightInd w:val="0"/>
        <w:ind w:right="-270"/>
        <w:jc w:val="both"/>
        <w:rPr>
          <w:b/>
          <w:lang w:val="en-IN"/>
        </w:rPr>
      </w:pPr>
    </w:p>
    <w:p w14:paraId="5AD7418D" w14:textId="77777777" w:rsidR="006819B9" w:rsidRPr="00311226" w:rsidRDefault="006819B9" w:rsidP="006819B9">
      <w:pPr>
        <w:jc w:val="both"/>
        <w:rPr>
          <w:u w:val="single"/>
        </w:rPr>
      </w:pPr>
      <w:r w:rsidRPr="00311226">
        <w:t>In case of success – XXXXX _YYYYMMDD</w:t>
      </w:r>
      <w:proofErr w:type="gramStart"/>
      <w:r w:rsidRPr="00311226">
        <w:t>,DDMONYYYY,HH</w:t>
      </w:r>
      <w:proofErr w:type="gramEnd"/>
      <w:r w:rsidRPr="00311226">
        <w:t xml:space="preserve"> MM-</w:t>
      </w:r>
      <w:proofErr w:type="spellStart"/>
      <w:r w:rsidRPr="00311226">
        <w:t>SS.Snn</w:t>
      </w:r>
      <w:proofErr w:type="spellEnd"/>
    </w:p>
    <w:p w14:paraId="0EFA9A9D" w14:textId="77777777" w:rsidR="006819B9" w:rsidRPr="00311226" w:rsidRDefault="006819B9" w:rsidP="006819B9">
      <w:pPr>
        <w:jc w:val="both"/>
      </w:pPr>
      <w:r w:rsidRPr="00311226">
        <w:t>In case of failure - XXXXX _YYYYMMDD</w:t>
      </w:r>
      <w:proofErr w:type="gramStart"/>
      <w:r w:rsidRPr="00311226">
        <w:t>,DDMONYYYY,HH</w:t>
      </w:r>
      <w:proofErr w:type="gramEnd"/>
      <w:r w:rsidRPr="00311226">
        <w:t>-MM-</w:t>
      </w:r>
      <w:proofErr w:type="spellStart"/>
      <w:r w:rsidRPr="00311226">
        <w:t>SS.Rnn</w:t>
      </w:r>
      <w:proofErr w:type="spellEnd"/>
    </w:p>
    <w:p w14:paraId="3F0A2B16" w14:textId="77777777" w:rsidR="006819B9" w:rsidRPr="00311226" w:rsidRDefault="006819B9" w:rsidP="006819B9">
      <w:pPr>
        <w:jc w:val="both"/>
      </w:pPr>
    </w:p>
    <w:p w14:paraId="0423D1B9" w14:textId="77777777" w:rsidR="006819B9" w:rsidRPr="00311226" w:rsidRDefault="006819B9" w:rsidP="006819B9">
      <w:pPr>
        <w:jc w:val="both"/>
      </w:pPr>
      <w:r w:rsidRPr="00311226">
        <w:t>Where</w:t>
      </w:r>
    </w:p>
    <w:p w14:paraId="6D315ACE" w14:textId="77777777" w:rsidR="006819B9" w:rsidRPr="00311226" w:rsidRDefault="006819B9" w:rsidP="006819B9">
      <w:pPr>
        <w:jc w:val="both"/>
      </w:pPr>
      <w:r w:rsidRPr="00311226">
        <w:t>XXXXX - Member code</w:t>
      </w:r>
    </w:p>
    <w:p w14:paraId="19757E4F" w14:textId="77777777" w:rsidR="006819B9" w:rsidRPr="00311226" w:rsidRDefault="006819B9" w:rsidP="006819B9">
      <w:pPr>
        <w:autoSpaceDE w:val="0"/>
        <w:adjustRightInd w:val="0"/>
        <w:jc w:val="both"/>
      </w:pPr>
      <w:r w:rsidRPr="00311226">
        <w:t xml:space="preserve">YYYYMMDD – Trade Date </w:t>
      </w:r>
    </w:p>
    <w:p w14:paraId="4B7B5EB6" w14:textId="77777777" w:rsidR="006819B9" w:rsidRPr="00311226" w:rsidRDefault="006819B9" w:rsidP="006819B9">
      <w:pPr>
        <w:autoSpaceDE w:val="0"/>
        <w:adjustRightInd w:val="0"/>
        <w:jc w:val="both"/>
      </w:pPr>
      <w:r w:rsidRPr="00311226">
        <w:t>T - File Indicator</w:t>
      </w:r>
    </w:p>
    <w:p w14:paraId="56ED46EE" w14:textId="77777777" w:rsidR="006819B9" w:rsidRPr="00311226" w:rsidRDefault="006819B9" w:rsidP="006819B9">
      <w:pPr>
        <w:autoSpaceDE w:val="0"/>
        <w:adjustRightInd w:val="0"/>
        <w:jc w:val="both"/>
      </w:pPr>
      <w:r w:rsidRPr="00311226">
        <w:t>DDMONYYYY – Date-Month-Year</w:t>
      </w:r>
    </w:p>
    <w:p w14:paraId="67C6F7FE" w14:textId="77777777" w:rsidR="006819B9" w:rsidRPr="00311226" w:rsidRDefault="006819B9" w:rsidP="006819B9">
      <w:pPr>
        <w:autoSpaceDE w:val="0"/>
        <w:adjustRightInd w:val="0"/>
        <w:jc w:val="both"/>
      </w:pPr>
      <w:r w:rsidRPr="00311226">
        <w:t xml:space="preserve">HH-MM-SS – </w:t>
      </w:r>
      <w:proofErr w:type="spellStart"/>
      <w:r w:rsidRPr="00311226">
        <w:t>Hrs</w:t>
      </w:r>
      <w:proofErr w:type="spellEnd"/>
      <w:r w:rsidRPr="00311226">
        <w:t>-</w:t>
      </w:r>
      <w:proofErr w:type="spellStart"/>
      <w:r w:rsidRPr="00311226">
        <w:t>Mins</w:t>
      </w:r>
      <w:proofErr w:type="spellEnd"/>
      <w:r w:rsidRPr="00311226">
        <w:t>-Sec</w:t>
      </w:r>
    </w:p>
    <w:p w14:paraId="5724BBD1" w14:textId="77777777" w:rsidR="006819B9" w:rsidRPr="00311226" w:rsidRDefault="006819B9" w:rsidP="006819B9">
      <w:pPr>
        <w:autoSpaceDE w:val="0"/>
        <w:adjustRightInd w:val="0"/>
        <w:jc w:val="both"/>
      </w:pPr>
      <w:r w:rsidRPr="00311226">
        <w:t xml:space="preserve">R - File is </w:t>
      </w:r>
      <w:proofErr w:type="gramStart"/>
      <w:r w:rsidRPr="00311226">
        <w:t>Rejected</w:t>
      </w:r>
      <w:proofErr w:type="gramEnd"/>
    </w:p>
    <w:p w14:paraId="37461406" w14:textId="77777777" w:rsidR="006819B9" w:rsidRPr="00311226" w:rsidRDefault="006819B9" w:rsidP="006819B9">
      <w:pPr>
        <w:autoSpaceDE w:val="0"/>
        <w:adjustRightInd w:val="0"/>
        <w:jc w:val="both"/>
      </w:pPr>
      <w:r w:rsidRPr="00311226">
        <w:t>S - File is successful</w:t>
      </w:r>
    </w:p>
    <w:p w14:paraId="167AEE84" w14:textId="77777777" w:rsidR="006819B9" w:rsidRPr="00311226" w:rsidRDefault="006819B9" w:rsidP="006819B9">
      <w:pPr>
        <w:jc w:val="both"/>
      </w:pPr>
      <w:proofErr w:type="spellStart"/>
      <w:proofErr w:type="gramStart"/>
      <w:r w:rsidRPr="00311226">
        <w:t>nn</w:t>
      </w:r>
      <w:proofErr w:type="spellEnd"/>
      <w:proofErr w:type="gramEnd"/>
      <w:r w:rsidRPr="00311226">
        <w:t xml:space="preserve"> - Batch no.</w:t>
      </w:r>
    </w:p>
    <w:p w14:paraId="051D0A9C" w14:textId="77777777" w:rsidR="006819B9" w:rsidRPr="00311226" w:rsidRDefault="006819B9" w:rsidP="006819B9">
      <w:pPr>
        <w:adjustRightInd w:val="0"/>
        <w:snapToGrid w:val="0"/>
        <w:ind w:left="-86"/>
        <w:jc w:val="both"/>
      </w:pPr>
    </w:p>
    <w:p w14:paraId="462CAF2E" w14:textId="77777777" w:rsidR="006819B9" w:rsidRPr="00311226" w:rsidRDefault="006819B9" w:rsidP="006819B9">
      <w:pPr>
        <w:spacing w:after="160" w:line="259" w:lineRule="auto"/>
      </w:pPr>
      <w:r w:rsidRPr="00311226">
        <w:t>A success (S) or reject (R) indicator is appended at the end of each record in the case of a return file. In case of rejected records a rejection code shall be appended</w:t>
      </w:r>
    </w:p>
    <w:p w14:paraId="3B494D81" w14:textId="77777777" w:rsidR="00DD41B4" w:rsidRPr="001773ED" w:rsidRDefault="006819B9" w:rsidP="000F71AE">
      <w:pPr>
        <w:pStyle w:val="Heading1"/>
      </w:pPr>
      <w:r w:rsidRPr="00AD656E">
        <w:rPr>
          <w:color w:val="0000FF"/>
        </w:rPr>
        <w:br w:type="page"/>
      </w:r>
      <w:bookmarkStart w:id="2261" w:name="_Toc55566574"/>
      <w:r w:rsidR="00DD41B4" w:rsidRPr="00DD41B4">
        <w:lastRenderedPageBreak/>
        <w:t>F</w:t>
      </w:r>
      <w:r w:rsidR="00DD41B4" w:rsidRPr="00AD656E">
        <w:rPr>
          <w:lang w:val="en-US"/>
        </w:rPr>
        <w:t xml:space="preserve">ormat of </w:t>
      </w:r>
      <w:r w:rsidR="0053176D" w:rsidRPr="00AD656E">
        <w:rPr>
          <w:lang w:val="en-US"/>
        </w:rPr>
        <w:t>files</w:t>
      </w:r>
      <w:r w:rsidR="00DD41B4" w:rsidRPr="00DD41B4">
        <w:t xml:space="preserve"> s</w:t>
      </w:r>
      <w:r w:rsidR="00DD41B4" w:rsidRPr="00AD656E">
        <w:rPr>
          <w:lang w:val="en-US"/>
        </w:rPr>
        <w:t>ent</w:t>
      </w:r>
      <w:r w:rsidR="00DD41B4" w:rsidRPr="00DD41B4">
        <w:t xml:space="preserve"> </w:t>
      </w:r>
      <w:r w:rsidR="00DD41B4" w:rsidRPr="00AD656E">
        <w:rPr>
          <w:lang w:val="en-US"/>
        </w:rPr>
        <w:t>to members for CP records rejected/not acted upon by custodians</w:t>
      </w:r>
      <w:bookmarkEnd w:id="2261"/>
    </w:p>
    <w:p w14:paraId="062F26E2" w14:textId="77777777" w:rsidR="00DD41B4" w:rsidRDefault="00DD41B4" w:rsidP="00DD41B4">
      <w:pPr>
        <w:rPr>
          <w:lang w:val="x-none"/>
        </w:rPr>
      </w:pPr>
    </w:p>
    <w:p w14:paraId="59F3577C" w14:textId="77777777" w:rsidR="00DD41B4" w:rsidRPr="00311226" w:rsidRDefault="00DD41B4" w:rsidP="00DD41B4">
      <w:pPr>
        <w:jc w:val="both"/>
        <w:rPr>
          <w:b/>
          <w:lang w:val="en-GB"/>
        </w:rPr>
      </w:pPr>
      <w:r w:rsidRPr="00311226">
        <w:rPr>
          <w:lang w:val="en-GB"/>
        </w:rPr>
        <w:t>The Clearing Corporation shall download the files informing the members about the transactions rejected/not acted upon by the custodians</w:t>
      </w:r>
    </w:p>
    <w:p w14:paraId="67701067" w14:textId="77777777" w:rsidR="00DD41B4" w:rsidRPr="00311226" w:rsidRDefault="00DD41B4" w:rsidP="00DD41B4">
      <w:pPr>
        <w:jc w:val="both"/>
        <w:rPr>
          <w:b/>
          <w:lang w:val="en-GB"/>
        </w:rPr>
      </w:pPr>
    </w:p>
    <w:p w14:paraId="51322FE2" w14:textId="77777777" w:rsidR="00DD41B4" w:rsidRPr="00311226" w:rsidRDefault="00DD41B4" w:rsidP="00DD41B4">
      <w:pPr>
        <w:jc w:val="both"/>
        <w:rPr>
          <w:lang w:val="en-GB"/>
        </w:rPr>
      </w:pPr>
      <w:r w:rsidRPr="00311226">
        <w:rPr>
          <w:lang w:val="en-GB"/>
        </w:rPr>
        <w:t xml:space="preserve">The file shall be downloaded in the extranet </w:t>
      </w:r>
      <w:proofErr w:type="gramStart"/>
      <w:r w:rsidRPr="00311226">
        <w:rPr>
          <w:lang w:val="en-GB"/>
        </w:rPr>
        <w:t>folder  \</w:t>
      </w:r>
      <w:proofErr w:type="gramEnd"/>
      <w:r w:rsidRPr="00311226">
        <w:rPr>
          <w:lang w:val="en-GB"/>
        </w:rPr>
        <w:t>&lt;TM FOLDER&gt;\RC\</w:t>
      </w:r>
      <w:proofErr w:type="spellStart"/>
      <w:r w:rsidRPr="00311226">
        <w:rPr>
          <w:lang w:val="en-GB"/>
        </w:rPr>
        <w:t>Dnld</w:t>
      </w:r>
      <w:proofErr w:type="spellEnd"/>
    </w:p>
    <w:p w14:paraId="0D63E398" w14:textId="77777777" w:rsidR="00DD41B4" w:rsidRPr="00311226" w:rsidRDefault="00DD41B4" w:rsidP="00DD41B4">
      <w:pPr>
        <w:overflowPunct w:val="0"/>
        <w:adjustRightInd w:val="0"/>
        <w:rPr>
          <w:b/>
          <w:u w:val="single"/>
          <w:lang w:val="en-IN"/>
        </w:rPr>
      </w:pPr>
    </w:p>
    <w:p w14:paraId="4C1F06AD" w14:textId="77777777" w:rsidR="00DD41B4" w:rsidRPr="00311226" w:rsidRDefault="00DD41B4" w:rsidP="00DD41B4">
      <w:pPr>
        <w:jc w:val="both"/>
        <w:rPr>
          <w:b/>
          <w:lang w:val="en-GB"/>
        </w:rPr>
      </w:pPr>
      <w:r w:rsidRPr="00311226">
        <w:rPr>
          <w:b/>
          <w:lang w:val="en-GB"/>
        </w:rPr>
        <w:t xml:space="preserve">File naming convention:  </w:t>
      </w:r>
    </w:p>
    <w:p w14:paraId="5D4FE720" w14:textId="77777777" w:rsidR="00DD41B4" w:rsidRPr="00311226" w:rsidRDefault="00DD41B4" w:rsidP="00DD41B4">
      <w:pPr>
        <w:jc w:val="both"/>
        <w:rPr>
          <w:lang w:val="en-IN"/>
        </w:rPr>
      </w:pPr>
    </w:p>
    <w:p w14:paraId="5D628D04" w14:textId="77777777" w:rsidR="00DD41B4" w:rsidRPr="00311226" w:rsidRDefault="00DD41B4" w:rsidP="00DD41B4">
      <w:pPr>
        <w:jc w:val="both"/>
        <w:rPr>
          <w:lang w:val="en-IN"/>
        </w:rPr>
      </w:pPr>
      <w:proofErr w:type="spellStart"/>
      <w:r w:rsidRPr="00311226">
        <w:rPr>
          <w:lang w:val="en-IN"/>
        </w:rPr>
        <w:t>XXXXX_RCYYYYMMDD.Dnn</w:t>
      </w:r>
      <w:proofErr w:type="spellEnd"/>
    </w:p>
    <w:p w14:paraId="28C8BCDA" w14:textId="77777777" w:rsidR="00DD41B4" w:rsidRPr="00311226" w:rsidRDefault="00DD41B4" w:rsidP="00DD41B4">
      <w:pPr>
        <w:jc w:val="both"/>
        <w:rPr>
          <w:lang w:val="en-IN"/>
        </w:rPr>
      </w:pPr>
    </w:p>
    <w:p w14:paraId="3801CE56" w14:textId="77777777" w:rsidR="00DD41B4" w:rsidRPr="00311226" w:rsidRDefault="00DD41B4" w:rsidP="00DD41B4">
      <w:pPr>
        <w:jc w:val="both"/>
        <w:rPr>
          <w:lang w:val="en-IN"/>
        </w:rPr>
      </w:pPr>
      <w:r w:rsidRPr="00311226">
        <w:rPr>
          <w:lang w:val="en-IN"/>
        </w:rPr>
        <w:t xml:space="preserve">Where </w:t>
      </w:r>
    </w:p>
    <w:p w14:paraId="38559C99" w14:textId="77777777" w:rsidR="00DD41B4" w:rsidRPr="00311226" w:rsidRDefault="00DD41B4" w:rsidP="00DD41B4">
      <w:pPr>
        <w:jc w:val="both"/>
        <w:rPr>
          <w:lang w:val="en-IN"/>
        </w:rPr>
      </w:pPr>
      <w:r w:rsidRPr="00311226">
        <w:rPr>
          <w:lang w:val="en-IN"/>
        </w:rPr>
        <w:t>XXXXX - Member Code</w:t>
      </w:r>
    </w:p>
    <w:p w14:paraId="47656DE0" w14:textId="77777777" w:rsidR="00DD41B4" w:rsidRPr="00311226" w:rsidRDefault="00DD41B4" w:rsidP="00DD41B4">
      <w:pPr>
        <w:jc w:val="both"/>
        <w:rPr>
          <w:lang w:val="en-IN"/>
        </w:rPr>
      </w:pPr>
      <w:r w:rsidRPr="00311226">
        <w:rPr>
          <w:lang w:val="en-IN"/>
        </w:rPr>
        <w:t>YYYYMMDD - Current Date (T+1 day)</w:t>
      </w:r>
    </w:p>
    <w:p w14:paraId="1935117B" w14:textId="77777777" w:rsidR="00DD41B4" w:rsidRPr="00311226" w:rsidRDefault="00DD41B4" w:rsidP="00DD41B4">
      <w:pPr>
        <w:jc w:val="both"/>
        <w:rPr>
          <w:lang w:val="en-IN"/>
        </w:rPr>
      </w:pPr>
      <w:r w:rsidRPr="00311226">
        <w:rPr>
          <w:lang w:val="en-IN"/>
        </w:rPr>
        <w:t>RC – file type</w:t>
      </w:r>
    </w:p>
    <w:p w14:paraId="23EC4CC3" w14:textId="77777777" w:rsidR="00DD41B4" w:rsidRPr="00311226" w:rsidRDefault="00DD41B4" w:rsidP="00DD41B4">
      <w:pPr>
        <w:jc w:val="both"/>
        <w:rPr>
          <w:lang w:val="en-IN"/>
        </w:rPr>
      </w:pPr>
      <w:r w:rsidRPr="00311226">
        <w:rPr>
          <w:lang w:val="en-IN"/>
        </w:rPr>
        <w:t>D – File indicator</w:t>
      </w:r>
    </w:p>
    <w:p w14:paraId="3B49ADB5" w14:textId="77777777" w:rsidR="00DD41B4" w:rsidRPr="00311226" w:rsidRDefault="00DD41B4" w:rsidP="00DD41B4">
      <w:pPr>
        <w:jc w:val="both"/>
        <w:rPr>
          <w:lang w:val="en-IN"/>
        </w:rPr>
      </w:pPr>
      <w:proofErr w:type="spellStart"/>
      <w:r w:rsidRPr="00311226">
        <w:rPr>
          <w:lang w:val="en-IN"/>
        </w:rPr>
        <w:t>Nn</w:t>
      </w:r>
      <w:proofErr w:type="spellEnd"/>
      <w:r w:rsidRPr="00311226">
        <w:rPr>
          <w:lang w:val="en-IN"/>
        </w:rPr>
        <w:t xml:space="preserve"> - Batch No.</w:t>
      </w:r>
    </w:p>
    <w:p w14:paraId="1499BC91" w14:textId="77777777" w:rsidR="00DD41B4" w:rsidRPr="00311226" w:rsidRDefault="00DD41B4" w:rsidP="00DD41B4">
      <w:pPr>
        <w:jc w:val="both"/>
        <w:rPr>
          <w:b/>
          <w:lang w:val="en-IN"/>
        </w:rPr>
      </w:pPr>
    </w:p>
    <w:p w14:paraId="68E3C8E9" w14:textId="77777777" w:rsidR="00DD41B4" w:rsidRPr="00311226" w:rsidRDefault="00DD41B4" w:rsidP="00DD41B4">
      <w:pPr>
        <w:jc w:val="both"/>
        <w:rPr>
          <w:b/>
          <w:lang w:val="en-IN"/>
        </w:rPr>
      </w:pPr>
      <w:r w:rsidRPr="00311226">
        <w:rPr>
          <w:b/>
          <w:lang w:val="en-IN"/>
        </w:rPr>
        <w:t xml:space="preserve">File structure: </w:t>
      </w:r>
    </w:p>
    <w:p w14:paraId="059F825E" w14:textId="77777777" w:rsidR="00DD41B4" w:rsidRPr="00311226" w:rsidRDefault="00DD41B4" w:rsidP="00DD41B4">
      <w:pPr>
        <w:jc w:val="both"/>
        <w:rPr>
          <w:lang w:val="en-IN"/>
        </w:rPr>
      </w:pPr>
      <w:r w:rsidRPr="00311226">
        <w:rPr>
          <w:b/>
          <w:lang w:val="en-IN"/>
        </w:rPr>
        <w:t>Control record Format:</w:t>
      </w:r>
      <w:r w:rsidRPr="00311226">
        <w:rPr>
          <w:lang w:val="en-I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492"/>
        <w:gridCol w:w="2160"/>
      </w:tblGrid>
      <w:tr w:rsidR="00DD41B4" w:rsidRPr="00311226" w14:paraId="59176BAD" w14:textId="77777777" w:rsidTr="00DD41B4">
        <w:tc>
          <w:tcPr>
            <w:tcW w:w="1188" w:type="dxa"/>
            <w:tcBorders>
              <w:top w:val="single" w:sz="4" w:space="0" w:color="auto"/>
              <w:left w:val="single" w:sz="4" w:space="0" w:color="auto"/>
              <w:bottom w:val="single" w:sz="4" w:space="0" w:color="auto"/>
              <w:right w:val="single" w:sz="4" w:space="0" w:color="auto"/>
            </w:tcBorders>
          </w:tcPr>
          <w:p w14:paraId="5358FCF4" w14:textId="77777777" w:rsidR="00DD41B4" w:rsidRPr="00311226" w:rsidRDefault="00DD41B4" w:rsidP="008D665C">
            <w:pPr>
              <w:jc w:val="both"/>
              <w:rPr>
                <w:b/>
                <w:lang w:val="en-IN"/>
              </w:rPr>
            </w:pPr>
            <w:r w:rsidRPr="00311226">
              <w:rPr>
                <w:b/>
                <w:lang w:val="en-IN"/>
              </w:rPr>
              <w:t>Sr. No.</w:t>
            </w:r>
          </w:p>
        </w:tc>
        <w:tc>
          <w:tcPr>
            <w:tcW w:w="3492" w:type="dxa"/>
            <w:tcBorders>
              <w:top w:val="single" w:sz="4" w:space="0" w:color="auto"/>
              <w:left w:val="single" w:sz="4" w:space="0" w:color="auto"/>
              <w:bottom w:val="single" w:sz="4" w:space="0" w:color="auto"/>
              <w:right w:val="single" w:sz="4" w:space="0" w:color="auto"/>
            </w:tcBorders>
          </w:tcPr>
          <w:p w14:paraId="17ED0E4F" w14:textId="77777777" w:rsidR="00DD41B4" w:rsidRPr="00311226" w:rsidRDefault="00DD41B4" w:rsidP="008D665C">
            <w:pPr>
              <w:jc w:val="both"/>
              <w:rPr>
                <w:b/>
                <w:lang w:val="en-IN"/>
              </w:rPr>
            </w:pPr>
            <w:r w:rsidRPr="00311226">
              <w:rPr>
                <w:b/>
                <w:lang w:val="en-IN"/>
              </w:rPr>
              <w:t>Control Record Field</w:t>
            </w:r>
          </w:p>
        </w:tc>
        <w:tc>
          <w:tcPr>
            <w:tcW w:w="2160" w:type="dxa"/>
            <w:tcBorders>
              <w:top w:val="single" w:sz="4" w:space="0" w:color="auto"/>
              <w:left w:val="single" w:sz="4" w:space="0" w:color="auto"/>
              <w:bottom w:val="single" w:sz="4" w:space="0" w:color="auto"/>
              <w:right w:val="single" w:sz="4" w:space="0" w:color="auto"/>
            </w:tcBorders>
          </w:tcPr>
          <w:p w14:paraId="7C4AB53A" w14:textId="77777777" w:rsidR="00DD41B4" w:rsidRPr="00311226" w:rsidRDefault="00DD41B4" w:rsidP="008D665C">
            <w:pPr>
              <w:jc w:val="both"/>
              <w:rPr>
                <w:b/>
                <w:lang w:val="en-IN"/>
              </w:rPr>
            </w:pPr>
            <w:r w:rsidRPr="00311226">
              <w:rPr>
                <w:b/>
                <w:lang w:val="en-IN"/>
              </w:rPr>
              <w:t>Values</w:t>
            </w:r>
          </w:p>
        </w:tc>
      </w:tr>
      <w:tr w:rsidR="00DD41B4" w:rsidRPr="00311226" w14:paraId="033ACB53" w14:textId="77777777" w:rsidTr="00DD41B4">
        <w:tc>
          <w:tcPr>
            <w:tcW w:w="1188" w:type="dxa"/>
            <w:tcBorders>
              <w:top w:val="single" w:sz="4" w:space="0" w:color="auto"/>
              <w:left w:val="single" w:sz="4" w:space="0" w:color="auto"/>
              <w:bottom w:val="single" w:sz="4" w:space="0" w:color="auto"/>
              <w:right w:val="single" w:sz="4" w:space="0" w:color="auto"/>
            </w:tcBorders>
          </w:tcPr>
          <w:p w14:paraId="728AC48E" w14:textId="77777777" w:rsidR="00DD41B4" w:rsidRPr="00311226" w:rsidRDefault="00DD41B4" w:rsidP="008D665C">
            <w:pPr>
              <w:jc w:val="both"/>
              <w:rPr>
                <w:lang w:val="en-IN"/>
              </w:rPr>
            </w:pPr>
            <w:r w:rsidRPr="00311226">
              <w:rPr>
                <w:lang w:val="en-IN"/>
              </w:rPr>
              <w:t>1</w:t>
            </w:r>
          </w:p>
        </w:tc>
        <w:tc>
          <w:tcPr>
            <w:tcW w:w="3492" w:type="dxa"/>
            <w:tcBorders>
              <w:top w:val="single" w:sz="4" w:space="0" w:color="auto"/>
              <w:left w:val="single" w:sz="4" w:space="0" w:color="auto"/>
              <w:bottom w:val="single" w:sz="4" w:space="0" w:color="auto"/>
              <w:right w:val="single" w:sz="4" w:space="0" w:color="auto"/>
            </w:tcBorders>
          </w:tcPr>
          <w:p w14:paraId="50A36D54" w14:textId="77777777" w:rsidR="00DD41B4" w:rsidRPr="00311226" w:rsidRDefault="00DD41B4" w:rsidP="008D665C">
            <w:pPr>
              <w:jc w:val="both"/>
              <w:rPr>
                <w:lang w:val="en-IN"/>
              </w:rPr>
            </w:pPr>
            <w:r w:rsidRPr="00311226">
              <w:rPr>
                <w:lang w:val="en-IN"/>
              </w:rPr>
              <w:t>Control Record Type</w:t>
            </w:r>
          </w:p>
        </w:tc>
        <w:tc>
          <w:tcPr>
            <w:tcW w:w="2160" w:type="dxa"/>
            <w:tcBorders>
              <w:top w:val="single" w:sz="4" w:space="0" w:color="auto"/>
              <w:left w:val="single" w:sz="4" w:space="0" w:color="auto"/>
              <w:bottom w:val="single" w:sz="4" w:space="0" w:color="auto"/>
              <w:right w:val="single" w:sz="4" w:space="0" w:color="auto"/>
            </w:tcBorders>
          </w:tcPr>
          <w:p w14:paraId="28A5FF2B" w14:textId="77777777" w:rsidR="00DD41B4" w:rsidRPr="00311226" w:rsidRDefault="00DD41B4" w:rsidP="008D665C">
            <w:pPr>
              <w:jc w:val="both"/>
              <w:rPr>
                <w:lang w:val="en-IN"/>
              </w:rPr>
            </w:pPr>
            <w:r w:rsidRPr="00311226">
              <w:rPr>
                <w:lang w:val="en-IN"/>
              </w:rPr>
              <w:t>10</w:t>
            </w:r>
          </w:p>
        </w:tc>
      </w:tr>
      <w:tr w:rsidR="00DD41B4" w:rsidRPr="00311226" w14:paraId="71EA25C8" w14:textId="77777777" w:rsidTr="00DD41B4">
        <w:tc>
          <w:tcPr>
            <w:tcW w:w="1188" w:type="dxa"/>
            <w:tcBorders>
              <w:top w:val="single" w:sz="4" w:space="0" w:color="auto"/>
              <w:left w:val="single" w:sz="4" w:space="0" w:color="auto"/>
              <w:bottom w:val="single" w:sz="4" w:space="0" w:color="auto"/>
              <w:right w:val="single" w:sz="4" w:space="0" w:color="auto"/>
            </w:tcBorders>
          </w:tcPr>
          <w:p w14:paraId="0196D332" w14:textId="77777777" w:rsidR="00DD41B4" w:rsidRPr="00311226" w:rsidRDefault="00DD41B4" w:rsidP="008D665C">
            <w:pPr>
              <w:jc w:val="both"/>
              <w:rPr>
                <w:lang w:val="en-IN"/>
              </w:rPr>
            </w:pPr>
            <w:r w:rsidRPr="00311226">
              <w:rPr>
                <w:lang w:val="en-IN"/>
              </w:rPr>
              <w:t>2</w:t>
            </w:r>
          </w:p>
        </w:tc>
        <w:tc>
          <w:tcPr>
            <w:tcW w:w="3492" w:type="dxa"/>
            <w:tcBorders>
              <w:top w:val="single" w:sz="4" w:space="0" w:color="auto"/>
              <w:left w:val="single" w:sz="4" w:space="0" w:color="auto"/>
              <w:bottom w:val="single" w:sz="4" w:space="0" w:color="auto"/>
              <w:right w:val="single" w:sz="4" w:space="0" w:color="auto"/>
            </w:tcBorders>
          </w:tcPr>
          <w:p w14:paraId="1230E6CF" w14:textId="77777777" w:rsidR="00DD41B4" w:rsidRPr="00311226" w:rsidRDefault="00DD41B4" w:rsidP="008D665C">
            <w:pPr>
              <w:jc w:val="both"/>
              <w:rPr>
                <w:lang w:val="en-IN"/>
              </w:rPr>
            </w:pPr>
            <w:r w:rsidRPr="00311226">
              <w:rPr>
                <w:lang w:val="en-IN"/>
              </w:rPr>
              <w:t>File Indicator</w:t>
            </w:r>
          </w:p>
        </w:tc>
        <w:tc>
          <w:tcPr>
            <w:tcW w:w="2160" w:type="dxa"/>
            <w:tcBorders>
              <w:top w:val="single" w:sz="4" w:space="0" w:color="auto"/>
              <w:left w:val="single" w:sz="4" w:space="0" w:color="auto"/>
              <w:bottom w:val="single" w:sz="4" w:space="0" w:color="auto"/>
              <w:right w:val="single" w:sz="4" w:space="0" w:color="auto"/>
            </w:tcBorders>
          </w:tcPr>
          <w:p w14:paraId="79133BCD" w14:textId="77777777" w:rsidR="00DD41B4" w:rsidRPr="00311226" w:rsidRDefault="00DD41B4" w:rsidP="008D665C">
            <w:pPr>
              <w:jc w:val="both"/>
              <w:rPr>
                <w:lang w:val="en-IN"/>
              </w:rPr>
            </w:pPr>
            <w:r w:rsidRPr="00311226">
              <w:rPr>
                <w:lang w:val="en-IN"/>
              </w:rPr>
              <w:t>RC</w:t>
            </w:r>
          </w:p>
        </w:tc>
      </w:tr>
      <w:tr w:rsidR="00DD41B4" w:rsidRPr="00311226" w14:paraId="059DDE04" w14:textId="77777777" w:rsidTr="00DD41B4">
        <w:tc>
          <w:tcPr>
            <w:tcW w:w="1188" w:type="dxa"/>
            <w:tcBorders>
              <w:top w:val="single" w:sz="4" w:space="0" w:color="auto"/>
              <w:left w:val="single" w:sz="4" w:space="0" w:color="auto"/>
              <w:bottom w:val="single" w:sz="4" w:space="0" w:color="auto"/>
              <w:right w:val="single" w:sz="4" w:space="0" w:color="auto"/>
            </w:tcBorders>
          </w:tcPr>
          <w:p w14:paraId="3EB854E1" w14:textId="77777777" w:rsidR="00DD41B4" w:rsidRPr="00311226" w:rsidRDefault="00DD41B4" w:rsidP="008D665C">
            <w:pPr>
              <w:jc w:val="both"/>
              <w:rPr>
                <w:lang w:val="en-IN"/>
              </w:rPr>
            </w:pPr>
            <w:r w:rsidRPr="00311226">
              <w:rPr>
                <w:lang w:val="en-IN"/>
              </w:rPr>
              <w:t>3</w:t>
            </w:r>
          </w:p>
        </w:tc>
        <w:tc>
          <w:tcPr>
            <w:tcW w:w="3492" w:type="dxa"/>
            <w:tcBorders>
              <w:top w:val="single" w:sz="4" w:space="0" w:color="auto"/>
              <w:left w:val="single" w:sz="4" w:space="0" w:color="auto"/>
              <w:bottom w:val="single" w:sz="4" w:space="0" w:color="auto"/>
              <w:right w:val="single" w:sz="4" w:space="0" w:color="auto"/>
            </w:tcBorders>
          </w:tcPr>
          <w:p w14:paraId="409D12E1" w14:textId="77777777" w:rsidR="00DD41B4" w:rsidRPr="00311226" w:rsidRDefault="00DD41B4" w:rsidP="008D665C">
            <w:pPr>
              <w:jc w:val="both"/>
              <w:rPr>
                <w:lang w:val="en-IN"/>
              </w:rPr>
            </w:pPr>
            <w:r w:rsidRPr="00311226">
              <w:rPr>
                <w:lang w:val="en-IN"/>
              </w:rPr>
              <w:t>Member Type</w:t>
            </w:r>
          </w:p>
        </w:tc>
        <w:tc>
          <w:tcPr>
            <w:tcW w:w="2160" w:type="dxa"/>
            <w:tcBorders>
              <w:top w:val="single" w:sz="4" w:space="0" w:color="auto"/>
              <w:left w:val="single" w:sz="4" w:space="0" w:color="auto"/>
              <w:bottom w:val="single" w:sz="4" w:space="0" w:color="auto"/>
              <w:right w:val="single" w:sz="4" w:space="0" w:color="auto"/>
            </w:tcBorders>
          </w:tcPr>
          <w:p w14:paraId="64EA2517" w14:textId="77777777" w:rsidR="00DD41B4" w:rsidRPr="00311226" w:rsidRDefault="00DD41B4" w:rsidP="008D665C">
            <w:pPr>
              <w:jc w:val="both"/>
              <w:rPr>
                <w:lang w:val="en-IN"/>
              </w:rPr>
            </w:pPr>
            <w:r w:rsidRPr="00311226">
              <w:rPr>
                <w:lang w:val="en-IN"/>
              </w:rPr>
              <w:t>M</w:t>
            </w:r>
          </w:p>
        </w:tc>
      </w:tr>
      <w:tr w:rsidR="00DD41B4" w:rsidRPr="00311226" w14:paraId="73AB5E23" w14:textId="77777777" w:rsidTr="00DD41B4">
        <w:tc>
          <w:tcPr>
            <w:tcW w:w="1188" w:type="dxa"/>
            <w:tcBorders>
              <w:top w:val="single" w:sz="4" w:space="0" w:color="auto"/>
              <w:left w:val="single" w:sz="4" w:space="0" w:color="auto"/>
              <w:bottom w:val="single" w:sz="4" w:space="0" w:color="auto"/>
              <w:right w:val="single" w:sz="4" w:space="0" w:color="auto"/>
            </w:tcBorders>
          </w:tcPr>
          <w:p w14:paraId="145B0032" w14:textId="77777777" w:rsidR="00DD41B4" w:rsidRPr="00311226" w:rsidRDefault="00DD41B4" w:rsidP="008D665C">
            <w:pPr>
              <w:jc w:val="both"/>
              <w:rPr>
                <w:lang w:val="en-IN"/>
              </w:rPr>
            </w:pPr>
            <w:r w:rsidRPr="00311226">
              <w:rPr>
                <w:lang w:val="en-IN"/>
              </w:rPr>
              <w:t>4</w:t>
            </w:r>
          </w:p>
        </w:tc>
        <w:tc>
          <w:tcPr>
            <w:tcW w:w="3492" w:type="dxa"/>
            <w:tcBorders>
              <w:top w:val="single" w:sz="4" w:space="0" w:color="auto"/>
              <w:left w:val="single" w:sz="4" w:space="0" w:color="auto"/>
              <w:bottom w:val="single" w:sz="4" w:space="0" w:color="auto"/>
              <w:right w:val="single" w:sz="4" w:space="0" w:color="auto"/>
            </w:tcBorders>
          </w:tcPr>
          <w:p w14:paraId="02232F3F" w14:textId="77777777" w:rsidR="00DD41B4" w:rsidRPr="00311226" w:rsidRDefault="00DD41B4" w:rsidP="008D665C">
            <w:pPr>
              <w:jc w:val="both"/>
              <w:rPr>
                <w:lang w:val="en-IN"/>
              </w:rPr>
            </w:pPr>
            <w:r w:rsidRPr="00311226">
              <w:rPr>
                <w:lang w:val="en-IN"/>
              </w:rPr>
              <w:t>Member Code</w:t>
            </w:r>
          </w:p>
        </w:tc>
        <w:tc>
          <w:tcPr>
            <w:tcW w:w="2160" w:type="dxa"/>
            <w:tcBorders>
              <w:top w:val="single" w:sz="4" w:space="0" w:color="auto"/>
              <w:left w:val="single" w:sz="4" w:space="0" w:color="auto"/>
              <w:bottom w:val="single" w:sz="4" w:space="0" w:color="auto"/>
              <w:right w:val="single" w:sz="4" w:space="0" w:color="auto"/>
            </w:tcBorders>
          </w:tcPr>
          <w:p w14:paraId="1AD83664" w14:textId="77777777" w:rsidR="00DD41B4" w:rsidRPr="00311226" w:rsidRDefault="00DD41B4" w:rsidP="008D665C">
            <w:pPr>
              <w:jc w:val="both"/>
              <w:rPr>
                <w:lang w:val="en-IN"/>
              </w:rPr>
            </w:pPr>
            <w:r w:rsidRPr="00311226">
              <w:rPr>
                <w:lang w:val="en-IN"/>
              </w:rPr>
              <w:t>MEMBER CODE</w:t>
            </w:r>
          </w:p>
        </w:tc>
      </w:tr>
      <w:tr w:rsidR="00DD41B4" w:rsidRPr="00311226" w14:paraId="73FEB475" w14:textId="77777777" w:rsidTr="00DD41B4">
        <w:tc>
          <w:tcPr>
            <w:tcW w:w="1188" w:type="dxa"/>
            <w:tcBorders>
              <w:top w:val="single" w:sz="4" w:space="0" w:color="auto"/>
              <w:left w:val="single" w:sz="4" w:space="0" w:color="auto"/>
              <w:bottom w:val="single" w:sz="4" w:space="0" w:color="auto"/>
              <w:right w:val="single" w:sz="4" w:space="0" w:color="auto"/>
            </w:tcBorders>
          </w:tcPr>
          <w:p w14:paraId="10476452" w14:textId="77777777" w:rsidR="00DD41B4" w:rsidRPr="00311226" w:rsidRDefault="00DD41B4" w:rsidP="008D665C">
            <w:pPr>
              <w:jc w:val="both"/>
              <w:rPr>
                <w:lang w:val="en-IN"/>
              </w:rPr>
            </w:pPr>
            <w:r w:rsidRPr="00311226">
              <w:rPr>
                <w:lang w:val="en-IN"/>
              </w:rPr>
              <w:t>5</w:t>
            </w:r>
          </w:p>
        </w:tc>
        <w:tc>
          <w:tcPr>
            <w:tcW w:w="3492" w:type="dxa"/>
            <w:tcBorders>
              <w:top w:val="single" w:sz="4" w:space="0" w:color="auto"/>
              <w:left w:val="single" w:sz="4" w:space="0" w:color="auto"/>
              <w:bottom w:val="single" w:sz="4" w:space="0" w:color="auto"/>
              <w:right w:val="single" w:sz="4" w:space="0" w:color="auto"/>
            </w:tcBorders>
          </w:tcPr>
          <w:p w14:paraId="1DE05E28" w14:textId="77777777" w:rsidR="00DD41B4" w:rsidRPr="00311226" w:rsidRDefault="00DD41B4" w:rsidP="008D665C">
            <w:pPr>
              <w:jc w:val="both"/>
              <w:rPr>
                <w:lang w:val="en-IN"/>
              </w:rPr>
            </w:pPr>
            <w:r w:rsidRPr="00311226">
              <w:rPr>
                <w:lang w:val="en-IN"/>
              </w:rPr>
              <w:t>Batch Date</w:t>
            </w:r>
          </w:p>
        </w:tc>
        <w:tc>
          <w:tcPr>
            <w:tcW w:w="2160" w:type="dxa"/>
            <w:tcBorders>
              <w:top w:val="single" w:sz="4" w:space="0" w:color="auto"/>
              <w:left w:val="single" w:sz="4" w:space="0" w:color="auto"/>
              <w:bottom w:val="single" w:sz="4" w:space="0" w:color="auto"/>
              <w:right w:val="single" w:sz="4" w:space="0" w:color="auto"/>
            </w:tcBorders>
          </w:tcPr>
          <w:p w14:paraId="4388D922" w14:textId="77777777" w:rsidR="00DD41B4" w:rsidRPr="00311226" w:rsidRDefault="00DD41B4" w:rsidP="008D665C">
            <w:pPr>
              <w:jc w:val="both"/>
              <w:rPr>
                <w:lang w:val="en-IN"/>
              </w:rPr>
            </w:pPr>
            <w:r w:rsidRPr="00311226">
              <w:rPr>
                <w:lang w:val="en-IN"/>
              </w:rPr>
              <w:t>YYYYMMDD</w:t>
            </w:r>
          </w:p>
        </w:tc>
      </w:tr>
      <w:tr w:rsidR="00DD41B4" w:rsidRPr="00311226" w14:paraId="73075273" w14:textId="77777777" w:rsidTr="00DD41B4">
        <w:tc>
          <w:tcPr>
            <w:tcW w:w="1188" w:type="dxa"/>
            <w:tcBorders>
              <w:top w:val="single" w:sz="4" w:space="0" w:color="auto"/>
              <w:left w:val="single" w:sz="4" w:space="0" w:color="auto"/>
              <w:bottom w:val="single" w:sz="4" w:space="0" w:color="auto"/>
              <w:right w:val="single" w:sz="4" w:space="0" w:color="auto"/>
            </w:tcBorders>
          </w:tcPr>
          <w:p w14:paraId="0D5DD4CF" w14:textId="77777777" w:rsidR="00DD41B4" w:rsidRPr="00311226" w:rsidRDefault="00DD41B4" w:rsidP="008D665C">
            <w:pPr>
              <w:jc w:val="both"/>
              <w:rPr>
                <w:lang w:val="en-IN"/>
              </w:rPr>
            </w:pPr>
            <w:r w:rsidRPr="00311226">
              <w:rPr>
                <w:lang w:val="en-IN"/>
              </w:rPr>
              <w:t>6</w:t>
            </w:r>
          </w:p>
        </w:tc>
        <w:tc>
          <w:tcPr>
            <w:tcW w:w="3492" w:type="dxa"/>
            <w:tcBorders>
              <w:top w:val="single" w:sz="4" w:space="0" w:color="auto"/>
              <w:left w:val="single" w:sz="4" w:space="0" w:color="auto"/>
              <w:bottom w:val="single" w:sz="4" w:space="0" w:color="auto"/>
              <w:right w:val="single" w:sz="4" w:space="0" w:color="auto"/>
            </w:tcBorders>
          </w:tcPr>
          <w:p w14:paraId="63B9B6AE" w14:textId="77777777" w:rsidR="00DD41B4" w:rsidRPr="00311226" w:rsidRDefault="00DD41B4" w:rsidP="008D665C">
            <w:pPr>
              <w:jc w:val="both"/>
              <w:rPr>
                <w:lang w:val="en-IN"/>
              </w:rPr>
            </w:pPr>
            <w:r w:rsidRPr="00311226">
              <w:rPr>
                <w:lang w:val="en-IN"/>
              </w:rPr>
              <w:t>Batch No</w:t>
            </w:r>
          </w:p>
        </w:tc>
        <w:tc>
          <w:tcPr>
            <w:tcW w:w="2160" w:type="dxa"/>
            <w:tcBorders>
              <w:top w:val="single" w:sz="4" w:space="0" w:color="auto"/>
              <w:left w:val="single" w:sz="4" w:space="0" w:color="auto"/>
              <w:bottom w:val="single" w:sz="4" w:space="0" w:color="auto"/>
              <w:right w:val="single" w:sz="4" w:space="0" w:color="auto"/>
            </w:tcBorders>
          </w:tcPr>
          <w:p w14:paraId="66A214DD" w14:textId="77777777" w:rsidR="00DD41B4" w:rsidRPr="00311226" w:rsidRDefault="00DD41B4" w:rsidP="008D665C">
            <w:pPr>
              <w:jc w:val="both"/>
              <w:rPr>
                <w:lang w:val="en-IN"/>
              </w:rPr>
            </w:pPr>
          </w:p>
        </w:tc>
      </w:tr>
      <w:tr w:rsidR="00DD41B4" w:rsidRPr="00311226" w14:paraId="3DAAD8A8" w14:textId="77777777" w:rsidTr="00DD41B4">
        <w:tc>
          <w:tcPr>
            <w:tcW w:w="1188" w:type="dxa"/>
            <w:tcBorders>
              <w:top w:val="single" w:sz="4" w:space="0" w:color="auto"/>
              <w:left w:val="single" w:sz="4" w:space="0" w:color="auto"/>
              <w:bottom w:val="single" w:sz="4" w:space="0" w:color="auto"/>
              <w:right w:val="single" w:sz="4" w:space="0" w:color="auto"/>
            </w:tcBorders>
          </w:tcPr>
          <w:p w14:paraId="7AF302C1" w14:textId="77777777" w:rsidR="00DD41B4" w:rsidRPr="00311226" w:rsidRDefault="00DD41B4" w:rsidP="008D665C">
            <w:pPr>
              <w:jc w:val="both"/>
              <w:rPr>
                <w:lang w:val="en-IN"/>
              </w:rPr>
            </w:pPr>
            <w:r w:rsidRPr="00311226">
              <w:rPr>
                <w:lang w:val="en-IN"/>
              </w:rPr>
              <w:t>7</w:t>
            </w:r>
          </w:p>
        </w:tc>
        <w:tc>
          <w:tcPr>
            <w:tcW w:w="3492" w:type="dxa"/>
            <w:tcBorders>
              <w:top w:val="single" w:sz="4" w:space="0" w:color="auto"/>
              <w:left w:val="single" w:sz="4" w:space="0" w:color="auto"/>
              <w:bottom w:val="single" w:sz="4" w:space="0" w:color="auto"/>
              <w:right w:val="single" w:sz="4" w:space="0" w:color="auto"/>
            </w:tcBorders>
          </w:tcPr>
          <w:p w14:paraId="57BDA56A" w14:textId="77777777" w:rsidR="00DD41B4" w:rsidRPr="00311226" w:rsidRDefault="00DD41B4" w:rsidP="008D665C">
            <w:pPr>
              <w:jc w:val="both"/>
              <w:rPr>
                <w:lang w:val="en-IN"/>
              </w:rPr>
            </w:pPr>
            <w:r w:rsidRPr="00311226">
              <w:rPr>
                <w:lang w:val="en-IN"/>
              </w:rPr>
              <w:t>No of Records</w:t>
            </w:r>
          </w:p>
        </w:tc>
        <w:tc>
          <w:tcPr>
            <w:tcW w:w="2160" w:type="dxa"/>
            <w:tcBorders>
              <w:top w:val="single" w:sz="4" w:space="0" w:color="auto"/>
              <w:left w:val="single" w:sz="4" w:space="0" w:color="auto"/>
              <w:bottom w:val="single" w:sz="4" w:space="0" w:color="auto"/>
              <w:right w:val="single" w:sz="4" w:space="0" w:color="auto"/>
            </w:tcBorders>
          </w:tcPr>
          <w:p w14:paraId="217FC4BA" w14:textId="77777777" w:rsidR="00DD41B4" w:rsidRPr="00311226" w:rsidRDefault="00DD41B4" w:rsidP="008D665C">
            <w:pPr>
              <w:jc w:val="both"/>
              <w:rPr>
                <w:lang w:val="en-IN"/>
              </w:rPr>
            </w:pPr>
          </w:p>
        </w:tc>
      </w:tr>
    </w:tbl>
    <w:p w14:paraId="5E466AA3" w14:textId="77777777" w:rsidR="00DD41B4" w:rsidRPr="00311226" w:rsidRDefault="00DD41B4" w:rsidP="00DD41B4">
      <w:pPr>
        <w:jc w:val="both"/>
        <w:rPr>
          <w:b/>
          <w:lang w:val="en-IN"/>
        </w:rPr>
      </w:pPr>
    </w:p>
    <w:p w14:paraId="4E75E59A" w14:textId="77777777" w:rsidR="00DD41B4" w:rsidRPr="00311226" w:rsidRDefault="00DD41B4" w:rsidP="00DD41B4">
      <w:pPr>
        <w:jc w:val="both"/>
        <w:rPr>
          <w:b/>
          <w:lang w:val="en-IN"/>
        </w:rPr>
      </w:pPr>
      <w:r w:rsidRPr="00311226">
        <w:rPr>
          <w:b/>
          <w:lang w:val="en-IN"/>
        </w:rPr>
        <w:t>Detail Record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132"/>
        <w:gridCol w:w="2538"/>
      </w:tblGrid>
      <w:tr w:rsidR="00DD41B4" w:rsidRPr="00311226" w14:paraId="68829CB6" w14:textId="77777777" w:rsidTr="00DD41B4">
        <w:tc>
          <w:tcPr>
            <w:tcW w:w="1188" w:type="dxa"/>
            <w:tcBorders>
              <w:top w:val="single" w:sz="4" w:space="0" w:color="auto"/>
              <w:left w:val="single" w:sz="4" w:space="0" w:color="auto"/>
              <w:bottom w:val="single" w:sz="4" w:space="0" w:color="auto"/>
              <w:right w:val="single" w:sz="4" w:space="0" w:color="auto"/>
            </w:tcBorders>
          </w:tcPr>
          <w:p w14:paraId="1BF61E7D" w14:textId="77777777" w:rsidR="00DD41B4" w:rsidRPr="00311226" w:rsidRDefault="00DD41B4" w:rsidP="008D665C">
            <w:pPr>
              <w:jc w:val="both"/>
              <w:rPr>
                <w:b/>
                <w:lang w:val="en-IN"/>
              </w:rPr>
            </w:pPr>
            <w:r w:rsidRPr="00311226">
              <w:rPr>
                <w:b/>
                <w:lang w:val="en-IN"/>
              </w:rPr>
              <w:t>Sr. No.</w:t>
            </w:r>
          </w:p>
        </w:tc>
        <w:tc>
          <w:tcPr>
            <w:tcW w:w="3132" w:type="dxa"/>
            <w:tcBorders>
              <w:top w:val="single" w:sz="4" w:space="0" w:color="auto"/>
              <w:left w:val="single" w:sz="4" w:space="0" w:color="auto"/>
              <w:bottom w:val="single" w:sz="4" w:space="0" w:color="auto"/>
              <w:right w:val="single" w:sz="4" w:space="0" w:color="auto"/>
            </w:tcBorders>
          </w:tcPr>
          <w:p w14:paraId="4BFC5735" w14:textId="77777777" w:rsidR="00DD41B4" w:rsidRPr="00311226" w:rsidRDefault="00DD41B4" w:rsidP="008D665C">
            <w:pPr>
              <w:jc w:val="both"/>
              <w:rPr>
                <w:b/>
                <w:lang w:val="en-IN"/>
              </w:rPr>
            </w:pPr>
            <w:r w:rsidRPr="00311226">
              <w:rPr>
                <w:b/>
                <w:lang w:val="en-IN"/>
              </w:rPr>
              <w:t>Detail Record Field</w:t>
            </w:r>
          </w:p>
        </w:tc>
        <w:tc>
          <w:tcPr>
            <w:tcW w:w="2538" w:type="dxa"/>
            <w:tcBorders>
              <w:top w:val="single" w:sz="4" w:space="0" w:color="auto"/>
              <w:left w:val="single" w:sz="4" w:space="0" w:color="auto"/>
              <w:bottom w:val="single" w:sz="4" w:space="0" w:color="auto"/>
              <w:right w:val="single" w:sz="4" w:space="0" w:color="auto"/>
            </w:tcBorders>
          </w:tcPr>
          <w:p w14:paraId="2AAA7621" w14:textId="77777777" w:rsidR="00DD41B4" w:rsidRPr="00311226" w:rsidRDefault="00DD41B4" w:rsidP="008D665C">
            <w:pPr>
              <w:jc w:val="both"/>
              <w:rPr>
                <w:b/>
                <w:lang w:val="en-IN"/>
              </w:rPr>
            </w:pPr>
            <w:r w:rsidRPr="00311226">
              <w:rPr>
                <w:b/>
                <w:lang w:val="en-IN"/>
              </w:rPr>
              <w:t>Values</w:t>
            </w:r>
          </w:p>
        </w:tc>
      </w:tr>
      <w:tr w:rsidR="00DD41B4" w:rsidRPr="00311226" w14:paraId="01E7C6F2" w14:textId="77777777" w:rsidTr="00DD41B4">
        <w:tc>
          <w:tcPr>
            <w:tcW w:w="1188" w:type="dxa"/>
            <w:tcBorders>
              <w:top w:val="single" w:sz="4" w:space="0" w:color="auto"/>
              <w:left w:val="single" w:sz="4" w:space="0" w:color="auto"/>
              <w:bottom w:val="single" w:sz="4" w:space="0" w:color="auto"/>
              <w:right w:val="single" w:sz="4" w:space="0" w:color="auto"/>
            </w:tcBorders>
          </w:tcPr>
          <w:p w14:paraId="75C2F251" w14:textId="77777777" w:rsidR="00DD41B4" w:rsidRPr="00311226" w:rsidRDefault="00DD41B4" w:rsidP="008D665C">
            <w:pPr>
              <w:jc w:val="both"/>
              <w:rPr>
                <w:lang w:val="en-IN"/>
              </w:rPr>
            </w:pPr>
            <w:r w:rsidRPr="00311226">
              <w:rPr>
                <w:lang w:val="en-IN"/>
              </w:rPr>
              <w:t>1</w:t>
            </w:r>
          </w:p>
        </w:tc>
        <w:tc>
          <w:tcPr>
            <w:tcW w:w="3132" w:type="dxa"/>
            <w:tcBorders>
              <w:top w:val="single" w:sz="4" w:space="0" w:color="auto"/>
              <w:left w:val="single" w:sz="4" w:space="0" w:color="auto"/>
              <w:bottom w:val="single" w:sz="4" w:space="0" w:color="auto"/>
              <w:right w:val="single" w:sz="4" w:space="0" w:color="auto"/>
            </w:tcBorders>
          </w:tcPr>
          <w:p w14:paraId="52D70576" w14:textId="77777777" w:rsidR="00DD41B4" w:rsidRPr="00311226" w:rsidRDefault="00DD41B4" w:rsidP="008D665C">
            <w:pPr>
              <w:jc w:val="both"/>
              <w:rPr>
                <w:lang w:val="en-IN"/>
              </w:rPr>
            </w:pPr>
            <w:r w:rsidRPr="00311226">
              <w:rPr>
                <w:lang w:val="en-IN"/>
              </w:rPr>
              <w:t>Detail Record Type</w:t>
            </w:r>
          </w:p>
        </w:tc>
        <w:tc>
          <w:tcPr>
            <w:tcW w:w="2538" w:type="dxa"/>
            <w:tcBorders>
              <w:top w:val="single" w:sz="4" w:space="0" w:color="auto"/>
              <w:left w:val="single" w:sz="4" w:space="0" w:color="auto"/>
              <w:bottom w:val="single" w:sz="4" w:space="0" w:color="auto"/>
              <w:right w:val="single" w:sz="4" w:space="0" w:color="auto"/>
            </w:tcBorders>
          </w:tcPr>
          <w:p w14:paraId="1DF95969" w14:textId="77777777" w:rsidR="00DD41B4" w:rsidRPr="00311226" w:rsidRDefault="00DD41B4" w:rsidP="008D665C">
            <w:pPr>
              <w:jc w:val="both"/>
              <w:rPr>
                <w:lang w:val="en-IN"/>
              </w:rPr>
            </w:pPr>
            <w:r w:rsidRPr="00311226">
              <w:rPr>
                <w:lang w:val="en-IN"/>
              </w:rPr>
              <w:t>20</w:t>
            </w:r>
          </w:p>
        </w:tc>
      </w:tr>
      <w:tr w:rsidR="00DD41B4" w:rsidRPr="00311226" w14:paraId="0AF45A3F" w14:textId="77777777" w:rsidTr="00DD41B4">
        <w:tc>
          <w:tcPr>
            <w:tcW w:w="1188" w:type="dxa"/>
            <w:tcBorders>
              <w:top w:val="single" w:sz="4" w:space="0" w:color="auto"/>
              <w:left w:val="single" w:sz="4" w:space="0" w:color="auto"/>
              <w:bottom w:val="single" w:sz="4" w:space="0" w:color="auto"/>
              <w:right w:val="single" w:sz="4" w:space="0" w:color="auto"/>
            </w:tcBorders>
          </w:tcPr>
          <w:p w14:paraId="33C7F56D" w14:textId="77777777" w:rsidR="00DD41B4" w:rsidRPr="00311226" w:rsidRDefault="00DD41B4" w:rsidP="008D665C">
            <w:pPr>
              <w:jc w:val="both"/>
              <w:rPr>
                <w:lang w:val="en-IN"/>
              </w:rPr>
            </w:pPr>
            <w:r w:rsidRPr="00311226">
              <w:rPr>
                <w:lang w:val="en-IN"/>
              </w:rPr>
              <w:t>2</w:t>
            </w:r>
          </w:p>
        </w:tc>
        <w:tc>
          <w:tcPr>
            <w:tcW w:w="3132" w:type="dxa"/>
            <w:tcBorders>
              <w:top w:val="single" w:sz="4" w:space="0" w:color="auto"/>
              <w:left w:val="single" w:sz="4" w:space="0" w:color="auto"/>
              <w:bottom w:val="single" w:sz="4" w:space="0" w:color="auto"/>
              <w:right w:val="single" w:sz="4" w:space="0" w:color="auto"/>
            </w:tcBorders>
          </w:tcPr>
          <w:p w14:paraId="191F2354" w14:textId="77777777" w:rsidR="00DD41B4" w:rsidRPr="00311226" w:rsidRDefault="00DD41B4" w:rsidP="008D665C">
            <w:pPr>
              <w:jc w:val="both"/>
              <w:rPr>
                <w:lang w:val="en-IN"/>
              </w:rPr>
            </w:pPr>
            <w:r w:rsidRPr="00311226">
              <w:rPr>
                <w:lang w:val="en-IN"/>
              </w:rPr>
              <w:t>B/S Flag</w:t>
            </w:r>
          </w:p>
        </w:tc>
        <w:tc>
          <w:tcPr>
            <w:tcW w:w="2538" w:type="dxa"/>
            <w:tcBorders>
              <w:top w:val="single" w:sz="4" w:space="0" w:color="auto"/>
              <w:left w:val="single" w:sz="4" w:space="0" w:color="auto"/>
              <w:bottom w:val="single" w:sz="4" w:space="0" w:color="auto"/>
              <w:right w:val="single" w:sz="4" w:space="0" w:color="auto"/>
            </w:tcBorders>
          </w:tcPr>
          <w:p w14:paraId="5A9B17FE" w14:textId="77777777" w:rsidR="00DD41B4" w:rsidRPr="00311226" w:rsidRDefault="00DD41B4" w:rsidP="008D665C">
            <w:pPr>
              <w:jc w:val="both"/>
              <w:rPr>
                <w:lang w:val="en-IN"/>
              </w:rPr>
            </w:pPr>
            <w:r w:rsidRPr="00311226">
              <w:rPr>
                <w:lang w:val="en-IN"/>
              </w:rPr>
              <w:t>B – Buy S – Sell</w:t>
            </w:r>
          </w:p>
        </w:tc>
      </w:tr>
      <w:tr w:rsidR="00DD41B4" w:rsidRPr="00311226" w14:paraId="10DCA46F" w14:textId="77777777" w:rsidTr="00DD41B4">
        <w:tc>
          <w:tcPr>
            <w:tcW w:w="1188" w:type="dxa"/>
            <w:tcBorders>
              <w:top w:val="single" w:sz="4" w:space="0" w:color="auto"/>
              <w:left w:val="single" w:sz="4" w:space="0" w:color="auto"/>
              <w:bottom w:val="single" w:sz="4" w:space="0" w:color="auto"/>
              <w:right w:val="single" w:sz="4" w:space="0" w:color="auto"/>
            </w:tcBorders>
          </w:tcPr>
          <w:p w14:paraId="5B36D6BC" w14:textId="77777777" w:rsidR="00DD41B4" w:rsidRPr="00311226" w:rsidRDefault="00DD41B4" w:rsidP="008D665C">
            <w:pPr>
              <w:jc w:val="both"/>
              <w:rPr>
                <w:lang w:val="en-IN"/>
              </w:rPr>
            </w:pPr>
            <w:r w:rsidRPr="00311226">
              <w:rPr>
                <w:lang w:val="en-IN"/>
              </w:rPr>
              <w:t>3</w:t>
            </w:r>
          </w:p>
        </w:tc>
        <w:tc>
          <w:tcPr>
            <w:tcW w:w="3132" w:type="dxa"/>
            <w:tcBorders>
              <w:top w:val="single" w:sz="4" w:space="0" w:color="auto"/>
              <w:left w:val="single" w:sz="4" w:space="0" w:color="auto"/>
              <w:bottom w:val="single" w:sz="4" w:space="0" w:color="auto"/>
              <w:right w:val="single" w:sz="4" w:space="0" w:color="auto"/>
            </w:tcBorders>
          </w:tcPr>
          <w:p w14:paraId="61D8DECF" w14:textId="77777777" w:rsidR="00DD41B4" w:rsidRPr="00311226" w:rsidRDefault="00DD41B4" w:rsidP="008D665C">
            <w:pPr>
              <w:jc w:val="both"/>
              <w:rPr>
                <w:lang w:val="en-IN"/>
              </w:rPr>
            </w:pPr>
            <w:r w:rsidRPr="00311226">
              <w:rPr>
                <w:lang w:val="en-IN"/>
              </w:rPr>
              <w:t>Settlement Type</w:t>
            </w:r>
          </w:p>
        </w:tc>
        <w:tc>
          <w:tcPr>
            <w:tcW w:w="2538" w:type="dxa"/>
            <w:tcBorders>
              <w:top w:val="single" w:sz="4" w:space="0" w:color="auto"/>
              <w:left w:val="single" w:sz="4" w:space="0" w:color="auto"/>
              <w:bottom w:val="single" w:sz="4" w:space="0" w:color="auto"/>
              <w:right w:val="single" w:sz="4" w:space="0" w:color="auto"/>
            </w:tcBorders>
          </w:tcPr>
          <w:p w14:paraId="57E89658" w14:textId="77777777" w:rsidR="00DD41B4" w:rsidRPr="00311226" w:rsidRDefault="00DD41B4" w:rsidP="008D665C">
            <w:pPr>
              <w:jc w:val="both"/>
              <w:rPr>
                <w:lang w:val="en-IN"/>
              </w:rPr>
            </w:pPr>
          </w:p>
        </w:tc>
      </w:tr>
      <w:tr w:rsidR="00DD41B4" w:rsidRPr="00311226" w14:paraId="4C67B685" w14:textId="77777777" w:rsidTr="00DD41B4">
        <w:tc>
          <w:tcPr>
            <w:tcW w:w="1188" w:type="dxa"/>
            <w:tcBorders>
              <w:top w:val="single" w:sz="4" w:space="0" w:color="auto"/>
              <w:left w:val="single" w:sz="4" w:space="0" w:color="auto"/>
              <w:bottom w:val="single" w:sz="4" w:space="0" w:color="auto"/>
              <w:right w:val="single" w:sz="4" w:space="0" w:color="auto"/>
            </w:tcBorders>
          </w:tcPr>
          <w:p w14:paraId="7B9CF077" w14:textId="77777777" w:rsidR="00DD41B4" w:rsidRPr="00311226" w:rsidRDefault="00DD41B4" w:rsidP="008D665C">
            <w:pPr>
              <w:jc w:val="both"/>
              <w:rPr>
                <w:lang w:val="en-IN"/>
              </w:rPr>
            </w:pPr>
            <w:r w:rsidRPr="00311226">
              <w:rPr>
                <w:lang w:val="en-IN"/>
              </w:rPr>
              <w:t>4</w:t>
            </w:r>
          </w:p>
        </w:tc>
        <w:tc>
          <w:tcPr>
            <w:tcW w:w="3132" w:type="dxa"/>
            <w:tcBorders>
              <w:top w:val="single" w:sz="4" w:space="0" w:color="auto"/>
              <w:left w:val="single" w:sz="4" w:space="0" w:color="auto"/>
              <w:bottom w:val="single" w:sz="4" w:space="0" w:color="auto"/>
              <w:right w:val="single" w:sz="4" w:space="0" w:color="auto"/>
            </w:tcBorders>
          </w:tcPr>
          <w:p w14:paraId="4EC203A2" w14:textId="77777777" w:rsidR="00DD41B4" w:rsidRPr="00311226" w:rsidRDefault="00DD41B4" w:rsidP="008D665C">
            <w:pPr>
              <w:jc w:val="both"/>
              <w:rPr>
                <w:lang w:val="en-IN"/>
              </w:rPr>
            </w:pPr>
            <w:r w:rsidRPr="00311226">
              <w:rPr>
                <w:lang w:val="en-IN"/>
              </w:rPr>
              <w:t>Settlement Number</w:t>
            </w:r>
          </w:p>
        </w:tc>
        <w:tc>
          <w:tcPr>
            <w:tcW w:w="2538" w:type="dxa"/>
            <w:tcBorders>
              <w:top w:val="single" w:sz="4" w:space="0" w:color="auto"/>
              <w:left w:val="single" w:sz="4" w:space="0" w:color="auto"/>
              <w:bottom w:val="single" w:sz="4" w:space="0" w:color="auto"/>
              <w:right w:val="single" w:sz="4" w:space="0" w:color="auto"/>
            </w:tcBorders>
          </w:tcPr>
          <w:p w14:paraId="0412482E" w14:textId="77777777" w:rsidR="00DD41B4" w:rsidRPr="00311226" w:rsidRDefault="00DD41B4" w:rsidP="008D665C">
            <w:pPr>
              <w:jc w:val="both"/>
              <w:rPr>
                <w:lang w:val="en-IN"/>
              </w:rPr>
            </w:pPr>
          </w:p>
        </w:tc>
      </w:tr>
      <w:tr w:rsidR="00DD41B4" w:rsidRPr="00311226" w14:paraId="064EFF4A" w14:textId="77777777" w:rsidTr="00DD41B4">
        <w:tc>
          <w:tcPr>
            <w:tcW w:w="1188" w:type="dxa"/>
            <w:tcBorders>
              <w:top w:val="single" w:sz="4" w:space="0" w:color="auto"/>
              <w:left w:val="single" w:sz="4" w:space="0" w:color="auto"/>
              <w:bottom w:val="single" w:sz="4" w:space="0" w:color="auto"/>
              <w:right w:val="single" w:sz="4" w:space="0" w:color="auto"/>
            </w:tcBorders>
          </w:tcPr>
          <w:p w14:paraId="41D1F3CB" w14:textId="77777777" w:rsidR="00DD41B4" w:rsidRPr="00311226" w:rsidRDefault="00DD41B4" w:rsidP="008D665C">
            <w:pPr>
              <w:jc w:val="both"/>
              <w:rPr>
                <w:lang w:val="en-IN"/>
              </w:rPr>
            </w:pPr>
            <w:r w:rsidRPr="00311226">
              <w:rPr>
                <w:lang w:val="en-IN"/>
              </w:rPr>
              <w:t>5</w:t>
            </w:r>
          </w:p>
        </w:tc>
        <w:tc>
          <w:tcPr>
            <w:tcW w:w="3132" w:type="dxa"/>
            <w:tcBorders>
              <w:top w:val="single" w:sz="4" w:space="0" w:color="auto"/>
              <w:left w:val="single" w:sz="4" w:space="0" w:color="auto"/>
              <w:bottom w:val="single" w:sz="4" w:space="0" w:color="auto"/>
              <w:right w:val="single" w:sz="4" w:space="0" w:color="auto"/>
            </w:tcBorders>
          </w:tcPr>
          <w:p w14:paraId="2E8286AB" w14:textId="77777777" w:rsidR="00DD41B4" w:rsidRPr="00311226" w:rsidRDefault="00DD41B4" w:rsidP="008D665C">
            <w:pPr>
              <w:jc w:val="both"/>
              <w:rPr>
                <w:lang w:val="en-IN"/>
              </w:rPr>
            </w:pPr>
            <w:r w:rsidRPr="00311226">
              <w:rPr>
                <w:lang w:val="en-IN"/>
              </w:rPr>
              <w:t>Security Symbol</w:t>
            </w:r>
          </w:p>
        </w:tc>
        <w:tc>
          <w:tcPr>
            <w:tcW w:w="2538" w:type="dxa"/>
            <w:tcBorders>
              <w:top w:val="single" w:sz="4" w:space="0" w:color="auto"/>
              <w:left w:val="single" w:sz="4" w:space="0" w:color="auto"/>
              <w:bottom w:val="single" w:sz="4" w:space="0" w:color="auto"/>
              <w:right w:val="single" w:sz="4" w:space="0" w:color="auto"/>
            </w:tcBorders>
          </w:tcPr>
          <w:p w14:paraId="60751261" w14:textId="77777777" w:rsidR="00DD41B4" w:rsidRPr="00311226" w:rsidRDefault="00DD41B4" w:rsidP="008D665C">
            <w:pPr>
              <w:jc w:val="both"/>
              <w:rPr>
                <w:lang w:val="en-IN"/>
              </w:rPr>
            </w:pPr>
          </w:p>
        </w:tc>
      </w:tr>
      <w:tr w:rsidR="00DD41B4" w:rsidRPr="00311226" w14:paraId="5F5356B1" w14:textId="77777777" w:rsidTr="00DD41B4">
        <w:tc>
          <w:tcPr>
            <w:tcW w:w="1188" w:type="dxa"/>
            <w:tcBorders>
              <w:top w:val="single" w:sz="4" w:space="0" w:color="auto"/>
              <w:left w:val="single" w:sz="4" w:space="0" w:color="auto"/>
              <w:bottom w:val="single" w:sz="4" w:space="0" w:color="auto"/>
              <w:right w:val="single" w:sz="4" w:space="0" w:color="auto"/>
            </w:tcBorders>
          </w:tcPr>
          <w:p w14:paraId="1FA46A83" w14:textId="77777777" w:rsidR="00DD41B4" w:rsidRPr="00311226" w:rsidRDefault="00DD41B4" w:rsidP="008D665C">
            <w:pPr>
              <w:jc w:val="both"/>
              <w:rPr>
                <w:lang w:val="en-IN"/>
              </w:rPr>
            </w:pPr>
            <w:r w:rsidRPr="00311226">
              <w:rPr>
                <w:lang w:val="en-IN"/>
              </w:rPr>
              <w:t>6</w:t>
            </w:r>
          </w:p>
        </w:tc>
        <w:tc>
          <w:tcPr>
            <w:tcW w:w="3132" w:type="dxa"/>
            <w:tcBorders>
              <w:top w:val="single" w:sz="4" w:space="0" w:color="auto"/>
              <w:left w:val="single" w:sz="4" w:space="0" w:color="auto"/>
              <w:bottom w:val="single" w:sz="4" w:space="0" w:color="auto"/>
              <w:right w:val="single" w:sz="4" w:space="0" w:color="auto"/>
            </w:tcBorders>
          </w:tcPr>
          <w:p w14:paraId="0196F903" w14:textId="77777777" w:rsidR="00DD41B4" w:rsidRPr="00311226" w:rsidRDefault="00DD41B4" w:rsidP="008D665C">
            <w:pPr>
              <w:jc w:val="both"/>
              <w:rPr>
                <w:lang w:val="en-IN"/>
              </w:rPr>
            </w:pPr>
            <w:r w:rsidRPr="00311226">
              <w:rPr>
                <w:lang w:val="en-IN"/>
              </w:rPr>
              <w:t>Security Series</w:t>
            </w:r>
          </w:p>
        </w:tc>
        <w:tc>
          <w:tcPr>
            <w:tcW w:w="2538" w:type="dxa"/>
            <w:tcBorders>
              <w:top w:val="single" w:sz="4" w:space="0" w:color="auto"/>
              <w:left w:val="single" w:sz="4" w:space="0" w:color="auto"/>
              <w:bottom w:val="single" w:sz="4" w:space="0" w:color="auto"/>
              <w:right w:val="single" w:sz="4" w:space="0" w:color="auto"/>
            </w:tcBorders>
          </w:tcPr>
          <w:p w14:paraId="17DB9E44" w14:textId="77777777" w:rsidR="00DD41B4" w:rsidRPr="00311226" w:rsidRDefault="00DD41B4" w:rsidP="008D665C">
            <w:pPr>
              <w:jc w:val="both"/>
              <w:rPr>
                <w:lang w:val="en-IN"/>
              </w:rPr>
            </w:pPr>
          </w:p>
        </w:tc>
      </w:tr>
      <w:tr w:rsidR="00DD41B4" w:rsidRPr="00311226" w14:paraId="673E2AF1" w14:textId="77777777" w:rsidTr="00DD41B4">
        <w:tc>
          <w:tcPr>
            <w:tcW w:w="1188" w:type="dxa"/>
            <w:tcBorders>
              <w:top w:val="single" w:sz="4" w:space="0" w:color="auto"/>
              <w:left w:val="single" w:sz="4" w:space="0" w:color="auto"/>
              <w:bottom w:val="single" w:sz="4" w:space="0" w:color="auto"/>
              <w:right w:val="single" w:sz="4" w:space="0" w:color="auto"/>
            </w:tcBorders>
          </w:tcPr>
          <w:p w14:paraId="1B31AE4A" w14:textId="77777777" w:rsidR="00DD41B4" w:rsidRPr="00311226" w:rsidRDefault="00DD41B4" w:rsidP="008D665C">
            <w:pPr>
              <w:jc w:val="both"/>
              <w:rPr>
                <w:lang w:val="en-IN"/>
              </w:rPr>
            </w:pPr>
            <w:r w:rsidRPr="00311226">
              <w:rPr>
                <w:lang w:val="en-IN"/>
              </w:rPr>
              <w:t>7</w:t>
            </w:r>
          </w:p>
        </w:tc>
        <w:tc>
          <w:tcPr>
            <w:tcW w:w="3132" w:type="dxa"/>
            <w:tcBorders>
              <w:top w:val="single" w:sz="4" w:space="0" w:color="auto"/>
              <w:left w:val="single" w:sz="4" w:space="0" w:color="auto"/>
              <w:bottom w:val="single" w:sz="4" w:space="0" w:color="auto"/>
              <w:right w:val="single" w:sz="4" w:space="0" w:color="auto"/>
            </w:tcBorders>
          </w:tcPr>
          <w:p w14:paraId="5BF810EB" w14:textId="77777777" w:rsidR="00DD41B4" w:rsidRPr="00311226" w:rsidRDefault="00DD41B4" w:rsidP="008D665C">
            <w:pPr>
              <w:jc w:val="both"/>
              <w:rPr>
                <w:lang w:val="en-IN"/>
              </w:rPr>
            </w:pPr>
            <w:r w:rsidRPr="00311226">
              <w:rPr>
                <w:lang w:val="en-IN"/>
              </w:rPr>
              <w:t>Order No/ OTR No</w:t>
            </w:r>
          </w:p>
        </w:tc>
        <w:tc>
          <w:tcPr>
            <w:tcW w:w="2538" w:type="dxa"/>
            <w:tcBorders>
              <w:top w:val="single" w:sz="4" w:space="0" w:color="auto"/>
              <w:left w:val="single" w:sz="4" w:space="0" w:color="auto"/>
              <w:bottom w:val="single" w:sz="4" w:space="0" w:color="auto"/>
              <w:right w:val="single" w:sz="4" w:space="0" w:color="auto"/>
            </w:tcBorders>
          </w:tcPr>
          <w:p w14:paraId="56ADDE83" w14:textId="77777777" w:rsidR="00DD41B4" w:rsidRPr="00311226" w:rsidRDefault="00DD41B4" w:rsidP="008D665C">
            <w:pPr>
              <w:jc w:val="both"/>
              <w:rPr>
                <w:lang w:val="en-IN"/>
              </w:rPr>
            </w:pPr>
          </w:p>
        </w:tc>
      </w:tr>
      <w:tr w:rsidR="00DD41B4" w:rsidRPr="00311226" w14:paraId="680BB35D" w14:textId="77777777" w:rsidTr="00DD41B4">
        <w:tc>
          <w:tcPr>
            <w:tcW w:w="1188" w:type="dxa"/>
            <w:tcBorders>
              <w:top w:val="single" w:sz="4" w:space="0" w:color="auto"/>
              <w:left w:val="single" w:sz="4" w:space="0" w:color="auto"/>
              <w:bottom w:val="single" w:sz="4" w:space="0" w:color="auto"/>
              <w:right w:val="single" w:sz="4" w:space="0" w:color="auto"/>
            </w:tcBorders>
          </w:tcPr>
          <w:p w14:paraId="57025A35" w14:textId="77777777" w:rsidR="00DD41B4" w:rsidRPr="00311226" w:rsidRDefault="00DD41B4" w:rsidP="008D665C">
            <w:pPr>
              <w:jc w:val="both"/>
              <w:rPr>
                <w:lang w:val="en-IN"/>
              </w:rPr>
            </w:pPr>
            <w:r w:rsidRPr="00311226">
              <w:rPr>
                <w:lang w:val="en-IN"/>
              </w:rPr>
              <w:t>8</w:t>
            </w:r>
          </w:p>
        </w:tc>
        <w:tc>
          <w:tcPr>
            <w:tcW w:w="3132" w:type="dxa"/>
            <w:tcBorders>
              <w:top w:val="single" w:sz="4" w:space="0" w:color="auto"/>
              <w:left w:val="single" w:sz="4" w:space="0" w:color="auto"/>
              <w:bottom w:val="single" w:sz="4" w:space="0" w:color="auto"/>
              <w:right w:val="single" w:sz="4" w:space="0" w:color="auto"/>
            </w:tcBorders>
          </w:tcPr>
          <w:p w14:paraId="104B8A5C" w14:textId="77777777" w:rsidR="00DD41B4" w:rsidRPr="00311226" w:rsidRDefault="00DD41B4" w:rsidP="008D665C">
            <w:pPr>
              <w:jc w:val="both"/>
              <w:rPr>
                <w:lang w:val="en-IN"/>
              </w:rPr>
            </w:pPr>
            <w:r w:rsidRPr="00311226">
              <w:rPr>
                <w:lang w:val="en-IN"/>
              </w:rPr>
              <w:t>Custodial Participant Code</w:t>
            </w:r>
          </w:p>
        </w:tc>
        <w:tc>
          <w:tcPr>
            <w:tcW w:w="2538" w:type="dxa"/>
            <w:tcBorders>
              <w:top w:val="single" w:sz="4" w:space="0" w:color="auto"/>
              <w:left w:val="single" w:sz="4" w:space="0" w:color="auto"/>
              <w:bottom w:val="single" w:sz="4" w:space="0" w:color="auto"/>
              <w:right w:val="single" w:sz="4" w:space="0" w:color="auto"/>
            </w:tcBorders>
          </w:tcPr>
          <w:p w14:paraId="3D079C80" w14:textId="77777777" w:rsidR="00DD41B4" w:rsidRPr="00311226" w:rsidRDefault="00DD41B4" w:rsidP="008D665C">
            <w:pPr>
              <w:jc w:val="both"/>
              <w:rPr>
                <w:lang w:val="en-IN"/>
              </w:rPr>
            </w:pPr>
          </w:p>
        </w:tc>
      </w:tr>
      <w:tr w:rsidR="00DD41B4" w:rsidRPr="00311226" w14:paraId="4FA69AED" w14:textId="77777777" w:rsidTr="00DD41B4">
        <w:tc>
          <w:tcPr>
            <w:tcW w:w="1188" w:type="dxa"/>
            <w:tcBorders>
              <w:top w:val="single" w:sz="4" w:space="0" w:color="auto"/>
              <w:left w:val="single" w:sz="4" w:space="0" w:color="auto"/>
              <w:bottom w:val="single" w:sz="4" w:space="0" w:color="auto"/>
              <w:right w:val="single" w:sz="4" w:space="0" w:color="auto"/>
            </w:tcBorders>
          </w:tcPr>
          <w:p w14:paraId="23ECE0F6" w14:textId="77777777" w:rsidR="00DD41B4" w:rsidRPr="00311226" w:rsidRDefault="00DD41B4" w:rsidP="008D665C">
            <w:pPr>
              <w:jc w:val="both"/>
              <w:rPr>
                <w:lang w:val="en-IN"/>
              </w:rPr>
            </w:pPr>
            <w:r w:rsidRPr="00311226">
              <w:rPr>
                <w:lang w:val="en-IN"/>
              </w:rPr>
              <w:t>9</w:t>
            </w:r>
          </w:p>
        </w:tc>
        <w:tc>
          <w:tcPr>
            <w:tcW w:w="3132" w:type="dxa"/>
            <w:tcBorders>
              <w:top w:val="single" w:sz="4" w:space="0" w:color="auto"/>
              <w:left w:val="single" w:sz="4" w:space="0" w:color="auto"/>
              <w:bottom w:val="single" w:sz="4" w:space="0" w:color="auto"/>
              <w:right w:val="single" w:sz="4" w:space="0" w:color="auto"/>
            </w:tcBorders>
          </w:tcPr>
          <w:p w14:paraId="517EFF9A" w14:textId="77777777" w:rsidR="00DD41B4" w:rsidRPr="00311226" w:rsidRDefault="00DD41B4" w:rsidP="008D665C">
            <w:pPr>
              <w:jc w:val="both"/>
              <w:rPr>
                <w:lang w:val="en-IN"/>
              </w:rPr>
            </w:pPr>
            <w:r w:rsidRPr="00311226">
              <w:rPr>
                <w:lang w:val="en-IN"/>
              </w:rPr>
              <w:t>Traded quantity</w:t>
            </w:r>
          </w:p>
        </w:tc>
        <w:tc>
          <w:tcPr>
            <w:tcW w:w="2538" w:type="dxa"/>
            <w:tcBorders>
              <w:top w:val="single" w:sz="4" w:space="0" w:color="auto"/>
              <w:left w:val="single" w:sz="4" w:space="0" w:color="auto"/>
              <w:bottom w:val="single" w:sz="4" w:space="0" w:color="auto"/>
              <w:right w:val="single" w:sz="4" w:space="0" w:color="auto"/>
            </w:tcBorders>
          </w:tcPr>
          <w:p w14:paraId="1020A6AB" w14:textId="77777777" w:rsidR="00DD41B4" w:rsidRPr="00311226" w:rsidRDefault="00DD41B4" w:rsidP="008D665C">
            <w:pPr>
              <w:jc w:val="both"/>
              <w:rPr>
                <w:lang w:val="en-IN"/>
              </w:rPr>
            </w:pPr>
          </w:p>
        </w:tc>
      </w:tr>
      <w:tr w:rsidR="00DD41B4" w:rsidRPr="00311226" w14:paraId="3C17EBC5" w14:textId="77777777" w:rsidTr="00DD41B4">
        <w:tc>
          <w:tcPr>
            <w:tcW w:w="1188" w:type="dxa"/>
            <w:tcBorders>
              <w:top w:val="single" w:sz="4" w:space="0" w:color="auto"/>
              <w:left w:val="single" w:sz="4" w:space="0" w:color="auto"/>
              <w:bottom w:val="single" w:sz="4" w:space="0" w:color="auto"/>
              <w:right w:val="single" w:sz="4" w:space="0" w:color="auto"/>
            </w:tcBorders>
          </w:tcPr>
          <w:p w14:paraId="459267C4" w14:textId="77777777" w:rsidR="00DD41B4" w:rsidRPr="00311226" w:rsidRDefault="00DD41B4" w:rsidP="008D665C">
            <w:pPr>
              <w:jc w:val="both"/>
              <w:rPr>
                <w:lang w:val="en-IN"/>
              </w:rPr>
            </w:pPr>
            <w:r w:rsidRPr="00311226">
              <w:rPr>
                <w:lang w:val="en-IN"/>
              </w:rPr>
              <w:t>10</w:t>
            </w:r>
          </w:p>
        </w:tc>
        <w:tc>
          <w:tcPr>
            <w:tcW w:w="3132" w:type="dxa"/>
            <w:tcBorders>
              <w:top w:val="single" w:sz="4" w:space="0" w:color="auto"/>
              <w:left w:val="single" w:sz="4" w:space="0" w:color="auto"/>
              <w:bottom w:val="single" w:sz="4" w:space="0" w:color="auto"/>
              <w:right w:val="single" w:sz="4" w:space="0" w:color="auto"/>
            </w:tcBorders>
          </w:tcPr>
          <w:p w14:paraId="1CA392BC" w14:textId="77777777" w:rsidR="00DD41B4" w:rsidRPr="00311226" w:rsidRDefault="00DD41B4" w:rsidP="008D665C">
            <w:pPr>
              <w:jc w:val="both"/>
              <w:rPr>
                <w:lang w:val="en-IN"/>
              </w:rPr>
            </w:pPr>
            <w:r w:rsidRPr="00311226">
              <w:rPr>
                <w:lang w:val="en-IN"/>
              </w:rPr>
              <w:t>Traded Value</w:t>
            </w:r>
          </w:p>
        </w:tc>
        <w:tc>
          <w:tcPr>
            <w:tcW w:w="2538" w:type="dxa"/>
            <w:tcBorders>
              <w:top w:val="single" w:sz="4" w:space="0" w:color="auto"/>
              <w:left w:val="single" w:sz="4" w:space="0" w:color="auto"/>
              <w:bottom w:val="single" w:sz="4" w:space="0" w:color="auto"/>
              <w:right w:val="single" w:sz="4" w:space="0" w:color="auto"/>
            </w:tcBorders>
          </w:tcPr>
          <w:p w14:paraId="4A41098B" w14:textId="77777777" w:rsidR="00DD41B4" w:rsidRPr="00311226" w:rsidRDefault="00DD41B4" w:rsidP="008D665C">
            <w:pPr>
              <w:jc w:val="both"/>
              <w:rPr>
                <w:lang w:val="en-IN"/>
              </w:rPr>
            </w:pPr>
          </w:p>
        </w:tc>
      </w:tr>
      <w:tr w:rsidR="00DD41B4" w:rsidRPr="00311226" w14:paraId="5B1499B7" w14:textId="77777777" w:rsidTr="00DD41B4">
        <w:tc>
          <w:tcPr>
            <w:tcW w:w="1188" w:type="dxa"/>
            <w:tcBorders>
              <w:top w:val="single" w:sz="4" w:space="0" w:color="auto"/>
              <w:left w:val="single" w:sz="4" w:space="0" w:color="auto"/>
              <w:bottom w:val="single" w:sz="4" w:space="0" w:color="auto"/>
              <w:right w:val="single" w:sz="4" w:space="0" w:color="auto"/>
            </w:tcBorders>
          </w:tcPr>
          <w:p w14:paraId="7CBCA8F9" w14:textId="77777777" w:rsidR="00DD41B4" w:rsidRPr="00311226" w:rsidRDefault="00DD41B4" w:rsidP="008D665C">
            <w:pPr>
              <w:jc w:val="both"/>
              <w:rPr>
                <w:lang w:val="en-IN"/>
              </w:rPr>
            </w:pPr>
            <w:r w:rsidRPr="00311226">
              <w:rPr>
                <w:lang w:val="en-IN"/>
              </w:rPr>
              <w:t>11</w:t>
            </w:r>
          </w:p>
        </w:tc>
        <w:tc>
          <w:tcPr>
            <w:tcW w:w="3132" w:type="dxa"/>
            <w:tcBorders>
              <w:top w:val="single" w:sz="4" w:space="0" w:color="auto"/>
              <w:left w:val="single" w:sz="4" w:space="0" w:color="auto"/>
              <w:bottom w:val="single" w:sz="4" w:space="0" w:color="auto"/>
              <w:right w:val="single" w:sz="4" w:space="0" w:color="auto"/>
            </w:tcBorders>
          </w:tcPr>
          <w:p w14:paraId="6CAB5270" w14:textId="77777777" w:rsidR="00DD41B4" w:rsidRPr="00311226" w:rsidRDefault="00DD41B4" w:rsidP="008D665C">
            <w:pPr>
              <w:jc w:val="both"/>
              <w:rPr>
                <w:lang w:val="en-IN"/>
              </w:rPr>
            </w:pPr>
            <w:r w:rsidRPr="00311226">
              <w:rPr>
                <w:lang w:val="en-IN"/>
              </w:rPr>
              <w:t>Confirmation Flag</w:t>
            </w:r>
          </w:p>
        </w:tc>
        <w:tc>
          <w:tcPr>
            <w:tcW w:w="2538" w:type="dxa"/>
            <w:tcBorders>
              <w:top w:val="single" w:sz="4" w:space="0" w:color="auto"/>
              <w:left w:val="single" w:sz="4" w:space="0" w:color="auto"/>
              <w:bottom w:val="single" w:sz="4" w:space="0" w:color="auto"/>
              <w:right w:val="single" w:sz="4" w:space="0" w:color="auto"/>
            </w:tcBorders>
          </w:tcPr>
          <w:p w14:paraId="038687CE" w14:textId="77777777" w:rsidR="00DD41B4" w:rsidRPr="00311226" w:rsidRDefault="00DD41B4" w:rsidP="008D665C">
            <w:pPr>
              <w:jc w:val="both"/>
              <w:rPr>
                <w:lang w:val="en-IN"/>
              </w:rPr>
            </w:pPr>
          </w:p>
        </w:tc>
      </w:tr>
    </w:tbl>
    <w:p w14:paraId="4059DDF1" w14:textId="77777777" w:rsidR="00DD41B4" w:rsidRDefault="00DD41B4" w:rsidP="006819B9">
      <w:pPr>
        <w:pStyle w:val="TOC1"/>
        <w:tabs>
          <w:tab w:val="left" w:pos="660"/>
          <w:tab w:val="right" w:leader="dot" w:pos="9019"/>
        </w:tabs>
        <w:rPr>
          <w:color w:val="0000FF"/>
        </w:rPr>
      </w:pPr>
      <w:r w:rsidRPr="001773ED">
        <w:rPr>
          <w:b/>
          <w:color w:val="0000FF"/>
          <w:highlight w:val="yellow"/>
          <w:lang w:val="en-IN"/>
        </w:rPr>
        <w:lastRenderedPageBreak/>
        <w:br w:type="page"/>
      </w:r>
    </w:p>
    <w:p w14:paraId="52A445EF" w14:textId="77777777" w:rsidR="00ED53B6" w:rsidRPr="001773ED" w:rsidRDefault="00ED53B6" w:rsidP="00311226">
      <w:pPr>
        <w:pStyle w:val="Heading1"/>
      </w:pPr>
      <w:bookmarkStart w:id="2262" w:name="_Toc55566575"/>
      <w:r>
        <w:rPr>
          <w:lang w:val="en-US"/>
        </w:rPr>
        <w:lastRenderedPageBreak/>
        <w:t>OTR file generated from ncms database by members</w:t>
      </w:r>
      <w:bookmarkEnd w:id="2262"/>
    </w:p>
    <w:p w14:paraId="031BC46F" w14:textId="77777777" w:rsidR="00ED53B6" w:rsidRDefault="00ED53B6" w:rsidP="00ED53B6">
      <w:pPr>
        <w:rPr>
          <w:lang w:val="x-none"/>
        </w:rPr>
      </w:pPr>
    </w:p>
    <w:p w14:paraId="5B4B8B4C" w14:textId="77777777" w:rsidR="006819B9" w:rsidRPr="00311226" w:rsidRDefault="006819B9" w:rsidP="006819B9">
      <w:pPr>
        <w:adjustRightInd w:val="0"/>
        <w:jc w:val="both"/>
        <w:rPr>
          <w:lang w:val="en-IN"/>
        </w:rPr>
      </w:pPr>
      <w:r w:rsidRPr="00311226">
        <w:rPr>
          <w:lang w:val="en-IN"/>
        </w:rPr>
        <w:t>Members shall first download the OTR files using ‘OTR Modification Screen’ in NCMS. Post download of OTR file can be generated by members from their NCMS local database through the menu ‘View&gt; File generation’ by selecting the file type as ‘OTR’ file. The name of the file can be defined by the user.</w:t>
      </w:r>
    </w:p>
    <w:p w14:paraId="7C2BCC8F" w14:textId="77777777" w:rsidR="006819B9" w:rsidRPr="00311226" w:rsidRDefault="006819B9" w:rsidP="006819B9">
      <w:pPr>
        <w:jc w:val="both"/>
        <w:rPr>
          <w:b/>
        </w:rPr>
      </w:pPr>
    </w:p>
    <w:p w14:paraId="375374A6"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17AED0F6" w14:textId="77777777" w:rsidR="006819B9" w:rsidRPr="00311226" w:rsidRDefault="006819B9" w:rsidP="006819B9">
      <w:pPr>
        <w:adjustRightInd w:val="0"/>
        <w:jc w:val="both"/>
        <w:rPr>
          <w:b/>
          <w:lang w:val="en-IN"/>
        </w:rPr>
      </w:pPr>
      <w:r w:rsidRPr="00311226">
        <w:rPr>
          <w:b/>
          <w:lang w:val="en-IN"/>
        </w:rPr>
        <w:t>Control Record Format: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736"/>
        <w:gridCol w:w="5220"/>
      </w:tblGrid>
      <w:tr w:rsidR="006819B9" w:rsidRPr="00311226" w14:paraId="12047CF7" w14:textId="77777777" w:rsidTr="00CE43A5">
        <w:tc>
          <w:tcPr>
            <w:tcW w:w="1134" w:type="dxa"/>
            <w:tcBorders>
              <w:top w:val="single" w:sz="4" w:space="0" w:color="auto"/>
              <w:left w:val="single" w:sz="4" w:space="0" w:color="auto"/>
              <w:bottom w:val="single" w:sz="4" w:space="0" w:color="auto"/>
              <w:right w:val="single" w:sz="4" w:space="0" w:color="auto"/>
            </w:tcBorders>
          </w:tcPr>
          <w:p w14:paraId="289319E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2736" w:type="dxa"/>
            <w:tcBorders>
              <w:top w:val="single" w:sz="4" w:space="0" w:color="auto"/>
              <w:left w:val="single" w:sz="4" w:space="0" w:color="auto"/>
              <w:bottom w:val="single" w:sz="4" w:space="0" w:color="auto"/>
              <w:right w:val="single" w:sz="4" w:space="0" w:color="auto"/>
            </w:tcBorders>
          </w:tcPr>
          <w:p w14:paraId="2E547C2B"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Control Record Field</w:t>
            </w:r>
          </w:p>
        </w:tc>
        <w:tc>
          <w:tcPr>
            <w:tcW w:w="5220" w:type="dxa"/>
            <w:tcBorders>
              <w:top w:val="single" w:sz="4" w:space="0" w:color="auto"/>
              <w:left w:val="single" w:sz="4" w:space="0" w:color="auto"/>
              <w:bottom w:val="single" w:sz="4" w:space="0" w:color="auto"/>
              <w:right w:val="single" w:sz="4" w:space="0" w:color="auto"/>
            </w:tcBorders>
          </w:tcPr>
          <w:p w14:paraId="7A2C56A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Values</w:t>
            </w:r>
          </w:p>
        </w:tc>
      </w:tr>
      <w:tr w:rsidR="006819B9" w:rsidRPr="00311226" w14:paraId="57BF057A"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13AC9C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736" w:type="dxa"/>
            <w:tcBorders>
              <w:top w:val="single" w:sz="4" w:space="0" w:color="auto"/>
              <w:left w:val="single" w:sz="4" w:space="0" w:color="auto"/>
              <w:bottom w:val="single" w:sz="4" w:space="0" w:color="auto"/>
              <w:right w:val="single" w:sz="4" w:space="0" w:color="auto"/>
            </w:tcBorders>
            <w:vAlign w:val="bottom"/>
          </w:tcPr>
          <w:p w14:paraId="575C8E8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Control Record Type</w:t>
            </w:r>
          </w:p>
        </w:tc>
        <w:tc>
          <w:tcPr>
            <w:tcW w:w="5220" w:type="dxa"/>
            <w:tcBorders>
              <w:top w:val="single" w:sz="4" w:space="0" w:color="auto"/>
              <w:left w:val="single" w:sz="4" w:space="0" w:color="auto"/>
              <w:bottom w:val="single" w:sz="4" w:space="0" w:color="auto"/>
              <w:right w:val="single" w:sz="4" w:space="0" w:color="auto"/>
            </w:tcBorders>
            <w:vAlign w:val="bottom"/>
          </w:tcPr>
          <w:p w14:paraId="14D558D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01</w:t>
            </w:r>
          </w:p>
        </w:tc>
      </w:tr>
      <w:tr w:rsidR="006819B9" w:rsidRPr="00311226" w14:paraId="0AE2FCFD"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642087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736" w:type="dxa"/>
            <w:tcBorders>
              <w:top w:val="single" w:sz="4" w:space="0" w:color="auto"/>
              <w:left w:val="single" w:sz="4" w:space="0" w:color="auto"/>
              <w:bottom w:val="single" w:sz="4" w:space="0" w:color="auto"/>
              <w:right w:val="single" w:sz="4" w:space="0" w:color="auto"/>
            </w:tcBorders>
            <w:vAlign w:val="bottom"/>
          </w:tcPr>
          <w:p w14:paraId="3E4A98D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Indicator</w:t>
            </w:r>
          </w:p>
        </w:tc>
        <w:tc>
          <w:tcPr>
            <w:tcW w:w="5220" w:type="dxa"/>
            <w:tcBorders>
              <w:top w:val="single" w:sz="4" w:space="0" w:color="auto"/>
              <w:left w:val="single" w:sz="4" w:space="0" w:color="auto"/>
              <w:bottom w:val="single" w:sz="4" w:space="0" w:color="auto"/>
              <w:right w:val="single" w:sz="4" w:space="0" w:color="auto"/>
            </w:tcBorders>
            <w:vAlign w:val="bottom"/>
          </w:tcPr>
          <w:p w14:paraId="4ED6360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w:t>
            </w:r>
          </w:p>
        </w:tc>
      </w:tr>
      <w:tr w:rsidR="006819B9" w:rsidRPr="00311226" w14:paraId="32469CEE"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1103EF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736" w:type="dxa"/>
            <w:tcBorders>
              <w:top w:val="single" w:sz="4" w:space="0" w:color="auto"/>
              <w:left w:val="single" w:sz="4" w:space="0" w:color="auto"/>
              <w:bottom w:val="single" w:sz="4" w:space="0" w:color="auto"/>
              <w:right w:val="single" w:sz="4" w:space="0" w:color="auto"/>
            </w:tcBorders>
            <w:vAlign w:val="bottom"/>
          </w:tcPr>
          <w:p w14:paraId="274C676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w:t>
            </w:r>
          </w:p>
        </w:tc>
        <w:tc>
          <w:tcPr>
            <w:tcW w:w="5220" w:type="dxa"/>
            <w:tcBorders>
              <w:top w:val="single" w:sz="4" w:space="0" w:color="auto"/>
              <w:left w:val="single" w:sz="4" w:space="0" w:color="auto"/>
              <w:bottom w:val="single" w:sz="4" w:space="0" w:color="auto"/>
              <w:right w:val="single" w:sz="4" w:space="0" w:color="auto"/>
            </w:tcBorders>
            <w:vAlign w:val="bottom"/>
          </w:tcPr>
          <w:p w14:paraId="3927431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M</w:t>
            </w:r>
          </w:p>
        </w:tc>
      </w:tr>
      <w:tr w:rsidR="006819B9" w:rsidRPr="00311226" w14:paraId="2B2BA962"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9FF37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736" w:type="dxa"/>
            <w:tcBorders>
              <w:top w:val="single" w:sz="4" w:space="0" w:color="auto"/>
              <w:left w:val="single" w:sz="4" w:space="0" w:color="auto"/>
              <w:bottom w:val="single" w:sz="4" w:space="0" w:color="auto"/>
              <w:right w:val="single" w:sz="4" w:space="0" w:color="auto"/>
            </w:tcBorders>
            <w:vAlign w:val="bottom"/>
          </w:tcPr>
          <w:p w14:paraId="2F0C3E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5220" w:type="dxa"/>
            <w:tcBorders>
              <w:top w:val="single" w:sz="4" w:space="0" w:color="auto"/>
              <w:left w:val="single" w:sz="4" w:space="0" w:color="auto"/>
              <w:bottom w:val="single" w:sz="4" w:space="0" w:color="auto"/>
              <w:right w:val="single" w:sz="4" w:space="0" w:color="auto"/>
            </w:tcBorders>
            <w:vAlign w:val="bottom"/>
          </w:tcPr>
          <w:p w14:paraId="03CEAF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TM code</w:t>
            </w:r>
          </w:p>
        </w:tc>
      </w:tr>
      <w:tr w:rsidR="006819B9" w:rsidRPr="00311226" w14:paraId="4966730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50DD97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736" w:type="dxa"/>
            <w:tcBorders>
              <w:top w:val="single" w:sz="4" w:space="0" w:color="auto"/>
              <w:left w:val="single" w:sz="4" w:space="0" w:color="auto"/>
              <w:bottom w:val="single" w:sz="4" w:space="0" w:color="auto"/>
              <w:right w:val="single" w:sz="4" w:space="0" w:color="auto"/>
            </w:tcBorders>
            <w:vAlign w:val="bottom"/>
          </w:tcPr>
          <w:p w14:paraId="3F5C5A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5220" w:type="dxa"/>
            <w:tcBorders>
              <w:top w:val="single" w:sz="4" w:space="0" w:color="auto"/>
              <w:left w:val="single" w:sz="4" w:space="0" w:color="auto"/>
              <w:bottom w:val="single" w:sz="4" w:space="0" w:color="auto"/>
              <w:right w:val="single" w:sz="4" w:space="0" w:color="auto"/>
            </w:tcBorders>
            <w:vAlign w:val="bottom"/>
          </w:tcPr>
          <w:p w14:paraId="55195F3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date in format YYYYMMDD</w:t>
            </w:r>
          </w:p>
        </w:tc>
      </w:tr>
      <w:tr w:rsidR="006819B9" w:rsidRPr="00311226" w14:paraId="090A38F4"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7A57E0A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736" w:type="dxa"/>
            <w:tcBorders>
              <w:top w:val="single" w:sz="4" w:space="0" w:color="auto"/>
              <w:left w:val="single" w:sz="4" w:space="0" w:color="auto"/>
              <w:bottom w:val="single" w:sz="4" w:space="0" w:color="auto"/>
              <w:right w:val="single" w:sz="4" w:space="0" w:color="auto"/>
            </w:tcBorders>
            <w:vAlign w:val="bottom"/>
          </w:tcPr>
          <w:p w14:paraId="185181D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No</w:t>
            </w:r>
          </w:p>
        </w:tc>
        <w:tc>
          <w:tcPr>
            <w:tcW w:w="5220" w:type="dxa"/>
            <w:tcBorders>
              <w:top w:val="single" w:sz="4" w:space="0" w:color="auto"/>
              <w:left w:val="single" w:sz="4" w:space="0" w:color="auto"/>
              <w:bottom w:val="single" w:sz="4" w:space="0" w:color="auto"/>
              <w:right w:val="single" w:sz="4" w:space="0" w:color="auto"/>
            </w:tcBorders>
            <w:vAlign w:val="bottom"/>
          </w:tcPr>
          <w:p w14:paraId="09EDF63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735131A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68378DE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736" w:type="dxa"/>
            <w:tcBorders>
              <w:top w:val="single" w:sz="4" w:space="0" w:color="auto"/>
              <w:left w:val="single" w:sz="4" w:space="0" w:color="auto"/>
              <w:bottom w:val="single" w:sz="4" w:space="0" w:color="auto"/>
              <w:right w:val="single" w:sz="4" w:space="0" w:color="auto"/>
            </w:tcBorders>
            <w:vAlign w:val="bottom"/>
          </w:tcPr>
          <w:p w14:paraId="364AD52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No of Records</w:t>
            </w:r>
          </w:p>
        </w:tc>
        <w:tc>
          <w:tcPr>
            <w:tcW w:w="5220" w:type="dxa"/>
            <w:tcBorders>
              <w:top w:val="single" w:sz="4" w:space="0" w:color="auto"/>
              <w:left w:val="single" w:sz="4" w:space="0" w:color="auto"/>
              <w:bottom w:val="single" w:sz="4" w:space="0" w:color="auto"/>
              <w:right w:val="single" w:sz="4" w:space="0" w:color="auto"/>
            </w:tcBorders>
            <w:vAlign w:val="bottom"/>
          </w:tcPr>
          <w:p w14:paraId="6FDFAF3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no of records in the file</w:t>
            </w:r>
          </w:p>
        </w:tc>
      </w:tr>
    </w:tbl>
    <w:p w14:paraId="0CEAFD3C" w14:textId="77777777" w:rsidR="006819B9" w:rsidRPr="00311226" w:rsidRDefault="006819B9" w:rsidP="006819B9">
      <w:pPr>
        <w:adjustRightInd w:val="0"/>
        <w:jc w:val="both"/>
        <w:rPr>
          <w:lang w:val="en-IN"/>
        </w:rPr>
      </w:pPr>
    </w:p>
    <w:p w14:paraId="2E019C5F" w14:textId="77777777" w:rsidR="006819B9" w:rsidRPr="00311226" w:rsidRDefault="006819B9" w:rsidP="006819B9">
      <w:pPr>
        <w:adjustRightIn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6095"/>
      </w:tblGrid>
      <w:tr w:rsidR="006819B9" w:rsidRPr="00311226" w14:paraId="0A0CFA2F" w14:textId="77777777" w:rsidTr="00CE43A5">
        <w:tc>
          <w:tcPr>
            <w:tcW w:w="959" w:type="dxa"/>
            <w:tcBorders>
              <w:top w:val="single" w:sz="4" w:space="0" w:color="auto"/>
              <w:left w:val="single" w:sz="4" w:space="0" w:color="auto"/>
              <w:bottom w:val="single" w:sz="4" w:space="0" w:color="auto"/>
              <w:right w:val="single" w:sz="4" w:space="0" w:color="auto"/>
            </w:tcBorders>
          </w:tcPr>
          <w:p w14:paraId="0ED8BD7C"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Sr. No</w:t>
            </w:r>
          </w:p>
        </w:tc>
        <w:tc>
          <w:tcPr>
            <w:tcW w:w="2268" w:type="dxa"/>
            <w:tcBorders>
              <w:top w:val="single" w:sz="4" w:space="0" w:color="auto"/>
              <w:left w:val="single" w:sz="4" w:space="0" w:color="auto"/>
              <w:bottom w:val="single" w:sz="4" w:space="0" w:color="auto"/>
              <w:right w:val="single" w:sz="4" w:space="0" w:color="auto"/>
            </w:tcBorders>
          </w:tcPr>
          <w:p w14:paraId="2BE9F0C6"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 xml:space="preserve">Field </w:t>
            </w:r>
          </w:p>
        </w:tc>
        <w:tc>
          <w:tcPr>
            <w:tcW w:w="6095" w:type="dxa"/>
            <w:tcBorders>
              <w:top w:val="single" w:sz="4" w:space="0" w:color="auto"/>
              <w:left w:val="single" w:sz="4" w:space="0" w:color="auto"/>
              <w:bottom w:val="single" w:sz="4" w:space="0" w:color="auto"/>
              <w:right w:val="single" w:sz="4" w:space="0" w:color="auto"/>
            </w:tcBorders>
          </w:tcPr>
          <w:p w14:paraId="48C6B4A5"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Values</w:t>
            </w:r>
          </w:p>
        </w:tc>
      </w:tr>
      <w:tr w:rsidR="006819B9" w:rsidRPr="00311226" w14:paraId="7DB6FCC9" w14:textId="77777777" w:rsidTr="00CE43A5">
        <w:tc>
          <w:tcPr>
            <w:tcW w:w="959" w:type="dxa"/>
            <w:tcBorders>
              <w:top w:val="single" w:sz="4" w:space="0" w:color="auto"/>
              <w:left w:val="single" w:sz="4" w:space="0" w:color="auto"/>
              <w:bottom w:val="single" w:sz="4" w:space="0" w:color="auto"/>
              <w:right w:val="single" w:sz="4" w:space="0" w:color="auto"/>
            </w:tcBorders>
          </w:tcPr>
          <w:p w14:paraId="2EE6813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268" w:type="dxa"/>
            <w:tcBorders>
              <w:top w:val="single" w:sz="4" w:space="0" w:color="auto"/>
              <w:left w:val="single" w:sz="4" w:space="0" w:color="auto"/>
              <w:bottom w:val="single" w:sz="4" w:space="0" w:color="auto"/>
              <w:right w:val="single" w:sz="4" w:space="0" w:color="auto"/>
            </w:tcBorders>
          </w:tcPr>
          <w:p w14:paraId="5BF6FD6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6095" w:type="dxa"/>
            <w:tcBorders>
              <w:top w:val="single" w:sz="4" w:space="0" w:color="auto"/>
              <w:left w:val="single" w:sz="4" w:space="0" w:color="auto"/>
              <w:bottom w:val="single" w:sz="4" w:space="0" w:color="auto"/>
              <w:right w:val="single" w:sz="4" w:space="0" w:color="auto"/>
            </w:tcBorders>
          </w:tcPr>
          <w:p w14:paraId="2D6458F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records for which action is to be taken by members Value = 20,30 indicates for information only</w:t>
            </w:r>
          </w:p>
        </w:tc>
      </w:tr>
      <w:tr w:rsidR="006819B9" w:rsidRPr="00311226" w14:paraId="75F7C663" w14:textId="77777777" w:rsidTr="00CE43A5">
        <w:tc>
          <w:tcPr>
            <w:tcW w:w="959" w:type="dxa"/>
            <w:tcBorders>
              <w:top w:val="single" w:sz="4" w:space="0" w:color="auto"/>
              <w:left w:val="single" w:sz="4" w:space="0" w:color="auto"/>
              <w:bottom w:val="single" w:sz="4" w:space="0" w:color="auto"/>
              <w:right w:val="single" w:sz="4" w:space="0" w:color="auto"/>
            </w:tcBorders>
          </w:tcPr>
          <w:p w14:paraId="700C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268" w:type="dxa"/>
            <w:tcBorders>
              <w:top w:val="single" w:sz="4" w:space="0" w:color="auto"/>
              <w:left w:val="single" w:sz="4" w:space="0" w:color="auto"/>
              <w:bottom w:val="single" w:sz="4" w:space="0" w:color="auto"/>
              <w:right w:val="single" w:sz="4" w:space="0" w:color="auto"/>
            </w:tcBorders>
          </w:tcPr>
          <w:p w14:paraId="2DE9BFD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6095" w:type="dxa"/>
            <w:tcBorders>
              <w:top w:val="single" w:sz="4" w:space="0" w:color="auto"/>
              <w:left w:val="single" w:sz="4" w:space="0" w:color="auto"/>
              <w:bottom w:val="single" w:sz="4" w:space="0" w:color="auto"/>
              <w:right w:val="single" w:sz="4" w:space="0" w:color="auto"/>
            </w:tcBorders>
          </w:tcPr>
          <w:p w14:paraId="7B72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Buy side, S – Sell side</w:t>
            </w:r>
          </w:p>
        </w:tc>
      </w:tr>
      <w:tr w:rsidR="006819B9" w:rsidRPr="00311226" w14:paraId="008ACE35" w14:textId="77777777" w:rsidTr="00CE43A5">
        <w:tc>
          <w:tcPr>
            <w:tcW w:w="959" w:type="dxa"/>
            <w:tcBorders>
              <w:top w:val="single" w:sz="4" w:space="0" w:color="auto"/>
              <w:left w:val="single" w:sz="4" w:space="0" w:color="auto"/>
              <w:bottom w:val="single" w:sz="4" w:space="0" w:color="auto"/>
              <w:right w:val="single" w:sz="4" w:space="0" w:color="auto"/>
            </w:tcBorders>
          </w:tcPr>
          <w:p w14:paraId="3D82AA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268" w:type="dxa"/>
            <w:tcBorders>
              <w:top w:val="single" w:sz="4" w:space="0" w:color="auto"/>
              <w:left w:val="single" w:sz="4" w:space="0" w:color="auto"/>
              <w:bottom w:val="single" w:sz="4" w:space="0" w:color="auto"/>
              <w:right w:val="single" w:sz="4" w:space="0" w:color="auto"/>
            </w:tcBorders>
          </w:tcPr>
          <w:p w14:paraId="58E6A2D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6095" w:type="dxa"/>
            <w:tcBorders>
              <w:top w:val="single" w:sz="4" w:space="0" w:color="auto"/>
              <w:left w:val="single" w:sz="4" w:space="0" w:color="auto"/>
              <w:bottom w:val="single" w:sz="4" w:space="0" w:color="auto"/>
              <w:right w:val="single" w:sz="4" w:space="0" w:color="auto"/>
            </w:tcBorders>
          </w:tcPr>
          <w:p w14:paraId="230136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30ED2024" w14:textId="77777777" w:rsidTr="00CE43A5">
        <w:tc>
          <w:tcPr>
            <w:tcW w:w="959" w:type="dxa"/>
            <w:tcBorders>
              <w:top w:val="single" w:sz="4" w:space="0" w:color="auto"/>
              <w:left w:val="single" w:sz="4" w:space="0" w:color="auto"/>
              <w:bottom w:val="single" w:sz="4" w:space="0" w:color="auto"/>
              <w:right w:val="single" w:sz="4" w:space="0" w:color="auto"/>
            </w:tcBorders>
          </w:tcPr>
          <w:p w14:paraId="6815670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268" w:type="dxa"/>
            <w:tcBorders>
              <w:top w:val="single" w:sz="4" w:space="0" w:color="auto"/>
              <w:left w:val="single" w:sz="4" w:space="0" w:color="auto"/>
              <w:bottom w:val="single" w:sz="4" w:space="0" w:color="auto"/>
              <w:right w:val="single" w:sz="4" w:space="0" w:color="auto"/>
            </w:tcBorders>
          </w:tcPr>
          <w:p w14:paraId="181E2B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6095" w:type="dxa"/>
            <w:tcBorders>
              <w:top w:val="single" w:sz="4" w:space="0" w:color="auto"/>
              <w:left w:val="single" w:sz="4" w:space="0" w:color="auto"/>
              <w:bottom w:val="single" w:sz="4" w:space="0" w:color="auto"/>
              <w:right w:val="single" w:sz="4" w:space="0" w:color="auto"/>
            </w:tcBorders>
          </w:tcPr>
          <w:p w14:paraId="587C3A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7D1649BA" w14:textId="77777777" w:rsidTr="00CE43A5">
        <w:tc>
          <w:tcPr>
            <w:tcW w:w="959" w:type="dxa"/>
            <w:tcBorders>
              <w:top w:val="single" w:sz="4" w:space="0" w:color="auto"/>
              <w:left w:val="single" w:sz="4" w:space="0" w:color="auto"/>
              <w:bottom w:val="single" w:sz="4" w:space="0" w:color="auto"/>
              <w:right w:val="single" w:sz="4" w:space="0" w:color="auto"/>
            </w:tcBorders>
          </w:tcPr>
          <w:p w14:paraId="13F6C5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268" w:type="dxa"/>
            <w:tcBorders>
              <w:top w:val="single" w:sz="4" w:space="0" w:color="auto"/>
              <w:left w:val="single" w:sz="4" w:space="0" w:color="auto"/>
              <w:bottom w:val="single" w:sz="4" w:space="0" w:color="auto"/>
              <w:right w:val="single" w:sz="4" w:space="0" w:color="auto"/>
            </w:tcBorders>
          </w:tcPr>
          <w:p w14:paraId="7D071A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6095" w:type="dxa"/>
            <w:tcBorders>
              <w:top w:val="single" w:sz="4" w:space="0" w:color="auto"/>
              <w:left w:val="single" w:sz="4" w:space="0" w:color="auto"/>
              <w:bottom w:val="single" w:sz="4" w:space="0" w:color="auto"/>
              <w:right w:val="single" w:sz="4" w:space="0" w:color="auto"/>
            </w:tcBorders>
          </w:tcPr>
          <w:p w14:paraId="149A435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0CF656D4" w14:textId="77777777" w:rsidTr="00CE43A5">
        <w:tc>
          <w:tcPr>
            <w:tcW w:w="959" w:type="dxa"/>
            <w:tcBorders>
              <w:top w:val="single" w:sz="4" w:space="0" w:color="auto"/>
              <w:left w:val="single" w:sz="4" w:space="0" w:color="auto"/>
              <w:bottom w:val="single" w:sz="4" w:space="0" w:color="auto"/>
              <w:right w:val="single" w:sz="4" w:space="0" w:color="auto"/>
            </w:tcBorders>
          </w:tcPr>
          <w:p w14:paraId="5B175EB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268" w:type="dxa"/>
            <w:tcBorders>
              <w:top w:val="single" w:sz="4" w:space="0" w:color="auto"/>
              <w:left w:val="single" w:sz="4" w:space="0" w:color="auto"/>
              <w:bottom w:val="single" w:sz="4" w:space="0" w:color="auto"/>
              <w:right w:val="single" w:sz="4" w:space="0" w:color="auto"/>
            </w:tcBorders>
          </w:tcPr>
          <w:p w14:paraId="2A98FC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6095" w:type="dxa"/>
            <w:tcBorders>
              <w:top w:val="single" w:sz="4" w:space="0" w:color="auto"/>
              <w:left w:val="single" w:sz="4" w:space="0" w:color="auto"/>
              <w:bottom w:val="single" w:sz="4" w:space="0" w:color="auto"/>
              <w:right w:val="single" w:sz="4" w:space="0" w:color="auto"/>
            </w:tcBorders>
          </w:tcPr>
          <w:p w14:paraId="4A1118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5A28552F" w14:textId="77777777" w:rsidTr="00CE43A5">
        <w:tc>
          <w:tcPr>
            <w:tcW w:w="959" w:type="dxa"/>
            <w:tcBorders>
              <w:top w:val="single" w:sz="4" w:space="0" w:color="auto"/>
              <w:left w:val="single" w:sz="4" w:space="0" w:color="auto"/>
              <w:bottom w:val="single" w:sz="4" w:space="0" w:color="auto"/>
              <w:right w:val="single" w:sz="4" w:space="0" w:color="auto"/>
            </w:tcBorders>
          </w:tcPr>
          <w:p w14:paraId="616DB9D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268" w:type="dxa"/>
            <w:tcBorders>
              <w:top w:val="single" w:sz="4" w:space="0" w:color="auto"/>
              <w:left w:val="single" w:sz="4" w:space="0" w:color="auto"/>
              <w:bottom w:val="single" w:sz="4" w:space="0" w:color="auto"/>
              <w:right w:val="single" w:sz="4" w:space="0" w:color="auto"/>
            </w:tcBorders>
          </w:tcPr>
          <w:p w14:paraId="49802BA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6095" w:type="dxa"/>
            <w:tcBorders>
              <w:top w:val="single" w:sz="4" w:space="0" w:color="auto"/>
              <w:left w:val="single" w:sz="4" w:space="0" w:color="auto"/>
              <w:bottom w:val="single" w:sz="4" w:space="0" w:color="auto"/>
              <w:right w:val="single" w:sz="4" w:space="0" w:color="auto"/>
            </w:tcBorders>
          </w:tcPr>
          <w:p w14:paraId="551678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for record type 10 – the value will be INST for record type 20,30 the value will be CP code , INST respectively</w:t>
            </w:r>
          </w:p>
        </w:tc>
      </w:tr>
      <w:tr w:rsidR="006819B9" w:rsidRPr="00311226" w14:paraId="52026D48" w14:textId="77777777" w:rsidTr="00CE43A5">
        <w:tc>
          <w:tcPr>
            <w:tcW w:w="959" w:type="dxa"/>
            <w:tcBorders>
              <w:top w:val="single" w:sz="4" w:space="0" w:color="auto"/>
              <w:left w:val="single" w:sz="4" w:space="0" w:color="auto"/>
              <w:bottom w:val="single" w:sz="4" w:space="0" w:color="auto"/>
              <w:right w:val="single" w:sz="4" w:space="0" w:color="auto"/>
            </w:tcBorders>
          </w:tcPr>
          <w:p w14:paraId="5858D92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2268" w:type="dxa"/>
            <w:tcBorders>
              <w:top w:val="single" w:sz="4" w:space="0" w:color="auto"/>
              <w:left w:val="single" w:sz="4" w:space="0" w:color="auto"/>
              <w:bottom w:val="single" w:sz="4" w:space="0" w:color="auto"/>
              <w:right w:val="single" w:sz="4" w:space="0" w:color="auto"/>
            </w:tcBorders>
          </w:tcPr>
          <w:p w14:paraId="639032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Quantity</w:t>
            </w:r>
          </w:p>
        </w:tc>
        <w:tc>
          <w:tcPr>
            <w:tcW w:w="6095" w:type="dxa"/>
            <w:tcBorders>
              <w:top w:val="single" w:sz="4" w:space="0" w:color="auto"/>
              <w:left w:val="single" w:sz="4" w:space="0" w:color="auto"/>
              <w:bottom w:val="single" w:sz="4" w:space="0" w:color="auto"/>
              <w:right w:val="single" w:sz="4" w:space="0" w:color="auto"/>
            </w:tcBorders>
          </w:tcPr>
          <w:p w14:paraId="2DEC018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quantity</w:t>
            </w:r>
          </w:p>
        </w:tc>
      </w:tr>
      <w:tr w:rsidR="006819B9" w:rsidRPr="00311226" w14:paraId="480838FD" w14:textId="77777777" w:rsidTr="00CE43A5">
        <w:tc>
          <w:tcPr>
            <w:tcW w:w="959" w:type="dxa"/>
            <w:tcBorders>
              <w:top w:val="single" w:sz="4" w:space="0" w:color="auto"/>
              <w:left w:val="single" w:sz="4" w:space="0" w:color="auto"/>
              <w:bottom w:val="single" w:sz="4" w:space="0" w:color="auto"/>
              <w:right w:val="single" w:sz="4" w:space="0" w:color="auto"/>
            </w:tcBorders>
          </w:tcPr>
          <w:p w14:paraId="42273E9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2268" w:type="dxa"/>
            <w:tcBorders>
              <w:top w:val="single" w:sz="4" w:space="0" w:color="auto"/>
              <w:left w:val="single" w:sz="4" w:space="0" w:color="auto"/>
              <w:bottom w:val="single" w:sz="4" w:space="0" w:color="auto"/>
              <w:right w:val="single" w:sz="4" w:space="0" w:color="auto"/>
            </w:tcBorders>
          </w:tcPr>
          <w:p w14:paraId="769831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Value</w:t>
            </w:r>
          </w:p>
        </w:tc>
        <w:tc>
          <w:tcPr>
            <w:tcW w:w="6095" w:type="dxa"/>
            <w:tcBorders>
              <w:top w:val="single" w:sz="4" w:space="0" w:color="auto"/>
              <w:left w:val="single" w:sz="4" w:space="0" w:color="auto"/>
              <w:bottom w:val="single" w:sz="4" w:space="0" w:color="auto"/>
              <w:right w:val="single" w:sz="4" w:space="0" w:color="auto"/>
            </w:tcBorders>
          </w:tcPr>
          <w:p w14:paraId="47B363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value</w:t>
            </w:r>
          </w:p>
        </w:tc>
      </w:tr>
      <w:tr w:rsidR="006819B9" w:rsidRPr="00311226" w14:paraId="6F089D64" w14:textId="77777777" w:rsidTr="00CE43A5">
        <w:tc>
          <w:tcPr>
            <w:tcW w:w="959" w:type="dxa"/>
            <w:tcBorders>
              <w:top w:val="single" w:sz="4" w:space="0" w:color="auto"/>
              <w:left w:val="single" w:sz="4" w:space="0" w:color="auto"/>
              <w:bottom w:val="single" w:sz="4" w:space="0" w:color="auto"/>
              <w:right w:val="single" w:sz="4" w:space="0" w:color="auto"/>
            </w:tcBorders>
          </w:tcPr>
          <w:p w14:paraId="7E7F1E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2268" w:type="dxa"/>
            <w:tcBorders>
              <w:top w:val="single" w:sz="4" w:space="0" w:color="auto"/>
              <w:left w:val="single" w:sz="4" w:space="0" w:color="auto"/>
              <w:bottom w:val="single" w:sz="4" w:space="0" w:color="auto"/>
              <w:right w:val="single" w:sz="4" w:space="0" w:color="auto"/>
            </w:tcBorders>
          </w:tcPr>
          <w:p w14:paraId="6DBD01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Contract Note Number</w:t>
            </w:r>
          </w:p>
        </w:tc>
        <w:tc>
          <w:tcPr>
            <w:tcW w:w="6095" w:type="dxa"/>
            <w:tcBorders>
              <w:top w:val="single" w:sz="4" w:space="0" w:color="auto"/>
              <w:left w:val="single" w:sz="4" w:space="0" w:color="auto"/>
              <w:bottom w:val="single" w:sz="4" w:space="0" w:color="auto"/>
              <w:right w:val="single" w:sz="4" w:space="0" w:color="auto"/>
            </w:tcBorders>
          </w:tcPr>
          <w:p w14:paraId="06FE90E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Contact Note Number as given by TM (will be given for record type 20 only and where the member has allocated to a CP code)</w:t>
            </w:r>
          </w:p>
        </w:tc>
      </w:tr>
      <w:tr w:rsidR="006819B9" w:rsidRPr="00311226" w14:paraId="261972BE" w14:textId="77777777" w:rsidTr="00CE43A5">
        <w:tc>
          <w:tcPr>
            <w:tcW w:w="959" w:type="dxa"/>
            <w:tcBorders>
              <w:top w:val="single" w:sz="4" w:space="0" w:color="auto"/>
              <w:left w:val="single" w:sz="4" w:space="0" w:color="auto"/>
              <w:bottom w:val="single" w:sz="4" w:space="0" w:color="auto"/>
              <w:right w:val="single" w:sz="4" w:space="0" w:color="auto"/>
            </w:tcBorders>
          </w:tcPr>
          <w:p w14:paraId="388AF2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2268" w:type="dxa"/>
            <w:tcBorders>
              <w:top w:val="single" w:sz="4" w:space="0" w:color="auto"/>
              <w:left w:val="single" w:sz="4" w:space="0" w:color="auto"/>
              <w:bottom w:val="single" w:sz="4" w:space="0" w:color="auto"/>
              <w:right w:val="single" w:sz="4" w:space="0" w:color="auto"/>
            </w:tcBorders>
          </w:tcPr>
          <w:p w14:paraId="45778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 No</w:t>
            </w:r>
          </w:p>
        </w:tc>
        <w:tc>
          <w:tcPr>
            <w:tcW w:w="6095" w:type="dxa"/>
            <w:tcBorders>
              <w:top w:val="single" w:sz="4" w:space="0" w:color="auto"/>
              <w:left w:val="single" w:sz="4" w:space="0" w:color="auto"/>
              <w:bottom w:val="single" w:sz="4" w:space="0" w:color="auto"/>
              <w:right w:val="single" w:sz="4" w:space="0" w:color="auto"/>
            </w:tcBorders>
          </w:tcPr>
          <w:p w14:paraId="154C2AF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 unique OTR no. generated ( will be given for record type 20 only)</w:t>
            </w:r>
          </w:p>
        </w:tc>
      </w:tr>
      <w:tr w:rsidR="00ED53B6" w:rsidRPr="00311226" w14:paraId="7F30A67A" w14:textId="77777777" w:rsidTr="00CE43A5">
        <w:tc>
          <w:tcPr>
            <w:tcW w:w="959" w:type="dxa"/>
            <w:tcBorders>
              <w:top w:val="single" w:sz="4" w:space="0" w:color="auto"/>
              <w:left w:val="single" w:sz="4" w:space="0" w:color="auto"/>
              <w:bottom w:val="single" w:sz="4" w:space="0" w:color="auto"/>
              <w:right w:val="single" w:sz="4" w:space="0" w:color="auto"/>
            </w:tcBorders>
          </w:tcPr>
          <w:p w14:paraId="3953A62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2268" w:type="dxa"/>
            <w:tcBorders>
              <w:top w:val="single" w:sz="4" w:space="0" w:color="auto"/>
              <w:left w:val="single" w:sz="4" w:space="0" w:color="auto"/>
              <w:bottom w:val="single" w:sz="4" w:space="0" w:color="auto"/>
              <w:right w:val="single" w:sz="4" w:space="0" w:color="auto"/>
            </w:tcBorders>
          </w:tcPr>
          <w:p w14:paraId="591A43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Confirmation flag</w:t>
            </w:r>
          </w:p>
        </w:tc>
        <w:tc>
          <w:tcPr>
            <w:tcW w:w="6095" w:type="dxa"/>
            <w:tcBorders>
              <w:top w:val="single" w:sz="4" w:space="0" w:color="auto"/>
              <w:left w:val="single" w:sz="4" w:space="0" w:color="auto"/>
              <w:bottom w:val="single" w:sz="4" w:space="0" w:color="auto"/>
              <w:right w:val="single" w:sz="4" w:space="0" w:color="auto"/>
            </w:tcBorders>
          </w:tcPr>
          <w:p w14:paraId="5F8EAA85" w14:textId="77777777" w:rsidR="006819B9" w:rsidRPr="00311226" w:rsidRDefault="006819B9" w:rsidP="00EF08AF">
            <w:pPr>
              <w:numPr>
                <w:ilvl w:val="12"/>
                <w:numId w:val="0"/>
              </w:numPr>
              <w:tabs>
                <w:tab w:val="left" w:pos="360"/>
              </w:tabs>
              <w:adjustRightInd w:val="0"/>
              <w:snapToGrid w:val="0"/>
              <w:rPr>
                <w:lang w:val="en-IN"/>
              </w:rPr>
            </w:pPr>
            <w:proofErr w:type="gramStart"/>
            <w:r w:rsidRPr="00311226">
              <w:rPr>
                <w:lang w:val="en-IN"/>
              </w:rPr>
              <w:t>value</w:t>
            </w:r>
            <w:proofErr w:type="gramEnd"/>
            <w:r w:rsidRPr="00311226">
              <w:rPr>
                <w:lang w:val="en-IN"/>
              </w:rPr>
              <w:t xml:space="preserve"> = ‘Y’/’N’ or null ( will be given for record type 20 only) This indicates the status of the record for which allocation is completed. Y indicates custodian confirmation, N indicates custodian reject, blank indicates no action taken by custodian as yet</w:t>
            </w:r>
          </w:p>
        </w:tc>
      </w:tr>
      <w:tr w:rsidR="00946B29" w:rsidRPr="00311226" w14:paraId="610932D5" w14:textId="77777777" w:rsidTr="00CE43A5">
        <w:tc>
          <w:tcPr>
            <w:tcW w:w="959" w:type="dxa"/>
            <w:tcBorders>
              <w:top w:val="single" w:sz="4" w:space="0" w:color="auto"/>
              <w:left w:val="single" w:sz="4" w:space="0" w:color="auto"/>
              <w:bottom w:val="single" w:sz="4" w:space="0" w:color="auto"/>
              <w:right w:val="single" w:sz="4" w:space="0" w:color="auto"/>
            </w:tcBorders>
          </w:tcPr>
          <w:p w14:paraId="086F8152" w14:textId="77777777" w:rsidR="00946B29" w:rsidRPr="00311226" w:rsidRDefault="00946B29" w:rsidP="00946B29">
            <w:pPr>
              <w:numPr>
                <w:ilvl w:val="12"/>
                <w:numId w:val="0"/>
              </w:numPr>
              <w:tabs>
                <w:tab w:val="left" w:pos="360"/>
              </w:tabs>
              <w:adjustRightInd w:val="0"/>
              <w:snapToGrid w:val="0"/>
              <w:rPr>
                <w:lang w:val="en-IN"/>
              </w:rPr>
            </w:pPr>
            <w:r>
              <w:rPr>
                <w:lang w:val="en-IN"/>
              </w:rPr>
              <w:t>13</w:t>
            </w:r>
          </w:p>
        </w:tc>
        <w:tc>
          <w:tcPr>
            <w:tcW w:w="2268" w:type="dxa"/>
            <w:tcBorders>
              <w:top w:val="single" w:sz="4" w:space="0" w:color="auto"/>
              <w:left w:val="single" w:sz="4" w:space="0" w:color="auto"/>
              <w:bottom w:val="single" w:sz="4" w:space="0" w:color="auto"/>
              <w:right w:val="single" w:sz="4" w:space="0" w:color="auto"/>
            </w:tcBorders>
          </w:tcPr>
          <w:p w14:paraId="38C0E8F4"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6095" w:type="dxa"/>
            <w:tcBorders>
              <w:top w:val="single" w:sz="4" w:space="0" w:color="auto"/>
              <w:left w:val="single" w:sz="4" w:space="0" w:color="auto"/>
              <w:bottom w:val="single" w:sz="4" w:space="0" w:color="auto"/>
              <w:right w:val="single" w:sz="4" w:space="0" w:color="auto"/>
            </w:tcBorders>
          </w:tcPr>
          <w:p w14:paraId="5BB59B07"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bl>
    <w:p w14:paraId="38F006AC" w14:textId="77777777" w:rsidR="00ED53B6" w:rsidRPr="001773ED" w:rsidRDefault="006819B9" w:rsidP="00311226">
      <w:pPr>
        <w:pStyle w:val="Heading1"/>
      </w:pPr>
      <w:r w:rsidRPr="00311226">
        <w:br w:type="page"/>
      </w:r>
      <w:bookmarkStart w:id="2263" w:name="_Toc55566576"/>
      <w:r w:rsidR="0053176D">
        <w:rPr>
          <w:lang w:val="en-US"/>
        </w:rPr>
        <w:lastRenderedPageBreak/>
        <w:t>OTR</w:t>
      </w:r>
      <w:r w:rsidR="00ED53B6">
        <w:rPr>
          <w:lang w:val="en-US"/>
        </w:rPr>
        <w:t xml:space="preserve"> allocation file to be uploaded by members in </w:t>
      </w:r>
      <w:r w:rsidR="0053176D">
        <w:rPr>
          <w:lang w:val="en-US"/>
        </w:rPr>
        <w:t>NCMS</w:t>
      </w:r>
      <w:bookmarkEnd w:id="2263"/>
      <w:r w:rsidR="00ED53B6">
        <w:rPr>
          <w:lang w:val="en-US"/>
        </w:rPr>
        <w:t xml:space="preserve"> </w:t>
      </w:r>
    </w:p>
    <w:p w14:paraId="6B3CC089" w14:textId="77777777" w:rsidR="006819B9" w:rsidRPr="00311226" w:rsidRDefault="006819B9" w:rsidP="00311226">
      <w:pPr>
        <w:pStyle w:val="TOC1"/>
        <w:tabs>
          <w:tab w:val="left" w:pos="660"/>
          <w:tab w:val="right" w:leader="dot" w:pos="9019"/>
        </w:tabs>
        <w:jc w:val="both"/>
        <w:rPr>
          <w:lang w:val="en-IN"/>
        </w:rPr>
      </w:pPr>
      <w:r w:rsidRPr="00311226">
        <w:rPr>
          <w:lang w:val="en-IN"/>
        </w:rPr>
        <w:t xml:space="preserve">Members are required to upload records in the following file format for the purpose of allocating ‘INST’ transactions to respective CP codes. </w:t>
      </w:r>
    </w:p>
    <w:p w14:paraId="14B32FA0" w14:textId="77777777" w:rsidR="006819B9" w:rsidRPr="00311226" w:rsidRDefault="006819B9" w:rsidP="006819B9">
      <w:pPr>
        <w:adjustRightInd w:val="0"/>
        <w:rPr>
          <w:lang w:val="en-IN"/>
        </w:rPr>
      </w:pPr>
      <w:r w:rsidRPr="00311226">
        <w:rPr>
          <w:lang w:val="en-IN"/>
        </w:rPr>
        <w:t xml:space="preserve"> </w:t>
      </w:r>
    </w:p>
    <w:p w14:paraId="3936B74F" w14:textId="77777777" w:rsidR="006819B9" w:rsidRPr="00311226" w:rsidRDefault="006819B9" w:rsidP="006819B9">
      <w:pPr>
        <w:adjustRightInd w:val="0"/>
        <w:rPr>
          <w:b/>
          <w:lang w:val="en-IN"/>
        </w:rPr>
      </w:pPr>
      <w:r w:rsidRPr="00311226">
        <w:rPr>
          <w:b/>
          <w:lang w:val="en-IN"/>
        </w:rPr>
        <w:t>File naming convention:</w:t>
      </w:r>
    </w:p>
    <w:p w14:paraId="032335A8" w14:textId="77777777" w:rsidR="006819B9" w:rsidRPr="00311226" w:rsidRDefault="006819B9" w:rsidP="006819B9">
      <w:pPr>
        <w:adjustRightInd w:val="0"/>
        <w:jc w:val="both"/>
        <w:rPr>
          <w:lang w:val="en-IN"/>
        </w:rPr>
      </w:pPr>
    </w:p>
    <w:p w14:paraId="78CE2D58" w14:textId="77777777" w:rsidR="006819B9" w:rsidRPr="00311226" w:rsidRDefault="006819B9" w:rsidP="006819B9">
      <w:pPr>
        <w:adjustRightInd w:val="0"/>
        <w:jc w:val="both"/>
        <w:rPr>
          <w:lang w:val="en-IN"/>
        </w:rPr>
      </w:pPr>
      <w:proofErr w:type="spellStart"/>
      <w:r w:rsidRPr="00311226">
        <w:rPr>
          <w:lang w:val="en-IN"/>
        </w:rPr>
        <w:t>XXXXX_OTYYYYMMDD.Nnn</w:t>
      </w:r>
      <w:proofErr w:type="spellEnd"/>
    </w:p>
    <w:p w14:paraId="18AE7578" w14:textId="77777777" w:rsidR="006819B9" w:rsidRPr="00311226" w:rsidRDefault="006819B9" w:rsidP="006819B9">
      <w:pPr>
        <w:adjustRightInd w:val="0"/>
        <w:ind w:firstLine="720"/>
        <w:rPr>
          <w:lang w:val="en-IN"/>
        </w:rPr>
      </w:pPr>
    </w:p>
    <w:p w14:paraId="77DD47BE" w14:textId="77777777" w:rsidR="006819B9" w:rsidRPr="00311226" w:rsidRDefault="006819B9" w:rsidP="006819B9">
      <w:pPr>
        <w:jc w:val="both"/>
      </w:pPr>
      <w:r w:rsidRPr="00311226">
        <w:t>Where</w:t>
      </w:r>
    </w:p>
    <w:p w14:paraId="7F164B57" w14:textId="77777777" w:rsidR="006819B9" w:rsidRPr="00311226" w:rsidRDefault="006819B9" w:rsidP="006819B9">
      <w:pPr>
        <w:jc w:val="both"/>
      </w:pPr>
      <w:r w:rsidRPr="00311226">
        <w:t>XXXXX - Member code</w:t>
      </w:r>
    </w:p>
    <w:p w14:paraId="15554A9C" w14:textId="77777777" w:rsidR="006819B9" w:rsidRPr="00311226" w:rsidRDefault="006819B9" w:rsidP="006819B9">
      <w:pPr>
        <w:jc w:val="both"/>
      </w:pPr>
      <w:r w:rsidRPr="00311226">
        <w:t>OT- File type</w:t>
      </w:r>
    </w:p>
    <w:p w14:paraId="041BFBD9" w14:textId="77777777" w:rsidR="006819B9" w:rsidRPr="00311226" w:rsidRDefault="006819B9" w:rsidP="006819B9">
      <w:pPr>
        <w:jc w:val="both"/>
      </w:pPr>
      <w:r w:rsidRPr="00311226">
        <w:t xml:space="preserve">YYYYMMDD – Trade Date </w:t>
      </w:r>
    </w:p>
    <w:p w14:paraId="409957A6" w14:textId="77777777" w:rsidR="006819B9" w:rsidRPr="00311226" w:rsidRDefault="006819B9" w:rsidP="006819B9">
      <w:pPr>
        <w:jc w:val="both"/>
      </w:pPr>
      <w:r w:rsidRPr="00311226">
        <w:t>N - File Indicator</w:t>
      </w:r>
    </w:p>
    <w:p w14:paraId="55C44E66" w14:textId="77777777" w:rsidR="006819B9" w:rsidRPr="00311226" w:rsidRDefault="006819B9" w:rsidP="006819B9">
      <w:pPr>
        <w:jc w:val="both"/>
      </w:pPr>
      <w:proofErr w:type="spellStart"/>
      <w:proofErr w:type="gramStart"/>
      <w:r w:rsidRPr="00311226">
        <w:t>nn</w:t>
      </w:r>
      <w:proofErr w:type="spellEnd"/>
      <w:r w:rsidRPr="00311226">
        <w:t>-</w:t>
      </w:r>
      <w:proofErr w:type="gramEnd"/>
      <w:r w:rsidRPr="00311226">
        <w:t xml:space="preserve"> Batch number</w:t>
      </w:r>
    </w:p>
    <w:p w14:paraId="670089C0" w14:textId="77777777" w:rsidR="006819B9" w:rsidRPr="00311226" w:rsidRDefault="006819B9" w:rsidP="006819B9">
      <w:pPr>
        <w:adjustRightInd w:val="0"/>
        <w:jc w:val="both"/>
        <w:rPr>
          <w:lang w:val="en-IN"/>
        </w:rPr>
      </w:pPr>
    </w:p>
    <w:p w14:paraId="1AB17DC4" w14:textId="77777777" w:rsidR="006819B9" w:rsidRPr="00311226" w:rsidRDefault="006819B9" w:rsidP="006819B9">
      <w:pPr>
        <w:jc w:val="both"/>
      </w:pPr>
      <w:r w:rsidRPr="00311226">
        <w:t>The file format should be comma separated variables (</w:t>
      </w:r>
      <w:proofErr w:type="spellStart"/>
      <w:r w:rsidRPr="00311226">
        <w:t>csv</w:t>
      </w:r>
      <w:proofErr w:type="spellEnd"/>
      <w:r w:rsidRPr="00311226">
        <w:t>).  The file shall be loaded in NCMS through the menu ‘View&gt; File Upload’ by selecting the file type as ‘OTR Allocations’.</w:t>
      </w:r>
    </w:p>
    <w:p w14:paraId="26329B13" w14:textId="77777777" w:rsidR="006819B9" w:rsidRPr="00311226" w:rsidRDefault="006819B9" w:rsidP="006819B9">
      <w:pPr>
        <w:adjustRightInd w:val="0"/>
        <w:rPr>
          <w:b/>
          <w:lang w:val="en-IN"/>
        </w:rPr>
      </w:pPr>
    </w:p>
    <w:p w14:paraId="7E73FDB1"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42D86EAE" w14:textId="77777777" w:rsidR="006819B9" w:rsidRPr="00311226" w:rsidRDefault="006819B9" w:rsidP="006819B9">
      <w:pPr>
        <w:adjustRightInd w:val="0"/>
        <w:jc w:val="both"/>
        <w:rPr>
          <w:lang w:val="en-IN"/>
        </w:rPr>
      </w:pPr>
    </w:p>
    <w:p w14:paraId="041ADAF6" w14:textId="77777777" w:rsidR="006819B9" w:rsidRPr="00311226" w:rsidRDefault="006819B9" w:rsidP="006819B9">
      <w:pPr>
        <w:adjustRightInd w:val="0"/>
        <w:jc w:val="both"/>
        <w:rPr>
          <w:b/>
          <w:lang w:val="en-IN"/>
        </w:rPr>
      </w:pPr>
      <w:r w:rsidRPr="00311226">
        <w:rPr>
          <w:b/>
          <w:lang w:val="en-IN"/>
        </w:rPr>
        <w:t>Control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8"/>
        <w:gridCol w:w="1882"/>
        <w:gridCol w:w="1018"/>
        <w:gridCol w:w="950"/>
        <w:gridCol w:w="3379"/>
      </w:tblGrid>
      <w:tr w:rsidR="006819B9" w:rsidRPr="00311226" w14:paraId="6D18DCD9" w14:textId="77777777" w:rsidTr="006819B9">
        <w:tc>
          <w:tcPr>
            <w:tcW w:w="555" w:type="dxa"/>
            <w:tcBorders>
              <w:top w:val="single" w:sz="4" w:space="0" w:color="auto"/>
              <w:left w:val="single" w:sz="4" w:space="0" w:color="auto"/>
              <w:bottom w:val="single" w:sz="4" w:space="0" w:color="auto"/>
              <w:right w:val="single" w:sz="4" w:space="0" w:color="auto"/>
            </w:tcBorders>
          </w:tcPr>
          <w:p w14:paraId="154EC95D"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538" w:type="dxa"/>
            <w:tcBorders>
              <w:top w:val="single" w:sz="4" w:space="0" w:color="auto"/>
              <w:left w:val="single" w:sz="4" w:space="0" w:color="auto"/>
              <w:bottom w:val="single" w:sz="4" w:space="0" w:color="auto"/>
              <w:right w:val="single" w:sz="4" w:space="0" w:color="auto"/>
            </w:tcBorders>
          </w:tcPr>
          <w:p w14:paraId="0A8FBEE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82" w:type="dxa"/>
            <w:tcBorders>
              <w:top w:val="single" w:sz="4" w:space="0" w:color="auto"/>
              <w:left w:val="single" w:sz="4" w:space="0" w:color="auto"/>
              <w:bottom w:val="single" w:sz="4" w:space="0" w:color="auto"/>
              <w:right w:val="single" w:sz="4" w:space="0" w:color="auto"/>
            </w:tcBorders>
          </w:tcPr>
          <w:p w14:paraId="479AFCF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18" w:type="dxa"/>
            <w:tcBorders>
              <w:top w:val="single" w:sz="4" w:space="0" w:color="auto"/>
              <w:left w:val="single" w:sz="4" w:space="0" w:color="auto"/>
              <w:bottom w:val="single" w:sz="4" w:space="0" w:color="auto"/>
              <w:right w:val="single" w:sz="4" w:space="0" w:color="auto"/>
            </w:tcBorders>
          </w:tcPr>
          <w:p w14:paraId="1FE70B7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950" w:type="dxa"/>
            <w:tcBorders>
              <w:top w:val="single" w:sz="4" w:space="0" w:color="auto"/>
              <w:left w:val="single" w:sz="4" w:space="0" w:color="auto"/>
              <w:bottom w:val="single" w:sz="4" w:space="0" w:color="auto"/>
              <w:right w:val="single" w:sz="4" w:space="0" w:color="auto"/>
            </w:tcBorders>
          </w:tcPr>
          <w:p w14:paraId="7DAF7A2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379" w:type="dxa"/>
            <w:tcBorders>
              <w:top w:val="single" w:sz="4" w:space="0" w:color="auto"/>
              <w:left w:val="single" w:sz="4" w:space="0" w:color="auto"/>
              <w:bottom w:val="single" w:sz="4" w:space="0" w:color="auto"/>
              <w:right w:val="single" w:sz="4" w:space="0" w:color="auto"/>
            </w:tcBorders>
          </w:tcPr>
          <w:p w14:paraId="4FEDB3D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2637024D"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6DDD754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1538" w:type="dxa"/>
            <w:tcBorders>
              <w:top w:val="single" w:sz="4" w:space="0" w:color="auto"/>
              <w:left w:val="single" w:sz="4" w:space="0" w:color="auto"/>
              <w:bottom w:val="single" w:sz="4" w:space="0" w:color="auto"/>
              <w:right w:val="single" w:sz="4" w:space="0" w:color="auto"/>
            </w:tcBorders>
            <w:vAlign w:val="bottom"/>
          </w:tcPr>
          <w:p w14:paraId="63EA109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82" w:type="dxa"/>
            <w:tcBorders>
              <w:top w:val="single" w:sz="4" w:space="0" w:color="auto"/>
              <w:left w:val="single" w:sz="4" w:space="0" w:color="auto"/>
              <w:bottom w:val="single" w:sz="4" w:space="0" w:color="auto"/>
              <w:right w:val="single" w:sz="4" w:space="0" w:color="auto"/>
            </w:tcBorders>
            <w:vAlign w:val="bottom"/>
          </w:tcPr>
          <w:p w14:paraId="258A85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Header Record</w:t>
            </w:r>
          </w:p>
        </w:tc>
        <w:tc>
          <w:tcPr>
            <w:tcW w:w="1018" w:type="dxa"/>
            <w:tcBorders>
              <w:top w:val="single" w:sz="4" w:space="0" w:color="auto"/>
              <w:left w:val="single" w:sz="4" w:space="0" w:color="auto"/>
              <w:bottom w:val="single" w:sz="4" w:space="0" w:color="auto"/>
              <w:right w:val="single" w:sz="4" w:space="0" w:color="auto"/>
            </w:tcBorders>
            <w:vAlign w:val="bottom"/>
          </w:tcPr>
          <w:p w14:paraId="4E3B34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04E93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718F6C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12CDBAF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275FFDB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538" w:type="dxa"/>
            <w:tcBorders>
              <w:top w:val="single" w:sz="4" w:space="0" w:color="auto"/>
              <w:left w:val="single" w:sz="4" w:space="0" w:color="auto"/>
              <w:bottom w:val="single" w:sz="4" w:space="0" w:color="auto"/>
              <w:right w:val="single" w:sz="4" w:space="0" w:color="auto"/>
            </w:tcBorders>
            <w:vAlign w:val="bottom"/>
          </w:tcPr>
          <w:p w14:paraId="28963D9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882" w:type="dxa"/>
            <w:tcBorders>
              <w:top w:val="single" w:sz="4" w:space="0" w:color="auto"/>
              <w:left w:val="single" w:sz="4" w:space="0" w:color="auto"/>
              <w:bottom w:val="single" w:sz="4" w:space="0" w:color="auto"/>
              <w:right w:val="single" w:sz="4" w:space="0" w:color="auto"/>
            </w:tcBorders>
            <w:vAlign w:val="bottom"/>
          </w:tcPr>
          <w:p w14:paraId="26C57B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018" w:type="dxa"/>
            <w:tcBorders>
              <w:top w:val="single" w:sz="4" w:space="0" w:color="auto"/>
              <w:left w:val="single" w:sz="4" w:space="0" w:color="auto"/>
              <w:bottom w:val="single" w:sz="4" w:space="0" w:color="auto"/>
              <w:right w:val="single" w:sz="4" w:space="0" w:color="auto"/>
            </w:tcBorders>
            <w:vAlign w:val="bottom"/>
          </w:tcPr>
          <w:p w14:paraId="013239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7EE343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3379" w:type="dxa"/>
            <w:tcBorders>
              <w:top w:val="single" w:sz="4" w:space="0" w:color="auto"/>
              <w:left w:val="single" w:sz="4" w:space="0" w:color="auto"/>
              <w:bottom w:val="single" w:sz="4" w:space="0" w:color="auto"/>
              <w:right w:val="single" w:sz="4" w:space="0" w:color="auto"/>
            </w:tcBorders>
            <w:vAlign w:val="bottom"/>
          </w:tcPr>
          <w:p w14:paraId="6FA4729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OTR</w:t>
            </w:r>
          </w:p>
        </w:tc>
      </w:tr>
      <w:tr w:rsidR="006819B9" w:rsidRPr="00311226" w14:paraId="19147D2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798B608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538" w:type="dxa"/>
            <w:tcBorders>
              <w:top w:val="single" w:sz="4" w:space="0" w:color="auto"/>
              <w:left w:val="single" w:sz="4" w:space="0" w:color="auto"/>
              <w:bottom w:val="single" w:sz="4" w:space="0" w:color="auto"/>
              <w:right w:val="single" w:sz="4" w:space="0" w:color="auto"/>
            </w:tcBorders>
            <w:vAlign w:val="bottom"/>
          </w:tcPr>
          <w:p w14:paraId="730365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882" w:type="dxa"/>
            <w:tcBorders>
              <w:top w:val="single" w:sz="4" w:space="0" w:color="auto"/>
              <w:left w:val="single" w:sz="4" w:space="0" w:color="auto"/>
              <w:bottom w:val="single" w:sz="4" w:space="0" w:color="auto"/>
              <w:right w:val="single" w:sz="4" w:space="0" w:color="auto"/>
            </w:tcBorders>
            <w:vAlign w:val="bottom"/>
          </w:tcPr>
          <w:p w14:paraId="6465310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018" w:type="dxa"/>
            <w:tcBorders>
              <w:top w:val="single" w:sz="4" w:space="0" w:color="auto"/>
              <w:left w:val="single" w:sz="4" w:space="0" w:color="auto"/>
              <w:bottom w:val="single" w:sz="4" w:space="0" w:color="auto"/>
              <w:right w:val="single" w:sz="4" w:space="0" w:color="auto"/>
            </w:tcBorders>
            <w:vAlign w:val="bottom"/>
          </w:tcPr>
          <w:p w14:paraId="1916C5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199E693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379" w:type="dxa"/>
            <w:tcBorders>
              <w:top w:val="single" w:sz="4" w:space="0" w:color="auto"/>
              <w:left w:val="single" w:sz="4" w:space="0" w:color="auto"/>
              <w:bottom w:val="single" w:sz="4" w:space="0" w:color="auto"/>
              <w:right w:val="single" w:sz="4" w:space="0" w:color="auto"/>
            </w:tcBorders>
            <w:vAlign w:val="bottom"/>
          </w:tcPr>
          <w:p w14:paraId="6D3804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 ( Value = M)</w:t>
            </w:r>
          </w:p>
        </w:tc>
      </w:tr>
      <w:tr w:rsidR="006819B9" w:rsidRPr="00311226" w14:paraId="06D8A5CA"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213184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538" w:type="dxa"/>
            <w:tcBorders>
              <w:top w:val="single" w:sz="4" w:space="0" w:color="auto"/>
              <w:left w:val="single" w:sz="4" w:space="0" w:color="auto"/>
              <w:bottom w:val="single" w:sz="4" w:space="0" w:color="auto"/>
              <w:right w:val="single" w:sz="4" w:space="0" w:color="auto"/>
            </w:tcBorders>
            <w:vAlign w:val="bottom"/>
          </w:tcPr>
          <w:p w14:paraId="7196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882" w:type="dxa"/>
            <w:tcBorders>
              <w:top w:val="single" w:sz="4" w:space="0" w:color="auto"/>
              <w:left w:val="single" w:sz="4" w:space="0" w:color="auto"/>
              <w:bottom w:val="single" w:sz="4" w:space="0" w:color="auto"/>
              <w:right w:val="single" w:sz="4" w:space="0" w:color="auto"/>
            </w:tcBorders>
            <w:vAlign w:val="bottom"/>
          </w:tcPr>
          <w:p w14:paraId="3E2851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018" w:type="dxa"/>
            <w:tcBorders>
              <w:top w:val="single" w:sz="4" w:space="0" w:color="auto"/>
              <w:left w:val="single" w:sz="4" w:space="0" w:color="auto"/>
              <w:bottom w:val="single" w:sz="4" w:space="0" w:color="auto"/>
              <w:right w:val="single" w:sz="4" w:space="0" w:color="auto"/>
            </w:tcBorders>
            <w:vAlign w:val="bottom"/>
          </w:tcPr>
          <w:p w14:paraId="2BDA401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6ED894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3379" w:type="dxa"/>
            <w:tcBorders>
              <w:top w:val="single" w:sz="4" w:space="0" w:color="auto"/>
              <w:left w:val="single" w:sz="4" w:space="0" w:color="auto"/>
              <w:bottom w:val="single" w:sz="4" w:space="0" w:color="auto"/>
              <w:right w:val="single" w:sz="4" w:space="0" w:color="auto"/>
            </w:tcBorders>
            <w:vAlign w:val="bottom"/>
          </w:tcPr>
          <w:p w14:paraId="05C237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 for which file generated/received  (Value = TM Code)</w:t>
            </w:r>
          </w:p>
        </w:tc>
      </w:tr>
      <w:tr w:rsidR="006819B9" w:rsidRPr="00311226" w14:paraId="4837332F"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05CD9E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538" w:type="dxa"/>
            <w:tcBorders>
              <w:top w:val="single" w:sz="4" w:space="0" w:color="auto"/>
              <w:left w:val="single" w:sz="4" w:space="0" w:color="auto"/>
              <w:bottom w:val="single" w:sz="4" w:space="0" w:color="auto"/>
              <w:right w:val="single" w:sz="4" w:space="0" w:color="auto"/>
            </w:tcBorders>
            <w:vAlign w:val="bottom"/>
          </w:tcPr>
          <w:p w14:paraId="45202A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1882" w:type="dxa"/>
            <w:tcBorders>
              <w:top w:val="single" w:sz="4" w:space="0" w:color="auto"/>
              <w:left w:val="single" w:sz="4" w:space="0" w:color="auto"/>
              <w:bottom w:val="single" w:sz="4" w:space="0" w:color="auto"/>
              <w:right w:val="single" w:sz="4" w:space="0" w:color="auto"/>
            </w:tcBorders>
            <w:vAlign w:val="bottom"/>
          </w:tcPr>
          <w:p w14:paraId="7DFD7B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Format : YYYYMMDD</w:t>
            </w:r>
          </w:p>
        </w:tc>
        <w:tc>
          <w:tcPr>
            <w:tcW w:w="1018" w:type="dxa"/>
            <w:tcBorders>
              <w:top w:val="single" w:sz="4" w:space="0" w:color="auto"/>
              <w:left w:val="single" w:sz="4" w:space="0" w:color="auto"/>
              <w:bottom w:val="single" w:sz="4" w:space="0" w:color="auto"/>
              <w:right w:val="single" w:sz="4" w:space="0" w:color="auto"/>
            </w:tcBorders>
            <w:vAlign w:val="bottom"/>
          </w:tcPr>
          <w:p w14:paraId="0086F1B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3F38D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3379" w:type="dxa"/>
            <w:tcBorders>
              <w:top w:val="single" w:sz="4" w:space="0" w:color="auto"/>
              <w:left w:val="single" w:sz="4" w:space="0" w:color="auto"/>
              <w:bottom w:val="single" w:sz="4" w:space="0" w:color="auto"/>
              <w:right w:val="single" w:sz="4" w:space="0" w:color="auto"/>
            </w:tcBorders>
            <w:vAlign w:val="bottom"/>
          </w:tcPr>
          <w:p w14:paraId="41933A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254453C5"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08B37C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538" w:type="dxa"/>
            <w:tcBorders>
              <w:top w:val="single" w:sz="4" w:space="0" w:color="auto"/>
              <w:left w:val="single" w:sz="4" w:space="0" w:color="auto"/>
              <w:bottom w:val="single" w:sz="4" w:space="0" w:color="auto"/>
              <w:right w:val="single" w:sz="4" w:space="0" w:color="auto"/>
            </w:tcBorders>
            <w:vAlign w:val="bottom"/>
          </w:tcPr>
          <w:p w14:paraId="68B2657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number</w:t>
            </w:r>
          </w:p>
        </w:tc>
        <w:tc>
          <w:tcPr>
            <w:tcW w:w="1882" w:type="dxa"/>
            <w:tcBorders>
              <w:top w:val="single" w:sz="4" w:space="0" w:color="auto"/>
              <w:left w:val="single" w:sz="4" w:space="0" w:color="auto"/>
              <w:bottom w:val="single" w:sz="4" w:space="0" w:color="auto"/>
              <w:right w:val="single" w:sz="4" w:space="0" w:color="auto"/>
            </w:tcBorders>
            <w:vAlign w:val="bottom"/>
          </w:tcPr>
          <w:p w14:paraId="1EEC35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batch number of the file sent</w:t>
            </w:r>
          </w:p>
        </w:tc>
        <w:tc>
          <w:tcPr>
            <w:tcW w:w="1018" w:type="dxa"/>
            <w:tcBorders>
              <w:top w:val="single" w:sz="4" w:space="0" w:color="auto"/>
              <w:left w:val="single" w:sz="4" w:space="0" w:color="auto"/>
              <w:bottom w:val="single" w:sz="4" w:space="0" w:color="auto"/>
              <w:right w:val="single" w:sz="4" w:space="0" w:color="auto"/>
            </w:tcBorders>
            <w:vAlign w:val="bottom"/>
          </w:tcPr>
          <w:p w14:paraId="66D773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7271F52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18D7AE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4690988B"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94E7ED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538" w:type="dxa"/>
            <w:tcBorders>
              <w:top w:val="single" w:sz="4" w:space="0" w:color="auto"/>
              <w:left w:val="single" w:sz="4" w:space="0" w:color="auto"/>
              <w:bottom w:val="single" w:sz="4" w:space="0" w:color="auto"/>
              <w:right w:val="single" w:sz="4" w:space="0" w:color="auto"/>
            </w:tcBorders>
            <w:vAlign w:val="bottom"/>
          </w:tcPr>
          <w:p w14:paraId="6364C28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 of records</w:t>
            </w:r>
          </w:p>
        </w:tc>
        <w:tc>
          <w:tcPr>
            <w:tcW w:w="1882" w:type="dxa"/>
            <w:tcBorders>
              <w:top w:val="single" w:sz="4" w:space="0" w:color="auto"/>
              <w:left w:val="single" w:sz="4" w:space="0" w:color="auto"/>
              <w:bottom w:val="single" w:sz="4" w:space="0" w:color="auto"/>
              <w:right w:val="single" w:sz="4" w:space="0" w:color="auto"/>
            </w:tcBorders>
            <w:vAlign w:val="bottom"/>
          </w:tcPr>
          <w:p w14:paraId="2B871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number of records in the file</w:t>
            </w:r>
          </w:p>
        </w:tc>
        <w:tc>
          <w:tcPr>
            <w:tcW w:w="1018" w:type="dxa"/>
            <w:tcBorders>
              <w:top w:val="single" w:sz="4" w:space="0" w:color="auto"/>
              <w:left w:val="single" w:sz="4" w:space="0" w:color="auto"/>
              <w:bottom w:val="single" w:sz="4" w:space="0" w:color="auto"/>
              <w:right w:val="single" w:sz="4" w:space="0" w:color="auto"/>
            </w:tcBorders>
            <w:vAlign w:val="bottom"/>
          </w:tcPr>
          <w:p w14:paraId="7853772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350EE95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379" w:type="dxa"/>
            <w:tcBorders>
              <w:top w:val="single" w:sz="4" w:space="0" w:color="auto"/>
              <w:left w:val="single" w:sz="4" w:space="0" w:color="auto"/>
              <w:bottom w:val="single" w:sz="4" w:space="0" w:color="auto"/>
              <w:right w:val="single" w:sz="4" w:space="0" w:color="auto"/>
            </w:tcBorders>
            <w:vAlign w:val="bottom"/>
          </w:tcPr>
          <w:p w14:paraId="181A5D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equal to the number of detailed records</w:t>
            </w:r>
          </w:p>
        </w:tc>
      </w:tr>
    </w:tbl>
    <w:p w14:paraId="3438E67C"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ab/>
      </w:r>
    </w:p>
    <w:p w14:paraId="05EF02A9" w14:textId="77777777" w:rsidR="006819B9" w:rsidRPr="00311226" w:rsidRDefault="006819B9" w:rsidP="006819B9">
      <w:pPr>
        <w:numPr>
          <w:ilvl w:val="12"/>
          <w:numId w:val="0"/>
        </w:numPr>
        <w:tabs>
          <w:tab w:val="left" w:pos="360"/>
        </w:tabs>
        <w:adjustRightInd w:val="0"/>
        <w:snapToGri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07"/>
        <w:gridCol w:w="1833"/>
        <w:gridCol w:w="1002"/>
        <w:gridCol w:w="850"/>
        <w:gridCol w:w="3402"/>
      </w:tblGrid>
      <w:tr w:rsidR="006819B9" w:rsidRPr="00311226" w14:paraId="76CEDBF9" w14:textId="77777777" w:rsidTr="006819B9">
        <w:tc>
          <w:tcPr>
            <w:tcW w:w="628" w:type="dxa"/>
            <w:tcBorders>
              <w:top w:val="single" w:sz="4" w:space="0" w:color="auto"/>
              <w:left w:val="single" w:sz="4" w:space="0" w:color="auto"/>
              <w:bottom w:val="single" w:sz="4" w:space="0" w:color="auto"/>
              <w:right w:val="single" w:sz="4" w:space="0" w:color="auto"/>
            </w:tcBorders>
          </w:tcPr>
          <w:p w14:paraId="3D45B82E"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607" w:type="dxa"/>
            <w:tcBorders>
              <w:top w:val="single" w:sz="4" w:space="0" w:color="auto"/>
              <w:left w:val="single" w:sz="4" w:space="0" w:color="auto"/>
              <w:bottom w:val="single" w:sz="4" w:space="0" w:color="auto"/>
              <w:right w:val="single" w:sz="4" w:space="0" w:color="auto"/>
            </w:tcBorders>
          </w:tcPr>
          <w:p w14:paraId="36B78BB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33" w:type="dxa"/>
            <w:tcBorders>
              <w:top w:val="single" w:sz="4" w:space="0" w:color="auto"/>
              <w:left w:val="single" w:sz="4" w:space="0" w:color="auto"/>
              <w:bottom w:val="single" w:sz="4" w:space="0" w:color="auto"/>
              <w:right w:val="single" w:sz="4" w:space="0" w:color="auto"/>
            </w:tcBorders>
          </w:tcPr>
          <w:p w14:paraId="3A76A3A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02" w:type="dxa"/>
            <w:tcBorders>
              <w:top w:val="single" w:sz="4" w:space="0" w:color="auto"/>
              <w:left w:val="single" w:sz="4" w:space="0" w:color="auto"/>
              <w:bottom w:val="single" w:sz="4" w:space="0" w:color="auto"/>
              <w:right w:val="single" w:sz="4" w:space="0" w:color="auto"/>
            </w:tcBorders>
          </w:tcPr>
          <w:p w14:paraId="7470E06F"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850" w:type="dxa"/>
            <w:tcBorders>
              <w:top w:val="single" w:sz="4" w:space="0" w:color="auto"/>
              <w:left w:val="single" w:sz="4" w:space="0" w:color="auto"/>
              <w:bottom w:val="single" w:sz="4" w:space="0" w:color="auto"/>
              <w:right w:val="single" w:sz="4" w:space="0" w:color="auto"/>
            </w:tcBorders>
          </w:tcPr>
          <w:p w14:paraId="295EE6F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402" w:type="dxa"/>
            <w:tcBorders>
              <w:top w:val="single" w:sz="4" w:space="0" w:color="auto"/>
              <w:left w:val="single" w:sz="4" w:space="0" w:color="auto"/>
              <w:bottom w:val="single" w:sz="4" w:space="0" w:color="auto"/>
              <w:right w:val="single" w:sz="4" w:space="0" w:color="auto"/>
            </w:tcBorders>
          </w:tcPr>
          <w:p w14:paraId="38CEF66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367DC9DE"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8D9DF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lastRenderedPageBreak/>
              <w:t>1</w:t>
            </w:r>
          </w:p>
        </w:tc>
        <w:tc>
          <w:tcPr>
            <w:tcW w:w="1607" w:type="dxa"/>
            <w:tcBorders>
              <w:top w:val="single" w:sz="4" w:space="0" w:color="auto"/>
              <w:left w:val="single" w:sz="4" w:space="0" w:color="auto"/>
              <w:bottom w:val="single" w:sz="4" w:space="0" w:color="auto"/>
              <w:right w:val="single" w:sz="4" w:space="0" w:color="auto"/>
            </w:tcBorders>
            <w:vAlign w:val="bottom"/>
          </w:tcPr>
          <w:p w14:paraId="596068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33" w:type="dxa"/>
            <w:tcBorders>
              <w:top w:val="single" w:sz="4" w:space="0" w:color="auto"/>
              <w:left w:val="single" w:sz="4" w:space="0" w:color="auto"/>
              <w:bottom w:val="single" w:sz="4" w:space="0" w:color="auto"/>
              <w:right w:val="single" w:sz="4" w:space="0" w:color="auto"/>
            </w:tcBorders>
            <w:vAlign w:val="bottom"/>
          </w:tcPr>
          <w:p w14:paraId="6291F9B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02" w:type="dxa"/>
            <w:tcBorders>
              <w:top w:val="single" w:sz="4" w:space="0" w:color="auto"/>
              <w:left w:val="single" w:sz="4" w:space="0" w:color="auto"/>
              <w:bottom w:val="single" w:sz="4" w:space="0" w:color="auto"/>
              <w:right w:val="single" w:sz="4" w:space="0" w:color="auto"/>
            </w:tcBorders>
            <w:vAlign w:val="bottom"/>
          </w:tcPr>
          <w:p w14:paraId="15264B4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7921F20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264EC23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for OTR Allocation Record.</w:t>
            </w:r>
          </w:p>
        </w:tc>
      </w:tr>
      <w:tr w:rsidR="006819B9" w:rsidRPr="00311226" w14:paraId="6F0A341D"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2B616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607" w:type="dxa"/>
            <w:tcBorders>
              <w:top w:val="single" w:sz="4" w:space="0" w:color="auto"/>
              <w:left w:val="single" w:sz="4" w:space="0" w:color="auto"/>
              <w:bottom w:val="single" w:sz="4" w:space="0" w:color="auto"/>
              <w:right w:val="single" w:sz="4" w:space="0" w:color="auto"/>
            </w:tcBorders>
            <w:vAlign w:val="bottom"/>
          </w:tcPr>
          <w:p w14:paraId="6E7F7A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1833" w:type="dxa"/>
            <w:tcBorders>
              <w:top w:val="single" w:sz="4" w:space="0" w:color="auto"/>
              <w:left w:val="single" w:sz="4" w:space="0" w:color="auto"/>
              <w:bottom w:val="single" w:sz="4" w:space="0" w:color="auto"/>
              <w:right w:val="single" w:sz="4" w:space="0" w:color="auto"/>
            </w:tcBorders>
            <w:vAlign w:val="bottom"/>
          </w:tcPr>
          <w:p w14:paraId="2B9D7C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order</w:t>
            </w:r>
          </w:p>
        </w:tc>
        <w:tc>
          <w:tcPr>
            <w:tcW w:w="1002" w:type="dxa"/>
            <w:tcBorders>
              <w:top w:val="single" w:sz="4" w:space="0" w:color="auto"/>
              <w:left w:val="single" w:sz="4" w:space="0" w:color="auto"/>
              <w:bottom w:val="single" w:sz="4" w:space="0" w:color="auto"/>
              <w:right w:val="single" w:sz="4" w:space="0" w:color="auto"/>
            </w:tcBorders>
            <w:vAlign w:val="bottom"/>
          </w:tcPr>
          <w:p w14:paraId="53B9212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39AA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3F4C594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 Buy side , S – sell side</w:t>
            </w:r>
          </w:p>
        </w:tc>
      </w:tr>
      <w:tr w:rsidR="006819B9" w:rsidRPr="00311226" w14:paraId="55FF7795"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57E28A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03EA931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833" w:type="dxa"/>
            <w:tcBorders>
              <w:top w:val="single" w:sz="4" w:space="0" w:color="auto"/>
              <w:left w:val="single" w:sz="4" w:space="0" w:color="auto"/>
              <w:bottom w:val="single" w:sz="4" w:space="0" w:color="auto"/>
              <w:right w:val="single" w:sz="4" w:space="0" w:color="auto"/>
            </w:tcBorders>
            <w:vAlign w:val="bottom"/>
          </w:tcPr>
          <w:p w14:paraId="5918CB8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002" w:type="dxa"/>
            <w:tcBorders>
              <w:top w:val="single" w:sz="4" w:space="0" w:color="auto"/>
              <w:left w:val="single" w:sz="4" w:space="0" w:color="auto"/>
              <w:bottom w:val="single" w:sz="4" w:space="0" w:color="auto"/>
              <w:right w:val="single" w:sz="4" w:space="0" w:color="auto"/>
            </w:tcBorders>
            <w:vAlign w:val="bottom"/>
          </w:tcPr>
          <w:p w14:paraId="274466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62533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5C2A18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0DF02696"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49B77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607" w:type="dxa"/>
            <w:tcBorders>
              <w:top w:val="single" w:sz="4" w:space="0" w:color="auto"/>
              <w:left w:val="single" w:sz="4" w:space="0" w:color="auto"/>
              <w:bottom w:val="single" w:sz="4" w:space="0" w:color="auto"/>
              <w:right w:val="single" w:sz="4" w:space="0" w:color="auto"/>
            </w:tcBorders>
            <w:vAlign w:val="bottom"/>
          </w:tcPr>
          <w:p w14:paraId="1B474A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833" w:type="dxa"/>
            <w:tcBorders>
              <w:top w:val="single" w:sz="4" w:space="0" w:color="auto"/>
              <w:left w:val="single" w:sz="4" w:space="0" w:color="auto"/>
              <w:bottom w:val="single" w:sz="4" w:space="0" w:color="auto"/>
              <w:right w:val="single" w:sz="4" w:space="0" w:color="auto"/>
            </w:tcBorders>
            <w:vAlign w:val="bottom"/>
          </w:tcPr>
          <w:p w14:paraId="1903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002" w:type="dxa"/>
            <w:tcBorders>
              <w:top w:val="single" w:sz="4" w:space="0" w:color="auto"/>
              <w:left w:val="single" w:sz="4" w:space="0" w:color="auto"/>
              <w:bottom w:val="single" w:sz="4" w:space="0" w:color="auto"/>
              <w:right w:val="single" w:sz="4" w:space="0" w:color="auto"/>
            </w:tcBorders>
            <w:vAlign w:val="bottom"/>
          </w:tcPr>
          <w:p w14:paraId="3EC11F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11F4D6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402" w:type="dxa"/>
            <w:tcBorders>
              <w:top w:val="single" w:sz="4" w:space="0" w:color="auto"/>
              <w:left w:val="single" w:sz="4" w:space="0" w:color="auto"/>
              <w:bottom w:val="single" w:sz="4" w:space="0" w:color="auto"/>
              <w:right w:val="single" w:sz="4" w:space="0" w:color="auto"/>
            </w:tcBorders>
            <w:vAlign w:val="bottom"/>
          </w:tcPr>
          <w:p w14:paraId="78C7395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20CE1FC2"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510509C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607" w:type="dxa"/>
            <w:tcBorders>
              <w:top w:val="single" w:sz="4" w:space="0" w:color="auto"/>
              <w:left w:val="single" w:sz="4" w:space="0" w:color="auto"/>
              <w:bottom w:val="single" w:sz="4" w:space="0" w:color="auto"/>
              <w:right w:val="single" w:sz="4" w:space="0" w:color="auto"/>
            </w:tcBorders>
            <w:vAlign w:val="bottom"/>
          </w:tcPr>
          <w:p w14:paraId="495412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833" w:type="dxa"/>
            <w:tcBorders>
              <w:top w:val="single" w:sz="4" w:space="0" w:color="auto"/>
              <w:left w:val="single" w:sz="4" w:space="0" w:color="auto"/>
              <w:bottom w:val="single" w:sz="4" w:space="0" w:color="auto"/>
              <w:right w:val="single" w:sz="4" w:space="0" w:color="auto"/>
            </w:tcBorders>
            <w:vAlign w:val="bottom"/>
          </w:tcPr>
          <w:p w14:paraId="396896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002" w:type="dxa"/>
            <w:tcBorders>
              <w:top w:val="single" w:sz="4" w:space="0" w:color="auto"/>
              <w:left w:val="single" w:sz="4" w:space="0" w:color="auto"/>
              <w:bottom w:val="single" w:sz="4" w:space="0" w:color="auto"/>
              <w:right w:val="single" w:sz="4" w:space="0" w:color="auto"/>
            </w:tcBorders>
            <w:vAlign w:val="bottom"/>
          </w:tcPr>
          <w:p w14:paraId="7C618C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4561981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4C13707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6276BFDC"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EA514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607" w:type="dxa"/>
            <w:tcBorders>
              <w:top w:val="single" w:sz="4" w:space="0" w:color="auto"/>
              <w:left w:val="single" w:sz="4" w:space="0" w:color="auto"/>
              <w:bottom w:val="single" w:sz="4" w:space="0" w:color="auto"/>
              <w:right w:val="single" w:sz="4" w:space="0" w:color="auto"/>
            </w:tcBorders>
            <w:vAlign w:val="bottom"/>
          </w:tcPr>
          <w:p w14:paraId="3E0FF6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833" w:type="dxa"/>
            <w:tcBorders>
              <w:top w:val="single" w:sz="4" w:space="0" w:color="auto"/>
              <w:left w:val="single" w:sz="4" w:space="0" w:color="auto"/>
              <w:bottom w:val="single" w:sz="4" w:space="0" w:color="auto"/>
              <w:right w:val="single" w:sz="4" w:space="0" w:color="auto"/>
            </w:tcBorders>
            <w:vAlign w:val="bottom"/>
          </w:tcPr>
          <w:p w14:paraId="056C6B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002" w:type="dxa"/>
            <w:tcBorders>
              <w:top w:val="single" w:sz="4" w:space="0" w:color="auto"/>
              <w:left w:val="single" w:sz="4" w:space="0" w:color="auto"/>
              <w:bottom w:val="single" w:sz="4" w:space="0" w:color="auto"/>
              <w:right w:val="single" w:sz="4" w:space="0" w:color="auto"/>
            </w:tcBorders>
            <w:vAlign w:val="bottom"/>
          </w:tcPr>
          <w:p w14:paraId="2B6947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EC58B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0614AE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2994BCFA"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00AB471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607" w:type="dxa"/>
            <w:tcBorders>
              <w:top w:val="single" w:sz="4" w:space="0" w:color="auto"/>
              <w:left w:val="single" w:sz="4" w:space="0" w:color="auto"/>
              <w:bottom w:val="single" w:sz="4" w:space="0" w:color="auto"/>
              <w:right w:val="single" w:sz="4" w:space="0" w:color="auto"/>
            </w:tcBorders>
            <w:vAlign w:val="bottom"/>
          </w:tcPr>
          <w:p w14:paraId="45D290E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833" w:type="dxa"/>
            <w:tcBorders>
              <w:top w:val="single" w:sz="4" w:space="0" w:color="auto"/>
              <w:left w:val="single" w:sz="4" w:space="0" w:color="auto"/>
              <w:bottom w:val="single" w:sz="4" w:space="0" w:color="auto"/>
              <w:right w:val="single" w:sz="4" w:space="0" w:color="auto"/>
            </w:tcBorders>
            <w:vAlign w:val="bottom"/>
          </w:tcPr>
          <w:p w14:paraId="3A0E92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002" w:type="dxa"/>
            <w:tcBorders>
              <w:top w:val="single" w:sz="4" w:space="0" w:color="auto"/>
              <w:left w:val="single" w:sz="4" w:space="0" w:color="auto"/>
              <w:bottom w:val="single" w:sz="4" w:space="0" w:color="auto"/>
              <w:right w:val="single" w:sz="4" w:space="0" w:color="auto"/>
            </w:tcBorders>
            <w:vAlign w:val="bottom"/>
          </w:tcPr>
          <w:p w14:paraId="5C1A7C8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850" w:type="dxa"/>
            <w:tcBorders>
              <w:top w:val="single" w:sz="4" w:space="0" w:color="auto"/>
              <w:left w:val="single" w:sz="4" w:space="0" w:color="auto"/>
              <w:bottom w:val="single" w:sz="4" w:space="0" w:color="auto"/>
              <w:right w:val="single" w:sz="4" w:space="0" w:color="auto"/>
            </w:tcBorders>
            <w:vAlign w:val="bottom"/>
          </w:tcPr>
          <w:p w14:paraId="7F2820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417110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value will be INST</w:t>
            </w:r>
          </w:p>
        </w:tc>
      </w:tr>
      <w:tr w:rsidR="006819B9" w:rsidRPr="00311226" w14:paraId="265187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A228E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1607" w:type="dxa"/>
            <w:tcBorders>
              <w:top w:val="single" w:sz="4" w:space="0" w:color="auto"/>
              <w:left w:val="single" w:sz="4" w:space="0" w:color="auto"/>
              <w:bottom w:val="single" w:sz="4" w:space="0" w:color="auto"/>
              <w:right w:val="single" w:sz="4" w:space="0" w:color="auto"/>
            </w:tcBorders>
            <w:vAlign w:val="bottom"/>
          </w:tcPr>
          <w:p w14:paraId="2ACD08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Allocated </w:t>
            </w:r>
            <w:proofErr w:type="spellStart"/>
            <w:r w:rsidRPr="00311226">
              <w:rPr>
                <w:lang w:val="en-IN"/>
              </w:rPr>
              <w:t>qty</w:t>
            </w:r>
            <w:proofErr w:type="spellEnd"/>
          </w:p>
        </w:tc>
        <w:tc>
          <w:tcPr>
            <w:tcW w:w="1833" w:type="dxa"/>
            <w:tcBorders>
              <w:top w:val="single" w:sz="4" w:space="0" w:color="auto"/>
              <w:left w:val="single" w:sz="4" w:space="0" w:color="auto"/>
              <w:bottom w:val="single" w:sz="4" w:space="0" w:color="auto"/>
              <w:right w:val="single" w:sz="4" w:space="0" w:color="auto"/>
            </w:tcBorders>
            <w:vAlign w:val="bottom"/>
          </w:tcPr>
          <w:p w14:paraId="16DECC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Allocated </w:t>
            </w:r>
            <w:proofErr w:type="spellStart"/>
            <w:r w:rsidRPr="00311226">
              <w:rPr>
                <w:lang w:val="en-IN"/>
              </w:rPr>
              <w:t>qty</w:t>
            </w:r>
            <w:proofErr w:type="spellEnd"/>
          </w:p>
        </w:tc>
        <w:tc>
          <w:tcPr>
            <w:tcW w:w="1002" w:type="dxa"/>
            <w:tcBorders>
              <w:top w:val="single" w:sz="4" w:space="0" w:color="auto"/>
              <w:left w:val="single" w:sz="4" w:space="0" w:color="auto"/>
              <w:bottom w:val="single" w:sz="4" w:space="0" w:color="auto"/>
              <w:right w:val="single" w:sz="4" w:space="0" w:color="auto"/>
            </w:tcBorders>
            <w:vAlign w:val="bottom"/>
          </w:tcPr>
          <w:p w14:paraId="7C635D6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0B02906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3402" w:type="dxa"/>
            <w:tcBorders>
              <w:top w:val="single" w:sz="4" w:space="0" w:color="auto"/>
              <w:left w:val="single" w:sz="4" w:space="0" w:color="auto"/>
              <w:bottom w:val="single" w:sz="4" w:space="0" w:color="auto"/>
              <w:right w:val="single" w:sz="4" w:space="0" w:color="auto"/>
            </w:tcBorders>
            <w:vAlign w:val="bottom"/>
          </w:tcPr>
          <w:p w14:paraId="7C6ABF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Quantity to be allocated to a CP</w:t>
            </w:r>
          </w:p>
        </w:tc>
      </w:tr>
      <w:tr w:rsidR="006819B9" w:rsidRPr="00311226" w14:paraId="75BF86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20D80B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1607" w:type="dxa"/>
            <w:tcBorders>
              <w:top w:val="single" w:sz="4" w:space="0" w:color="auto"/>
              <w:left w:val="single" w:sz="4" w:space="0" w:color="auto"/>
              <w:bottom w:val="single" w:sz="4" w:space="0" w:color="auto"/>
              <w:right w:val="single" w:sz="4" w:space="0" w:color="auto"/>
            </w:tcBorders>
            <w:vAlign w:val="bottom"/>
          </w:tcPr>
          <w:p w14:paraId="1B3B324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833" w:type="dxa"/>
            <w:tcBorders>
              <w:top w:val="single" w:sz="4" w:space="0" w:color="auto"/>
              <w:left w:val="single" w:sz="4" w:space="0" w:color="auto"/>
              <w:bottom w:val="single" w:sz="4" w:space="0" w:color="auto"/>
              <w:right w:val="single" w:sz="4" w:space="0" w:color="auto"/>
            </w:tcBorders>
            <w:vAlign w:val="bottom"/>
          </w:tcPr>
          <w:p w14:paraId="4903E9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002" w:type="dxa"/>
            <w:tcBorders>
              <w:top w:val="single" w:sz="4" w:space="0" w:color="auto"/>
              <w:left w:val="single" w:sz="4" w:space="0" w:color="auto"/>
              <w:bottom w:val="single" w:sz="4" w:space="0" w:color="auto"/>
              <w:right w:val="single" w:sz="4" w:space="0" w:color="auto"/>
            </w:tcBorders>
            <w:vAlign w:val="bottom"/>
          </w:tcPr>
          <w:p w14:paraId="362BCB3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49209E2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15,2</w:t>
            </w:r>
          </w:p>
        </w:tc>
        <w:tc>
          <w:tcPr>
            <w:tcW w:w="3402" w:type="dxa"/>
            <w:tcBorders>
              <w:top w:val="single" w:sz="4" w:space="0" w:color="auto"/>
              <w:left w:val="single" w:sz="4" w:space="0" w:color="auto"/>
              <w:bottom w:val="single" w:sz="4" w:space="0" w:color="auto"/>
              <w:right w:val="single" w:sz="4" w:space="0" w:color="auto"/>
            </w:tcBorders>
            <w:vAlign w:val="bottom"/>
          </w:tcPr>
          <w:p w14:paraId="035F2FF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Value of the allocated </w:t>
            </w:r>
            <w:proofErr w:type="spellStart"/>
            <w:r w:rsidRPr="00311226">
              <w:rPr>
                <w:lang w:val="en-IN"/>
              </w:rPr>
              <w:t>qty</w:t>
            </w:r>
            <w:proofErr w:type="spellEnd"/>
          </w:p>
        </w:tc>
      </w:tr>
      <w:tr w:rsidR="006819B9" w:rsidRPr="00311226" w14:paraId="032E2A3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FA7D90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1607" w:type="dxa"/>
            <w:tcBorders>
              <w:top w:val="single" w:sz="4" w:space="0" w:color="auto"/>
              <w:left w:val="single" w:sz="4" w:space="0" w:color="auto"/>
              <w:bottom w:val="single" w:sz="4" w:space="0" w:color="auto"/>
              <w:right w:val="single" w:sz="4" w:space="0" w:color="auto"/>
            </w:tcBorders>
            <w:vAlign w:val="bottom"/>
          </w:tcPr>
          <w:p w14:paraId="753EFFA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833" w:type="dxa"/>
            <w:tcBorders>
              <w:top w:val="single" w:sz="4" w:space="0" w:color="auto"/>
              <w:left w:val="single" w:sz="4" w:space="0" w:color="auto"/>
              <w:bottom w:val="single" w:sz="4" w:space="0" w:color="auto"/>
              <w:right w:val="single" w:sz="4" w:space="0" w:color="auto"/>
            </w:tcBorders>
            <w:vAlign w:val="bottom"/>
          </w:tcPr>
          <w:p w14:paraId="0CE3408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002" w:type="dxa"/>
            <w:tcBorders>
              <w:top w:val="single" w:sz="4" w:space="0" w:color="auto"/>
              <w:left w:val="single" w:sz="4" w:space="0" w:color="auto"/>
              <w:bottom w:val="single" w:sz="4" w:space="0" w:color="auto"/>
              <w:right w:val="single" w:sz="4" w:space="0" w:color="auto"/>
            </w:tcBorders>
            <w:vAlign w:val="bottom"/>
          </w:tcPr>
          <w:p w14:paraId="05303D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26BE21D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6724A08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The custodial participant code to which the </w:t>
            </w:r>
            <w:proofErr w:type="spellStart"/>
            <w:r w:rsidRPr="00311226">
              <w:rPr>
                <w:lang w:val="en-IN"/>
              </w:rPr>
              <w:t>qty</w:t>
            </w:r>
            <w:proofErr w:type="spellEnd"/>
            <w:r w:rsidRPr="00311226">
              <w:rPr>
                <w:lang w:val="en-IN"/>
              </w:rPr>
              <w:t xml:space="preserve"> and value is to be allocated</w:t>
            </w:r>
          </w:p>
        </w:tc>
      </w:tr>
      <w:tr w:rsidR="006819B9" w:rsidRPr="00311226" w14:paraId="3D167EE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D16400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1607" w:type="dxa"/>
            <w:tcBorders>
              <w:top w:val="single" w:sz="4" w:space="0" w:color="auto"/>
              <w:left w:val="single" w:sz="4" w:space="0" w:color="auto"/>
              <w:bottom w:val="single" w:sz="4" w:space="0" w:color="auto"/>
              <w:right w:val="single" w:sz="4" w:space="0" w:color="auto"/>
            </w:tcBorders>
            <w:vAlign w:val="bottom"/>
          </w:tcPr>
          <w:p w14:paraId="79A3CB7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833" w:type="dxa"/>
            <w:tcBorders>
              <w:top w:val="single" w:sz="4" w:space="0" w:color="auto"/>
              <w:left w:val="single" w:sz="4" w:space="0" w:color="auto"/>
              <w:bottom w:val="single" w:sz="4" w:space="0" w:color="auto"/>
              <w:right w:val="single" w:sz="4" w:space="0" w:color="auto"/>
            </w:tcBorders>
            <w:vAlign w:val="bottom"/>
          </w:tcPr>
          <w:p w14:paraId="1BC0E96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002" w:type="dxa"/>
            <w:tcBorders>
              <w:top w:val="single" w:sz="4" w:space="0" w:color="auto"/>
              <w:left w:val="single" w:sz="4" w:space="0" w:color="auto"/>
              <w:bottom w:val="single" w:sz="4" w:space="0" w:color="auto"/>
              <w:right w:val="single" w:sz="4" w:space="0" w:color="auto"/>
            </w:tcBorders>
            <w:vAlign w:val="bottom"/>
          </w:tcPr>
          <w:p w14:paraId="52C5BF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746B6A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3ED99AD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This number is mandatory if the quantity, value is allocated to a valid CP</w:t>
            </w:r>
          </w:p>
        </w:tc>
      </w:tr>
      <w:tr w:rsidR="00946B29" w:rsidRPr="00311226" w14:paraId="0A7484F2" w14:textId="77777777" w:rsidTr="00593C6E">
        <w:tc>
          <w:tcPr>
            <w:tcW w:w="628" w:type="dxa"/>
            <w:tcBorders>
              <w:top w:val="single" w:sz="4" w:space="0" w:color="auto"/>
              <w:left w:val="single" w:sz="4" w:space="0" w:color="auto"/>
              <w:bottom w:val="single" w:sz="4" w:space="0" w:color="auto"/>
              <w:right w:val="single" w:sz="4" w:space="0" w:color="auto"/>
            </w:tcBorders>
            <w:vAlign w:val="bottom"/>
          </w:tcPr>
          <w:p w14:paraId="230F385D" w14:textId="77777777" w:rsidR="00946B29" w:rsidRPr="00311226" w:rsidRDefault="00946B29" w:rsidP="00946B29">
            <w:pPr>
              <w:numPr>
                <w:ilvl w:val="12"/>
                <w:numId w:val="0"/>
              </w:numPr>
              <w:tabs>
                <w:tab w:val="left" w:pos="360"/>
              </w:tabs>
              <w:adjustRightInd w:val="0"/>
              <w:snapToGrid w:val="0"/>
              <w:rPr>
                <w:lang w:val="en-IN"/>
              </w:rPr>
            </w:pPr>
            <w:r>
              <w:rPr>
                <w:lang w:val="en-IN"/>
              </w:rPr>
              <w:t>12</w:t>
            </w:r>
          </w:p>
        </w:tc>
        <w:tc>
          <w:tcPr>
            <w:tcW w:w="1607" w:type="dxa"/>
            <w:tcBorders>
              <w:top w:val="single" w:sz="4" w:space="0" w:color="auto"/>
              <w:left w:val="single" w:sz="4" w:space="0" w:color="auto"/>
              <w:bottom w:val="single" w:sz="4" w:space="0" w:color="auto"/>
              <w:right w:val="single" w:sz="4" w:space="0" w:color="auto"/>
            </w:tcBorders>
            <w:vAlign w:val="center"/>
          </w:tcPr>
          <w:p w14:paraId="19F21676"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1833" w:type="dxa"/>
            <w:tcBorders>
              <w:top w:val="single" w:sz="4" w:space="0" w:color="auto"/>
              <w:left w:val="single" w:sz="4" w:space="0" w:color="auto"/>
              <w:bottom w:val="single" w:sz="4" w:space="0" w:color="auto"/>
              <w:right w:val="single" w:sz="4" w:space="0" w:color="auto"/>
            </w:tcBorders>
            <w:vAlign w:val="center"/>
          </w:tcPr>
          <w:p w14:paraId="77547C10"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indicator</w:t>
            </w:r>
          </w:p>
        </w:tc>
        <w:tc>
          <w:tcPr>
            <w:tcW w:w="1002" w:type="dxa"/>
            <w:tcBorders>
              <w:top w:val="single" w:sz="4" w:space="0" w:color="auto"/>
              <w:left w:val="single" w:sz="4" w:space="0" w:color="auto"/>
              <w:bottom w:val="single" w:sz="4" w:space="0" w:color="auto"/>
              <w:right w:val="single" w:sz="4" w:space="0" w:color="auto"/>
            </w:tcBorders>
            <w:vAlign w:val="center"/>
          </w:tcPr>
          <w:p w14:paraId="7F2871C9"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center"/>
          </w:tcPr>
          <w:p w14:paraId="4DA23583"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62EBC86A"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r w:rsidR="00946B29" w:rsidRPr="00311226" w14:paraId="0B296F5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331CE3C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w:t>
            </w:r>
            <w:r>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7659FA3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OTR No</w:t>
            </w:r>
          </w:p>
        </w:tc>
        <w:tc>
          <w:tcPr>
            <w:tcW w:w="1833" w:type="dxa"/>
            <w:tcBorders>
              <w:top w:val="single" w:sz="4" w:space="0" w:color="auto"/>
              <w:left w:val="single" w:sz="4" w:space="0" w:color="auto"/>
              <w:bottom w:val="single" w:sz="4" w:space="0" w:color="auto"/>
              <w:right w:val="single" w:sz="4" w:space="0" w:color="auto"/>
            </w:tcBorders>
            <w:vAlign w:val="bottom"/>
          </w:tcPr>
          <w:p w14:paraId="74E0018A"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Number in the return file</w:t>
            </w:r>
          </w:p>
        </w:tc>
        <w:tc>
          <w:tcPr>
            <w:tcW w:w="1002" w:type="dxa"/>
            <w:tcBorders>
              <w:top w:val="single" w:sz="4" w:space="0" w:color="auto"/>
              <w:left w:val="single" w:sz="4" w:space="0" w:color="auto"/>
              <w:bottom w:val="single" w:sz="4" w:space="0" w:color="auto"/>
              <w:right w:val="single" w:sz="4" w:space="0" w:color="auto"/>
            </w:tcBorders>
            <w:vAlign w:val="bottom"/>
          </w:tcPr>
          <w:p w14:paraId="50A7FFF2"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812C7A5"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6381F1E3"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This is required to be given if the TM desires to modify a record already allocated.</w:t>
            </w:r>
          </w:p>
        </w:tc>
      </w:tr>
    </w:tbl>
    <w:p w14:paraId="4FA19A06" w14:textId="77777777" w:rsidR="00CE43A5" w:rsidRDefault="00CE43A5" w:rsidP="006819B9">
      <w:pPr>
        <w:pStyle w:val="TOC1"/>
        <w:tabs>
          <w:tab w:val="left" w:pos="660"/>
          <w:tab w:val="right" w:leader="dot" w:pos="9019"/>
        </w:tabs>
        <w:rPr>
          <w:b/>
          <w:color w:val="0000FF"/>
          <w:highlight w:val="yellow"/>
          <w:lang w:val="en-IN"/>
        </w:rPr>
      </w:pPr>
    </w:p>
    <w:p w14:paraId="059EB937" w14:textId="77777777" w:rsidR="006819B9" w:rsidRDefault="00CE43A5" w:rsidP="006819B9">
      <w:pPr>
        <w:pStyle w:val="TOC1"/>
        <w:tabs>
          <w:tab w:val="left" w:pos="660"/>
          <w:tab w:val="right" w:leader="dot" w:pos="9019"/>
        </w:tabs>
        <w:rPr>
          <w:b/>
          <w:color w:val="0000FF"/>
          <w:highlight w:val="yellow"/>
          <w:lang w:val="en-IN"/>
        </w:rPr>
      </w:pPr>
      <w:r>
        <w:rPr>
          <w:b/>
          <w:color w:val="0000FF"/>
          <w:highlight w:val="yellow"/>
          <w:lang w:val="en-IN"/>
        </w:rPr>
        <w:br w:type="page"/>
      </w:r>
    </w:p>
    <w:p w14:paraId="35342F13" w14:textId="77777777" w:rsidR="00ED53B6" w:rsidRPr="001773ED" w:rsidRDefault="0053176D" w:rsidP="00ED53B6">
      <w:pPr>
        <w:pStyle w:val="Heading1"/>
      </w:pPr>
      <w:bookmarkStart w:id="2264" w:name="_Toc55566577"/>
      <w:r>
        <w:rPr>
          <w:lang w:val="en-US"/>
        </w:rPr>
        <w:lastRenderedPageBreak/>
        <w:t>OTR</w:t>
      </w:r>
      <w:r w:rsidR="00ED53B6" w:rsidRPr="00ED53B6">
        <w:rPr>
          <w:lang w:val="en-US"/>
        </w:rPr>
        <w:t xml:space="preserve"> </w:t>
      </w:r>
      <w:r w:rsidR="00ED53B6">
        <w:rPr>
          <w:lang w:val="en-US"/>
        </w:rPr>
        <w:t>allocation return file</w:t>
      </w:r>
      <w:bookmarkEnd w:id="2264"/>
      <w:r w:rsidR="00ED53B6">
        <w:rPr>
          <w:lang w:val="en-US"/>
        </w:rPr>
        <w:t xml:space="preserve"> </w:t>
      </w:r>
    </w:p>
    <w:p w14:paraId="2DFEB94E" w14:textId="77777777" w:rsidR="00ED53B6" w:rsidRDefault="00ED53B6" w:rsidP="006819B9">
      <w:pPr>
        <w:numPr>
          <w:ilvl w:val="12"/>
          <w:numId w:val="0"/>
        </w:numPr>
        <w:tabs>
          <w:tab w:val="left" w:pos="360"/>
        </w:tabs>
        <w:adjustRightInd w:val="0"/>
        <w:snapToGrid w:val="0"/>
        <w:jc w:val="both"/>
        <w:rPr>
          <w:color w:val="0000FF"/>
          <w:lang w:val="en-IN"/>
        </w:rPr>
      </w:pPr>
    </w:p>
    <w:p w14:paraId="2017B12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47F46B34" w14:textId="77777777" w:rsidR="006819B9" w:rsidRPr="00311226" w:rsidRDefault="006819B9" w:rsidP="006819B9">
      <w:pPr>
        <w:numPr>
          <w:ilvl w:val="12"/>
          <w:numId w:val="0"/>
        </w:numPr>
        <w:tabs>
          <w:tab w:val="left" w:pos="360"/>
        </w:tabs>
        <w:adjustRightInd w:val="0"/>
        <w:snapToGrid w:val="0"/>
        <w:jc w:val="both"/>
        <w:rPr>
          <w:lang w:val="en-IN"/>
        </w:rPr>
      </w:pPr>
    </w:p>
    <w:p w14:paraId="06C186A8"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w:t>
      </w:r>
      <w:proofErr w:type="gramStart"/>
      <w:r w:rsidRPr="00311226">
        <w:rPr>
          <w:lang w:val="en-IN"/>
        </w:rPr>
        <w:t>) .</w:t>
      </w:r>
      <w:proofErr w:type="gramEnd"/>
    </w:p>
    <w:p w14:paraId="49578990" w14:textId="77777777" w:rsidR="006819B9" w:rsidRPr="00311226" w:rsidRDefault="006819B9" w:rsidP="006819B9">
      <w:pPr>
        <w:adjustRightInd w:val="0"/>
        <w:jc w:val="both"/>
        <w:rPr>
          <w:lang w:val="en-IN"/>
        </w:rPr>
      </w:pPr>
    </w:p>
    <w:p w14:paraId="3E452B6F"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OTR Output File Name (Return File):</w:t>
      </w:r>
    </w:p>
    <w:p w14:paraId="7EA01E28" w14:textId="77777777" w:rsidR="006819B9" w:rsidRPr="00311226" w:rsidRDefault="006819B9" w:rsidP="006819B9">
      <w:pPr>
        <w:numPr>
          <w:ilvl w:val="12"/>
          <w:numId w:val="0"/>
        </w:numPr>
        <w:tabs>
          <w:tab w:val="left" w:pos="360"/>
        </w:tabs>
        <w:adjustRightInd w:val="0"/>
        <w:snapToGrid w:val="0"/>
        <w:jc w:val="both"/>
        <w:rPr>
          <w:lang w:val="en-IN"/>
        </w:rPr>
      </w:pPr>
    </w:p>
    <w:p w14:paraId="5FB1E6C1"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success – XXXXX _OTYYYYMMDD</w:t>
      </w:r>
      <w:proofErr w:type="gramStart"/>
      <w:r w:rsidRPr="00311226">
        <w:rPr>
          <w:lang w:val="en-IN"/>
        </w:rPr>
        <w:t>,DDMONYYYY,HH</w:t>
      </w:r>
      <w:proofErr w:type="gramEnd"/>
      <w:r w:rsidRPr="00311226">
        <w:rPr>
          <w:lang w:val="en-IN"/>
        </w:rPr>
        <w:t>-MM-</w:t>
      </w:r>
      <w:proofErr w:type="spellStart"/>
      <w:r w:rsidRPr="00311226">
        <w:rPr>
          <w:lang w:val="en-IN"/>
        </w:rPr>
        <w:t>SS.Snn</w:t>
      </w:r>
      <w:proofErr w:type="spellEnd"/>
      <w:r w:rsidRPr="00311226">
        <w:rPr>
          <w:lang w:val="en-IN"/>
        </w:rPr>
        <w:t xml:space="preserve"> </w:t>
      </w:r>
    </w:p>
    <w:p w14:paraId="46EE6EA0"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failure - XXXXX _OTYYYYMMDD</w:t>
      </w:r>
      <w:proofErr w:type="gramStart"/>
      <w:r w:rsidRPr="00311226">
        <w:rPr>
          <w:lang w:val="en-IN"/>
        </w:rPr>
        <w:t>,DDMONYYYY,HH</w:t>
      </w:r>
      <w:proofErr w:type="gramEnd"/>
      <w:r w:rsidRPr="00311226">
        <w:rPr>
          <w:lang w:val="en-IN"/>
        </w:rPr>
        <w:t>-MM-</w:t>
      </w:r>
      <w:proofErr w:type="spellStart"/>
      <w:r w:rsidRPr="00311226">
        <w:rPr>
          <w:lang w:val="en-IN"/>
        </w:rPr>
        <w:t>SS.Rnn</w:t>
      </w:r>
      <w:proofErr w:type="spellEnd"/>
    </w:p>
    <w:p w14:paraId="4416DB46" w14:textId="77777777" w:rsidR="006819B9" w:rsidRPr="00311226" w:rsidRDefault="006819B9" w:rsidP="006819B9">
      <w:pPr>
        <w:numPr>
          <w:ilvl w:val="12"/>
          <w:numId w:val="0"/>
        </w:numPr>
        <w:tabs>
          <w:tab w:val="left" w:pos="360"/>
        </w:tabs>
        <w:adjustRightInd w:val="0"/>
        <w:snapToGrid w:val="0"/>
        <w:jc w:val="both"/>
        <w:rPr>
          <w:lang w:val="en-IN"/>
        </w:rPr>
      </w:pPr>
    </w:p>
    <w:p w14:paraId="3BE6DC8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Where </w:t>
      </w:r>
    </w:p>
    <w:p w14:paraId="22A7078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XXXXX - Member code</w:t>
      </w:r>
    </w:p>
    <w:p w14:paraId="7CD98443"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 – File Type</w:t>
      </w:r>
    </w:p>
    <w:p w14:paraId="3FB3E89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YYYYMMDD - Trade Date</w:t>
      </w:r>
    </w:p>
    <w:p w14:paraId="73EEB23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DDMONYYYY – Date-Month-Year</w:t>
      </w:r>
    </w:p>
    <w:p w14:paraId="273794C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HH-MM-SS – </w:t>
      </w:r>
      <w:proofErr w:type="spellStart"/>
      <w:r w:rsidRPr="00311226">
        <w:rPr>
          <w:lang w:val="en-IN"/>
        </w:rPr>
        <w:t>Hrs</w:t>
      </w:r>
      <w:proofErr w:type="spellEnd"/>
      <w:r w:rsidRPr="00311226">
        <w:rPr>
          <w:lang w:val="en-IN"/>
        </w:rPr>
        <w:t>-</w:t>
      </w:r>
      <w:proofErr w:type="spellStart"/>
      <w:r w:rsidRPr="00311226">
        <w:rPr>
          <w:lang w:val="en-IN"/>
        </w:rPr>
        <w:t>Mins</w:t>
      </w:r>
      <w:proofErr w:type="spellEnd"/>
      <w:r w:rsidRPr="00311226">
        <w:rPr>
          <w:lang w:val="en-IN"/>
        </w:rPr>
        <w:t>-Sec</w:t>
      </w:r>
    </w:p>
    <w:p w14:paraId="1A53D4D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R - File is </w:t>
      </w:r>
      <w:proofErr w:type="gramStart"/>
      <w:r w:rsidRPr="00311226">
        <w:rPr>
          <w:lang w:val="en-IN"/>
        </w:rPr>
        <w:t>Rejected</w:t>
      </w:r>
      <w:proofErr w:type="gramEnd"/>
    </w:p>
    <w:p w14:paraId="1D18EC36"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S - File is successful</w:t>
      </w:r>
    </w:p>
    <w:p w14:paraId="602A9E9E" w14:textId="77777777" w:rsidR="006819B9" w:rsidRPr="00311226" w:rsidRDefault="006819B9" w:rsidP="006819B9">
      <w:pPr>
        <w:numPr>
          <w:ilvl w:val="12"/>
          <w:numId w:val="0"/>
        </w:numPr>
        <w:tabs>
          <w:tab w:val="left" w:pos="360"/>
        </w:tabs>
        <w:adjustRightInd w:val="0"/>
        <w:snapToGrid w:val="0"/>
        <w:jc w:val="both"/>
        <w:rPr>
          <w:lang w:val="en-IN"/>
        </w:rPr>
      </w:pPr>
      <w:proofErr w:type="spellStart"/>
      <w:proofErr w:type="gramStart"/>
      <w:r w:rsidRPr="00311226">
        <w:rPr>
          <w:lang w:val="en-IN"/>
        </w:rPr>
        <w:t>nn</w:t>
      </w:r>
      <w:proofErr w:type="spellEnd"/>
      <w:proofErr w:type="gramEnd"/>
      <w:r w:rsidRPr="00311226">
        <w:rPr>
          <w:lang w:val="en-IN"/>
        </w:rPr>
        <w:t xml:space="preserve"> - Batch no.</w:t>
      </w:r>
    </w:p>
    <w:p w14:paraId="5E140CC8" w14:textId="77777777" w:rsidR="006819B9" w:rsidRPr="00311226" w:rsidRDefault="006819B9" w:rsidP="006819B9">
      <w:pPr>
        <w:numPr>
          <w:ilvl w:val="12"/>
          <w:numId w:val="0"/>
        </w:numPr>
        <w:tabs>
          <w:tab w:val="left" w:pos="360"/>
        </w:tabs>
        <w:adjustRightInd w:val="0"/>
        <w:snapToGrid w:val="0"/>
        <w:jc w:val="both"/>
        <w:rPr>
          <w:lang w:val="en-IN"/>
        </w:rPr>
      </w:pPr>
    </w:p>
    <w:p w14:paraId="423B3863" w14:textId="77777777" w:rsidR="00ED53B6" w:rsidRDefault="006819B9" w:rsidP="00311226">
      <w:pPr>
        <w:rPr>
          <w:b/>
          <w:color w:val="0000FF"/>
          <w:highlight w:val="yellow"/>
          <w:lang w:val="en-IN"/>
        </w:rPr>
      </w:pPr>
      <w:r w:rsidRPr="00311226">
        <w:t>A success (S) or reject (R) indicator is appended at the end of each record in the case of a return file. In case of rejected records a rejection code shall be appended.</w:t>
      </w:r>
      <w:r w:rsidRPr="001773ED">
        <w:rPr>
          <w:color w:val="0000FF"/>
        </w:rPr>
        <w:br w:type="page"/>
      </w:r>
      <w:r w:rsidR="00DD41B4" w:rsidRPr="001773ED" w:rsidDel="00DD41B4">
        <w:rPr>
          <w:b/>
          <w:color w:val="0000FF"/>
          <w:highlight w:val="yellow"/>
          <w:lang w:val="en-GB"/>
        </w:rPr>
        <w:lastRenderedPageBreak/>
        <w:t xml:space="preserve"> </w:t>
      </w:r>
    </w:p>
    <w:p w14:paraId="74EEFEBC" w14:textId="77777777" w:rsidR="00ED53B6" w:rsidRPr="00AF58DA" w:rsidRDefault="00ED53B6" w:rsidP="00311226">
      <w:pPr>
        <w:pStyle w:val="Heading1"/>
      </w:pPr>
      <w:bookmarkStart w:id="2265" w:name="_Toc55566578"/>
      <w:r w:rsidRPr="00DD41B4">
        <w:t>F</w:t>
      </w:r>
      <w:r w:rsidRPr="00ED53B6">
        <w:t>ormat f</w:t>
      </w:r>
      <w:r>
        <w:rPr>
          <w:lang w:val="en-US"/>
        </w:rPr>
        <w:t xml:space="preserve">or providing information regarding related </w:t>
      </w:r>
      <w:r w:rsidR="0053176D">
        <w:rPr>
          <w:lang w:val="en-US"/>
        </w:rPr>
        <w:t>FPI</w:t>
      </w:r>
      <w:bookmarkEnd w:id="2265"/>
    </w:p>
    <w:p w14:paraId="0FAF6B29" w14:textId="77777777" w:rsidR="009924FC" w:rsidRPr="00311226" w:rsidRDefault="009924FC" w:rsidP="00311226">
      <w:pPr>
        <w:pStyle w:val="TOC1"/>
        <w:tabs>
          <w:tab w:val="left" w:pos="660"/>
          <w:tab w:val="right" w:leader="dot" w:pos="9019"/>
        </w:tabs>
        <w:spacing w:before="0" w:beforeAutospacing="0" w:after="0" w:afterAutospacing="0"/>
        <w:rPr>
          <w:b/>
          <w:highlight w:val="yellow"/>
          <w:lang w:val="en-IN"/>
        </w:rPr>
      </w:pPr>
    </w:p>
    <w:tbl>
      <w:tblPr>
        <w:tblW w:w="5000" w:type="pct"/>
        <w:tblLook w:val="04A0" w:firstRow="1" w:lastRow="0" w:firstColumn="1" w:lastColumn="0" w:noHBand="0" w:noVBand="1"/>
      </w:tblPr>
      <w:tblGrid>
        <w:gridCol w:w="2526"/>
        <w:gridCol w:w="6394"/>
      </w:tblGrid>
      <w:tr w:rsidR="006819B9" w:rsidRPr="00311226" w14:paraId="409E2E1F" w14:textId="77777777" w:rsidTr="006819B9">
        <w:trPr>
          <w:trHeight w:val="17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7AEB6EB" w14:textId="77777777" w:rsidR="006819B9" w:rsidRPr="00311226" w:rsidRDefault="006819B9" w:rsidP="00EF08AF">
            <w:pPr>
              <w:rPr>
                <w:b/>
                <w:bCs/>
              </w:rPr>
            </w:pPr>
            <w:r w:rsidRPr="00311226">
              <w:rPr>
                <w:b/>
                <w:bCs/>
              </w:rPr>
              <w:t>Naming Convention</w:t>
            </w:r>
          </w:p>
        </w:tc>
        <w:tc>
          <w:tcPr>
            <w:tcW w:w="3584" w:type="pct"/>
            <w:tcBorders>
              <w:top w:val="single" w:sz="4" w:space="0" w:color="auto"/>
              <w:left w:val="nil"/>
              <w:bottom w:val="single" w:sz="4" w:space="0" w:color="auto"/>
              <w:right w:val="single" w:sz="4" w:space="0" w:color="auto"/>
            </w:tcBorders>
            <w:shd w:val="clear" w:color="auto" w:fill="auto"/>
          </w:tcPr>
          <w:p w14:paraId="64AC49F5" w14:textId="77777777" w:rsidR="006819B9" w:rsidRPr="00311226" w:rsidRDefault="006819B9" w:rsidP="00EF08AF">
            <w:pPr>
              <w:pStyle w:val="Default"/>
              <w:jc w:val="both"/>
              <w:rPr>
                <w:color w:val="auto"/>
              </w:rPr>
            </w:pPr>
            <w:r w:rsidRPr="00311226">
              <w:rPr>
                <w:color w:val="auto"/>
              </w:rPr>
              <w:t>FPI_DDMMYYYY.csv</w:t>
            </w:r>
          </w:p>
        </w:tc>
      </w:tr>
      <w:tr w:rsidR="006819B9" w:rsidRPr="00311226" w14:paraId="67F1EA83" w14:textId="77777777" w:rsidTr="006819B9">
        <w:trPr>
          <w:trHeight w:val="16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F5C273E" w14:textId="77777777" w:rsidR="006819B9" w:rsidRPr="00311226" w:rsidRDefault="006819B9" w:rsidP="00EF08AF">
            <w:pPr>
              <w:rPr>
                <w:b/>
                <w:bCs/>
              </w:rPr>
            </w:pPr>
            <w:r w:rsidRPr="00311226">
              <w:rPr>
                <w:b/>
                <w:bCs/>
              </w:rPr>
              <w:t>Menu</w:t>
            </w:r>
          </w:p>
        </w:tc>
        <w:tc>
          <w:tcPr>
            <w:tcW w:w="3584" w:type="pct"/>
            <w:tcBorders>
              <w:top w:val="single" w:sz="4" w:space="0" w:color="auto"/>
              <w:left w:val="nil"/>
              <w:bottom w:val="single" w:sz="4" w:space="0" w:color="auto"/>
              <w:right w:val="single" w:sz="4" w:space="0" w:color="auto"/>
            </w:tcBorders>
            <w:shd w:val="clear" w:color="auto" w:fill="auto"/>
          </w:tcPr>
          <w:p w14:paraId="5D5A300A" w14:textId="77777777" w:rsidR="006819B9" w:rsidRPr="00311226" w:rsidRDefault="006819B9" w:rsidP="00EF08AF">
            <w:r w:rsidRPr="00311226">
              <w:t>FPI Client Mapping – File Upload</w:t>
            </w:r>
          </w:p>
        </w:tc>
      </w:tr>
      <w:tr w:rsidR="006819B9" w:rsidRPr="00311226" w14:paraId="2C7DDC63" w14:textId="77777777" w:rsidTr="006819B9">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6BE9F99" w14:textId="77777777" w:rsidR="006819B9" w:rsidRPr="00311226" w:rsidRDefault="006819B9" w:rsidP="00EF08AF">
            <w:pPr>
              <w:rPr>
                <w:b/>
                <w:bCs/>
              </w:rPr>
            </w:pPr>
            <w:r w:rsidRPr="00311226">
              <w:rPr>
                <w:b/>
                <w:bCs/>
              </w:rPr>
              <w:t>File Format</w:t>
            </w:r>
          </w:p>
        </w:tc>
        <w:tc>
          <w:tcPr>
            <w:tcW w:w="3584" w:type="pct"/>
            <w:tcBorders>
              <w:top w:val="single" w:sz="4" w:space="0" w:color="auto"/>
              <w:left w:val="nil"/>
              <w:bottom w:val="single" w:sz="4" w:space="0" w:color="auto"/>
              <w:right w:val="single" w:sz="4" w:space="0" w:color="auto"/>
            </w:tcBorders>
            <w:shd w:val="clear" w:color="auto" w:fill="auto"/>
          </w:tcPr>
          <w:p w14:paraId="19FD7BAA" w14:textId="77777777" w:rsidR="006819B9" w:rsidRPr="00311226" w:rsidRDefault="006819B9" w:rsidP="00EF08AF">
            <w:r w:rsidRPr="00311226">
              <w:t>comma separated file format (CSV)</w:t>
            </w:r>
          </w:p>
        </w:tc>
      </w:tr>
    </w:tbl>
    <w:p w14:paraId="737C7B35" w14:textId="77777777" w:rsidR="006819B9" w:rsidRPr="00311226" w:rsidRDefault="006819B9" w:rsidP="006819B9">
      <w:pPr>
        <w:pStyle w:val="NoSpacing"/>
        <w:rPr>
          <w:rFonts w:ascii="Times New Roman" w:hAnsi="Times New Roman"/>
          <w:sz w:val="24"/>
          <w:szCs w:val="24"/>
          <w:highlight w:val="yellow"/>
        </w:rPr>
      </w:pPr>
    </w:p>
    <w:p w14:paraId="098F97C5" w14:textId="77777777" w:rsidR="006819B9" w:rsidRPr="00311226" w:rsidRDefault="006819B9" w:rsidP="006819B9">
      <w:pPr>
        <w:pStyle w:val="NoSpacing"/>
        <w:rPr>
          <w:rFonts w:ascii="Times New Roman" w:hAnsi="Times New Roman"/>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2DF9F38B" w14:textId="77777777" w:rsidTr="006819B9">
        <w:trPr>
          <w:trHeight w:val="645"/>
          <w:tblHeader/>
        </w:trPr>
        <w:tc>
          <w:tcPr>
            <w:tcW w:w="595" w:type="pct"/>
            <w:shd w:val="clear" w:color="auto" w:fill="auto"/>
          </w:tcPr>
          <w:p w14:paraId="64BE0940" w14:textId="77777777" w:rsidR="006819B9" w:rsidRPr="00311226" w:rsidRDefault="006819B9" w:rsidP="00EF08AF">
            <w:pPr>
              <w:rPr>
                <w:b/>
                <w:bCs/>
              </w:rPr>
            </w:pPr>
            <w:r w:rsidRPr="00311226">
              <w:rPr>
                <w:b/>
                <w:bCs/>
              </w:rPr>
              <w:t>Column No</w:t>
            </w:r>
          </w:p>
        </w:tc>
        <w:tc>
          <w:tcPr>
            <w:tcW w:w="1390" w:type="pct"/>
            <w:shd w:val="clear" w:color="auto" w:fill="auto"/>
          </w:tcPr>
          <w:p w14:paraId="6975CE4A" w14:textId="77777777" w:rsidR="006819B9" w:rsidRPr="00311226" w:rsidRDefault="006819B9" w:rsidP="00EF08AF">
            <w:pPr>
              <w:rPr>
                <w:b/>
                <w:bCs/>
              </w:rPr>
            </w:pPr>
            <w:r w:rsidRPr="00311226">
              <w:rPr>
                <w:b/>
                <w:bCs/>
              </w:rPr>
              <w:t>Headers</w:t>
            </w:r>
          </w:p>
        </w:tc>
        <w:tc>
          <w:tcPr>
            <w:tcW w:w="1146" w:type="pct"/>
            <w:shd w:val="clear" w:color="auto" w:fill="auto"/>
          </w:tcPr>
          <w:p w14:paraId="6777D841" w14:textId="77777777" w:rsidR="006819B9" w:rsidRPr="00311226" w:rsidRDefault="006819B9" w:rsidP="00EF08AF">
            <w:pPr>
              <w:rPr>
                <w:b/>
                <w:bCs/>
              </w:rPr>
            </w:pPr>
            <w:r w:rsidRPr="00311226">
              <w:rPr>
                <w:b/>
                <w:bCs/>
              </w:rPr>
              <w:t>Field Characteristics</w:t>
            </w:r>
          </w:p>
        </w:tc>
        <w:tc>
          <w:tcPr>
            <w:tcW w:w="1869" w:type="pct"/>
            <w:shd w:val="clear" w:color="auto" w:fill="auto"/>
          </w:tcPr>
          <w:p w14:paraId="7BB01A9D" w14:textId="77777777" w:rsidR="006819B9" w:rsidRPr="00311226" w:rsidRDefault="006819B9" w:rsidP="00EF08AF">
            <w:pPr>
              <w:rPr>
                <w:b/>
                <w:bCs/>
              </w:rPr>
            </w:pPr>
            <w:r w:rsidRPr="00311226">
              <w:rPr>
                <w:b/>
                <w:bCs/>
              </w:rPr>
              <w:t>Details</w:t>
            </w:r>
          </w:p>
        </w:tc>
      </w:tr>
      <w:tr w:rsidR="006819B9" w:rsidRPr="00311226" w14:paraId="6D8B78F4" w14:textId="77777777" w:rsidTr="006819B9">
        <w:trPr>
          <w:trHeight w:val="315"/>
        </w:trPr>
        <w:tc>
          <w:tcPr>
            <w:tcW w:w="595" w:type="pct"/>
            <w:shd w:val="clear" w:color="auto" w:fill="auto"/>
          </w:tcPr>
          <w:p w14:paraId="6900F4BC" w14:textId="77777777" w:rsidR="006819B9" w:rsidRPr="00311226" w:rsidRDefault="006819B9" w:rsidP="00EF08AF">
            <w:pPr>
              <w:jc w:val="center"/>
            </w:pPr>
            <w:r w:rsidRPr="00311226">
              <w:t>1</w:t>
            </w:r>
          </w:p>
        </w:tc>
        <w:tc>
          <w:tcPr>
            <w:tcW w:w="1390" w:type="pct"/>
            <w:shd w:val="clear" w:color="auto" w:fill="auto"/>
            <w:noWrap/>
          </w:tcPr>
          <w:p w14:paraId="64B9B6F2" w14:textId="77777777" w:rsidR="006819B9" w:rsidRPr="00311226" w:rsidRDefault="006819B9" w:rsidP="00EF08AF">
            <w:r w:rsidRPr="00311226">
              <w:t>Group no</w:t>
            </w:r>
          </w:p>
        </w:tc>
        <w:tc>
          <w:tcPr>
            <w:tcW w:w="1146" w:type="pct"/>
            <w:shd w:val="clear" w:color="auto" w:fill="auto"/>
          </w:tcPr>
          <w:p w14:paraId="43AC5C46" w14:textId="77777777" w:rsidR="006819B9" w:rsidRPr="00311226" w:rsidRDefault="006819B9" w:rsidP="00EF08AF">
            <w:r w:rsidRPr="00311226">
              <w:t>VARCHAR2 (10)</w:t>
            </w:r>
          </w:p>
        </w:tc>
        <w:tc>
          <w:tcPr>
            <w:tcW w:w="1869" w:type="pct"/>
            <w:shd w:val="clear" w:color="auto" w:fill="auto"/>
          </w:tcPr>
          <w:p w14:paraId="465CB4A8" w14:textId="77777777" w:rsidR="006819B9" w:rsidRPr="00311226" w:rsidRDefault="006819B9" w:rsidP="00EF08AF">
            <w:r w:rsidRPr="00311226">
              <w:t>Alpha numeric 10 character unique code</w:t>
            </w:r>
          </w:p>
        </w:tc>
      </w:tr>
      <w:tr w:rsidR="006819B9" w:rsidRPr="00311226" w14:paraId="1E2D6C46" w14:textId="77777777" w:rsidTr="006819B9">
        <w:trPr>
          <w:trHeight w:val="498"/>
        </w:trPr>
        <w:tc>
          <w:tcPr>
            <w:tcW w:w="595" w:type="pct"/>
            <w:shd w:val="clear" w:color="auto" w:fill="auto"/>
          </w:tcPr>
          <w:p w14:paraId="1AAC265F" w14:textId="77777777" w:rsidR="006819B9" w:rsidRPr="00311226" w:rsidRDefault="006819B9" w:rsidP="00EF08AF">
            <w:pPr>
              <w:jc w:val="center"/>
            </w:pPr>
            <w:r w:rsidRPr="00311226">
              <w:t>2</w:t>
            </w:r>
          </w:p>
        </w:tc>
        <w:tc>
          <w:tcPr>
            <w:tcW w:w="1390" w:type="pct"/>
            <w:shd w:val="clear" w:color="auto" w:fill="auto"/>
            <w:noWrap/>
          </w:tcPr>
          <w:p w14:paraId="5948DC8F" w14:textId="77777777" w:rsidR="006819B9" w:rsidRPr="00311226" w:rsidRDefault="006819B9" w:rsidP="00EF08AF">
            <w:r w:rsidRPr="00311226">
              <w:t>CP Code</w:t>
            </w:r>
          </w:p>
        </w:tc>
        <w:tc>
          <w:tcPr>
            <w:tcW w:w="1146" w:type="pct"/>
            <w:shd w:val="clear" w:color="auto" w:fill="auto"/>
          </w:tcPr>
          <w:p w14:paraId="5B422FD1" w14:textId="77777777" w:rsidR="006819B9" w:rsidRPr="00311226" w:rsidRDefault="006819B9" w:rsidP="00EF08AF">
            <w:r w:rsidRPr="00311226">
              <w:t>VARCHAR2 (12)</w:t>
            </w:r>
          </w:p>
        </w:tc>
        <w:tc>
          <w:tcPr>
            <w:tcW w:w="1869" w:type="pct"/>
            <w:shd w:val="clear" w:color="auto" w:fill="auto"/>
          </w:tcPr>
          <w:p w14:paraId="153144E9" w14:textId="77777777" w:rsidR="006819B9" w:rsidRPr="00311226" w:rsidRDefault="006819B9" w:rsidP="00EF08AF">
            <w:r w:rsidRPr="00311226">
              <w:t>CP code (main/ Sub) allocated by NSCCL</w:t>
            </w:r>
          </w:p>
        </w:tc>
      </w:tr>
      <w:tr w:rsidR="006819B9" w:rsidRPr="00311226" w14:paraId="791AF60C" w14:textId="77777777" w:rsidTr="006819B9">
        <w:trPr>
          <w:trHeight w:val="410"/>
        </w:trPr>
        <w:tc>
          <w:tcPr>
            <w:tcW w:w="595" w:type="pct"/>
            <w:shd w:val="clear" w:color="auto" w:fill="auto"/>
          </w:tcPr>
          <w:p w14:paraId="4F9F73CC" w14:textId="77777777" w:rsidR="006819B9" w:rsidRPr="00311226" w:rsidRDefault="006819B9" w:rsidP="00EF08AF">
            <w:pPr>
              <w:jc w:val="center"/>
            </w:pPr>
            <w:r w:rsidRPr="00311226">
              <w:t>3</w:t>
            </w:r>
          </w:p>
        </w:tc>
        <w:tc>
          <w:tcPr>
            <w:tcW w:w="1390" w:type="pct"/>
            <w:shd w:val="clear" w:color="auto" w:fill="auto"/>
            <w:noWrap/>
          </w:tcPr>
          <w:p w14:paraId="332A460E" w14:textId="77777777" w:rsidR="006819B9" w:rsidRPr="00311226" w:rsidRDefault="006819B9" w:rsidP="00EF08AF">
            <w:r w:rsidRPr="00311226">
              <w:t>Client code Or UCC</w:t>
            </w:r>
          </w:p>
        </w:tc>
        <w:tc>
          <w:tcPr>
            <w:tcW w:w="1146" w:type="pct"/>
            <w:shd w:val="clear" w:color="auto" w:fill="auto"/>
          </w:tcPr>
          <w:p w14:paraId="77CE64F8" w14:textId="77777777" w:rsidR="006819B9" w:rsidRPr="00311226" w:rsidRDefault="006819B9" w:rsidP="00EF08AF">
            <w:r w:rsidRPr="00311226">
              <w:t>VARCHAR2 (10)</w:t>
            </w:r>
          </w:p>
        </w:tc>
        <w:tc>
          <w:tcPr>
            <w:tcW w:w="1869" w:type="pct"/>
            <w:shd w:val="clear" w:color="auto" w:fill="auto"/>
          </w:tcPr>
          <w:p w14:paraId="44046EC9" w14:textId="77777777" w:rsidR="006819B9" w:rsidRPr="00311226" w:rsidRDefault="006819B9" w:rsidP="00EF08AF">
            <w:r w:rsidRPr="00311226">
              <w:t>Code used at the time of order entry</w:t>
            </w:r>
          </w:p>
        </w:tc>
      </w:tr>
      <w:tr w:rsidR="006819B9" w:rsidRPr="00311226" w14:paraId="252E5E1A" w14:textId="77777777" w:rsidTr="006819B9">
        <w:trPr>
          <w:trHeight w:val="315"/>
        </w:trPr>
        <w:tc>
          <w:tcPr>
            <w:tcW w:w="595" w:type="pct"/>
            <w:shd w:val="clear" w:color="auto" w:fill="auto"/>
          </w:tcPr>
          <w:p w14:paraId="1A5E332E" w14:textId="77777777" w:rsidR="006819B9" w:rsidRPr="00311226" w:rsidRDefault="006819B9" w:rsidP="00EF08AF">
            <w:pPr>
              <w:jc w:val="center"/>
            </w:pPr>
            <w:r w:rsidRPr="00311226">
              <w:t>4</w:t>
            </w:r>
          </w:p>
        </w:tc>
        <w:tc>
          <w:tcPr>
            <w:tcW w:w="1390" w:type="pct"/>
            <w:shd w:val="clear" w:color="auto" w:fill="auto"/>
            <w:noWrap/>
          </w:tcPr>
          <w:p w14:paraId="2ADE3943" w14:textId="77777777" w:rsidR="006819B9" w:rsidRPr="00311226" w:rsidRDefault="006819B9" w:rsidP="00EF08AF">
            <w:r w:rsidRPr="00311226">
              <w:t>Addition / Deletion Flag</w:t>
            </w:r>
          </w:p>
        </w:tc>
        <w:tc>
          <w:tcPr>
            <w:tcW w:w="1146" w:type="pct"/>
            <w:shd w:val="clear" w:color="auto" w:fill="auto"/>
          </w:tcPr>
          <w:p w14:paraId="2A47991B" w14:textId="77777777" w:rsidR="006819B9" w:rsidRPr="00311226" w:rsidRDefault="006819B9" w:rsidP="00EF08AF">
            <w:r w:rsidRPr="00311226">
              <w:t>VARCHAR2 (1)</w:t>
            </w:r>
          </w:p>
        </w:tc>
        <w:tc>
          <w:tcPr>
            <w:tcW w:w="1869" w:type="pct"/>
            <w:shd w:val="clear" w:color="auto" w:fill="auto"/>
          </w:tcPr>
          <w:p w14:paraId="17C96B84" w14:textId="77777777" w:rsidR="006819B9" w:rsidRPr="00311226" w:rsidRDefault="006819B9" w:rsidP="00EF08AF">
            <w:pPr>
              <w:pStyle w:val="Default"/>
              <w:jc w:val="both"/>
              <w:rPr>
                <w:color w:val="auto"/>
              </w:rPr>
            </w:pPr>
            <w:r w:rsidRPr="00311226">
              <w:rPr>
                <w:color w:val="auto"/>
              </w:rPr>
              <w:t>‘A’ for addition of record and ‘D’ for deletion of record</w:t>
            </w:r>
          </w:p>
        </w:tc>
      </w:tr>
    </w:tbl>
    <w:p w14:paraId="7EDCD94B" w14:textId="77777777" w:rsidR="006819B9" w:rsidRPr="00311226" w:rsidRDefault="006819B9" w:rsidP="006819B9">
      <w:pPr>
        <w:pStyle w:val="Default"/>
        <w:ind w:left="360"/>
        <w:jc w:val="both"/>
        <w:rPr>
          <w:color w:val="auto"/>
        </w:rPr>
      </w:pPr>
    </w:p>
    <w:p w14:paraId="798907E1" w14:textId="77777777" w:rsidR="00CE43A5" w:rsidRPr="00311226" w:rsidRDefault="006819B9" w:rsidP="006819B9">
      <w:pPr>
        <w:pStyle w:val="Default"/>
        <w:ind w:left="360"/>
        <w:jc w:val="both"/>
        <w:rPr>
          <w:color w:val="auto"/>
        </w:rPr>
      </w:pPr>
      <w:r w:rsidRPr="00311226">
        <w:rPr>
          <w:color w:val="auto"/>
        </w:rPr>
        <w:t>Note: If a member is trading using both UCC and client code, two records (of the same CP) should be provided in the file</w:t>
      </w:r>
    </w:p>
    <w:p w14:paraId="190049D6" w14:textId="77777777" w:rsidR="00ED53B6" w:rsidRPr="001773ED" w:rsidRDefault="00CE43A5" w:rsidP="00311226">
      <w:pPr>
        <w:pStyle w:val="Heading1"/>
      </w:pPr>
      <w:r w:rsidRPr="00ED53B6">
        <w:rPr>
          <w:color w:val="0000FF"/>
        </w:rPr>
        <w:br w:type="page"/>
      </w:r>
      <w:bookmarkStart w:id="2266" w:name="_Toc55566579"/>
      <w:r w:rsidR="00ED53B6" w:rsidRPr="00DD41B4">
        <w:lastRenderedPageBreak/>
        <w:t>F</w:t>
      </w:r>
      <w:r w:rsidR="00ED53B6" w:rsidRPr="00ED53B6">
        <w:t xml:space="preserve">ormat of </w:t>
      </w:r>
      <w:r w:rsidR="00ED53B6">
        <w:rPr>
          <w:lang w:val="en-US"/>
        </w:rPr>
        <w:t xml:space="preserve">return file for information of related </w:t>
      </w:r>
      <w:r w:rsidR="0053176D">
        <w:rPr>
          <w:lang w:val="en-US"/>
        </w:rPr>
        <w:t>FPI</w:t>
      </w:r>
      <w:bookmarkEnd w:id="2266"/>
      <w:r w:rsidR="00ED53B6" w:rsidRPr="00DD41B4">
        <w:t xml:space="preserve"> </w:t>
      </w:r>
    </w:p>
    <w:p w14:paraId="3B1D5D66" w14:textId="77777777" w:rsidR="00ED53B6" w:rsidRDefault="00ED53B6" w:rsidP="00ED53B6">
      <w:pPr>
        <w:rPr>
          <w:lang w:val="x-none"/>
        </w:rPr>
      </w:pPr>
    </w:p>
    <w:p w14:paraId="7094F6E8" w14:textId="77777777" w:rsidR="00CE43A5" w:rsidRPr="00311226" w:rsidRDefault="00CE43A5" w:rsidP="00CE43A5">
      <w:pPr>
        <w:pStyle w:val="Default"/>
        <w:ind w:left="360"/>
        <w:jc w:val="both"/>
        <w:rPr>
          <w:color w:val="auto"/>
          <w:highlight w:val="yellow"/>
        </w:rPr>
      </w:pPr>
    </w:p>
    <w:tbl>
      <w:tblPr>
        <w:tblW w:w="5000" w:type="pct"/>
        <w:tblLook w:val="04A0" w:firstRow="1" w:lastRow="0" w:firstColumn="1" w:lastColumn="0" w:noHBand="0" w:noVBand="1"/>
      </w:tblPr>
      <w:tblGrid>
        <w:gridCol w:w="2157"/>
        <w:gridCol w:w="6763"/>
      </w:tblGrid>
      <w:tr w:rsidR="006819B9" w:rsidRPr="00311226" w14:paraId="6FF4ACBF" w14:textId="77777777" w:rsidTr="006819B9">
        <w:trPr>
          <w:trHeight w:val="31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DD10EDB" w14:textId="77777777" w:rsidR="006819B9" w:rsidRPr="00311226" w:rsidRDefault="006819B9" w:rsidP="00EF08AF">
            <w:r w:rsidRPr="00311226">
              <w:t>Naming Convention</w:t>
            </w:r>
          </w:p>
        </w:tc>
        <w:tc>
          <w:tcPr>
            <w:tcW w:w="3791" w:type="pct"/>
            <w:tcBorders>
              <w:top w:val="single" w:sz="4" w:space="0" w:color="auto"/>
              <w:left w:val="nil"/>
              <w:bottom w:val="single" w:sz="4" w:space="0" w:color="auto"/>
              <w:right w:val="single" w:sz="4" w:space="0" w:color="auto"/>
            </w:tcBorders>
            <w:shd w:val="clear" w:color="auto" w:fill="auto"/>
          </w:tcPr>
          <w:p w14:paraId="7833A2AD" w14:textId="77777777" w:rsidR="006819B9" w:rsidRPr="00311226" w:rsidRDefault="006819B9" w:rsidP="00EF08AF">
            <w:pPr>
              <w:pStyle w:val="Default"/>
              <w:jc w:val="both"/>
              <w:rPr>
                <w:color w:val="auto"/>
              </w:rPr>
            </w:pPr>
            <w:r w:rsidRPr="00311226">
              <w:rPr>
                <w:color w:val="auto"/>
              </w:rPr>
              <w:t>&lt;Member Code&gt;_RET_FPI_DDMMYYYY_TIMESTAMP.csv.gz</w:t>
            </w:r>
          </w:p>
        </w:tc>
      </w:tr>
      <w:tr w:rsidR="006819B9" w:rsidRPr="00311226" w14:paraId="678F2F8D"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8941CCA" w14:textId="77777777" w:rsidR="006819B9" w:rsidRPr="00311226" w:rsidRDefault="006819B9" w:rsidP="00EF08AF">
            <w:r w:rsidRPr="00311226">
              <w:t>Menu</w:t>
            </w:r>
          </w:p>
        </w:tc>
        <w:tc>
          <w:tcPr>
            <w:tcW w:w="3791" w:type="pct"/>
            <w:tcBorders>
              <w:top w:val="single" w:sz="4" w:space="0" w:color="auto"/>
              <w:left w:val="nil"/>
              <w:bottom w:val="single" w:sz="4" w:space="0" w:color="auto"/>
              <w:right w:val="single" w:sz="4" w:space="0" w:color="auto"/>
            </w:tcBorders>
            <w:shd w:val="clear" w:color="auto" w:fill="auto"/>
          </w:tcPr>
          <w:p w14:paraId="05213F89" w14:textId="77777777" w:rsidR="006819B9" w:rsidRPr="00311226" w:rsidRDefault="006819B9" w:rsidP="00EF08AF">
            <w:r w:rsidRPr="00311226">
              <w:t>FPI Client Mapping – File Download</w:t>
            </w:r>
          </w:p>
        </w:tc>
      </w:tr>
      <w:tr w:rsidR="006819B9" w:rsidRPr="00311226" w14:paraId="076369AC"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7B202AAE" w14:textId="77777777" w:rsidR="006819B9" w:rsidRPr="00311226" w:rsidRDefault="006819B9" w:rsidP="00EF08AF">
            <w:r w:rsidRPr="00311226">
              <w:t>File Format</w:t>
            </w:r>
          </w:p>
        </w:tc>
        <w:tc>
          <w:tcPr>
            <w:tcW w:w="3791" w:type="pct"/>
            <w:tcBorders>
              <w:top w:val="single" w:sz="4" w:space="0" w:color="auto"/>
              <w:left w:val="nil"/>
              <w:bottom w:val="single" w:sz="4" w:space="0" w:color="auto"/>
              <w:right w:val="single" w:sz="4" w:space="0" w:color="auto"/>
            </w:tcBorders>
            <w:shd w:val="clear" w:color="auto" w:fill="auto"/>
          </w:tcPr>
          <w:p w14:paraId="1C125C16" w14:textId="77777777" w:rsidR="006819B9" w:rsidRPr="00311226" w:rsidRDefault="006819B9" w:rsidP="00EF08AF">
            <w:r w:rsidRPr="00311226">
              <w:t>comma separated file format (CSV)</w:t>
            </w:r>
          </w:p>
        </w:tc>
      </w:tr>
    </w:tbl>
    <w:p w14:paraId="0BD9AF5F" w14:textId="77777777" w:rsidR="006819B9" w:rsidRPr="00311226" w:rsidRDefault="006819B9" w:rsidP="006819B9">
      <w:pPr>
        <w:pStyle w:val="Default"/>
        <w:jc w:val="both"/>
        <w:rPr>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17400369" w14:textId="77777777" w:rsidTr="006819B9">
        <w:trPr>
          <w:trHeight w:val="645"/>
          <w:tblHeader/>
        </w:trPr>
        <w:tc>
          <w:tcPr>
            <w:tcW w:w="595" w:type="pct"/>
            <w:shd w:val="clear" w:color="auto" w:fill="auto"/>
          </w:tcPr>
          <w:p w14:paraId="392998B8" w14:textId="77777777" w:rsidR="006819B9" w:rsidRPr="00311226" w:rsidRDefault="006819B9" w:rsidP="00EF08AF">
            <w:pPr>
              <w:jc w:val="center"/>
              <w:rPr>
                <w:b/>
                <w:bCs/>
              </w:rPr>
            </w:pPr>
            <w:r w:rsidRPr="00311226">
              <w:rPr>
                <w:b/>
                <w:bCs/>
              </w:rPr>
              <w:t>Column No</w:t>
            </w:r>
          </w:p>
        </w:tc>
        <w:tc>
          <w:tcPr>
            <w:tcW w:w="1390" w:type="pct"/>
            <w:shd w:val="clear" w:color="auto" w:fill="auto"/>
          </w:tcPr>
          <w:p w14:paraId="0BD49015" w14:textId="77777777" w:rsidR="006819B9" w:rsidRPr="00311226" w:rsidRDefault="006819B9" w:rsidP="00EF08AF">
            <w:pPr>
              <w:rPr>
                <w:b/>
                <w:bCs/>
              </w:rPr>
            </w:pPr>
            <w:r w:rsidRPr="00311226">
              <w:rPr>
                <w:b/>
                <w:bCs/>
              </w:rPr>
              <w:t>Headers</w:t>
            </w:r>
          </w:p>
        </w:tc>
        <w:tc>
          <w:tcPr>
            <w:tcW w:w="1146" w:type="pct"/>
            <w:shd w:val="clear" w:color="auto" w:fill="auto"/>
          </w:tcPr>
          <w:p w14:paraId="74A822CF" w14:textId="77777777" w:rsidR="006819B9" w:rsidRPr="00311226" w:rsidRDefault="006819B9" w:rsidP="00EF08AF">
            <w:pPr>
              <w:rPr>
                <w:b/>
                <w:bCs/>
              </w:rPr>
            </w:pPr>
            <w:r w:rsidRPr="00311226">
              <w:rPr>
                <w:b/>
                <w:bCs/>
              </w:rPr>
              <w:t>Field Characteristics</w:t>
            </w:r>
          </w:p>
        </w:tc>
        <w:tc>
          <w:tcPr>
            <w:tcW w:w="1869" w:type="pct"/>
            <w:shd w:val="clear" w:color="auto" w:fill="auto"/>
          </w:tcPr>
          <w:p w14:paraId="714C4D57" w14:textId="77777777" w:rsidR="006819B9" w:rsidRPr="00311226" w:rsidRDefault="006819B9" w:rsidP="00EF08AF">
            <w:pPr>
              <w:rPr>
                <w:b/>
                <w:bCs/>
              </w:rPr>
            </w:pPr>
            <w:r w:rsidRPr="00311226">
              <w:rPr>
                <w:b/>
                <w:bCs/>
              </w:rPr>
              <w:t>Details</w:t>
            </w:r>
          </w:p>
        </w:tc>
      </w:tr>
      <w:tr w:rsidR="006819B9" w:rsidRPr="00311226" w14:paraId="27366122" w14:textId="77777777" w:rsidTr="006819B9">
        <w:trPr>
          <w:trHeight w:val="315"/>
        </w:trPr>
        <w:tc>
          <w:tcPr>
            <w:tcW w:w="595" w:type="pct"/>
            <w:shd w:val="clear" w:color="auto" w:fill="auto"/>
          </w:tcPr>
          <w:p w14:paraId="0DCF8FEA" w14:textId="77777777" w:rsidR="006819B9" w:rsidRPr="00311226" w:rsidRDefault="006819B9" w:rsidP="00EF08AF">
            <w:pPr>
              <w:jc w:val="center"/>
            </w:pPr>
            <w:r w:rsidRPr="00311226">
              <w:t>1</w:t>
            </w:r>
          </w:p>
        </w:tc>
        <w:tc>
          <w:tcPr>
            <w:tcW w:w="1390" w:type="pct"/>
            <w:shd w:val="clear" w:color="auto" w:fill="auto"/>
            <w:noWrap/>
          </w:tcPr>
          <w:p w14:paraId="6ED0C365" w14:textId="77777777" w:rsidR="006819B9" w:rsidRPr="00311226" w:rsidRDefault="006819B9" w:rsidP="00EF08AF">
            <w:r w:rsidRPr="00311226">
              <w:t>Group no</w:t>
            </w:r>
          </w:p>
        </w:tc>
        <w:tc>
          <w:tcPr>
            <w:tcW w:w="1146" w:type="pct"/>
            <w:shd w:val="clear" w:color="auto" w:fill="auto"/>
          </w:tcPr>
          <w:p w14:paraId="59E4ED28" w14:textId="77777777" w:rsidR="006819B9" w:rsidRPr="00311226" w:rsidRDefault="006819B9" w:rsidP="00EF08AF">
            <w:r w:rsidRPr="00311226">
              <w:t>VARCHAR2 (10)</w:t>
            </w:r>
          </w:p>
        </w:tc>
        <w:tc>
          <w:tcPr>
            <w:tcW w:w="1869" w:type="pct"/>
            <w:shd w:val="clear" w:color="auto" w:fill="auto"/>
          </w:tcPr>
          <w:p w14:paraId="3E6AEDED" w14:textId="77777777" w:rsidR="006819B9" w:rsidRPr="00311226" w:rsidRDefault="006819B9" w:rsidP="00EF08AF">
            <w:r w:rsidRPr="00311226">
              <w:t>Provided in the file uploaded</w:t>
            </w:r>
          </w:p>
        </w:tc>
      </w:tr>
      <w:tr w:rsidR="006819B9" w:rsidRPr="00311226" w14:paraId="018F1734" w14:textId="77777777" w:rsidTr="006819B9">
        <w:trPr>
          <w:trHeight w:val="498"/>
        </w:trPr>
        <w:tc>
          <w:tcPr>
            <w:tcW w:w="595" w:type="pct"/>
            <w:shd w:val="clear" w:color="auto" w:fill="auto"/>
          </w:tcPr>
          <w:p w14:paraId="6C392C7E" w14:textId="77777777" w:rsidR="006819B9" w:rsidRPr="00311226" w:rsidRDefault="006819B9" w:rsidP="00EF08AF">
            <w:pPr>
              <w:jc w:val="center"/>
            </w:pPr>
            <w:r w:rsidRPr="00311226">
              <w:t>2</w:t>
            </w:r>
          </w:p>
        </w:tc>
        <w:tc>
          <w:tcPr>
            <w:tcW w:w="1390" w:type="pct"/>
            <w:shd w:val="clear" w:color="auto" w:fill="auto"/>
            <w:noWrap/>
          </w:tcPr>
          <w:p w14:paraId="686CC120" w14:textId="77777777" w:rsidR="006819B9" w:rsidRPr="00311226" w:rsidRDefault="006819B9" w:rsidP="00EF08AF">
            <w:r w:rsidRPr="00311226">
              <w:t>CP Code</w:t>
            </w:r>
          </w:p>
        </w:tc>
        <w:tc>
          <w:tcPr>
            <w:tcW w:w="1146" w:type="pct"/>
            <w:shd w:val="clear" w:color="auto" w:fill="auto"/>
          </w:tcPr>
          <w:p w14:paraId="2F39E36F" w14:textId="77777777" w:rsidR="006819B9" w:rsidRPr="00311226" w:rsidRDefault="006819B9" w:rsidP="00EF08AF">
            <w:r w:rsidRPr="00311226">
              <w:t>VARCHAR2 (12)</w:t>
            </w:r>
          </w:p>
        </w:tc>
        <w:tc>
          <w:tcPr>
            <w:tcW w:w="1869" w:type="pct"/>
            <w:shd w:val="clear" w:color="auto" w:fill="auto"/>
          </w:tcPr>
          <w:p w14:paraId="5AD6E7FF" w14:textId="77777777" w:rsidR="006819B9" w:rsidRPr="00311226" w:rsidRDefault="006819B9" w:rsidP="00EF08AF">
            <w:r w:rsidRPr="00311226">
              <w:t>Provided in the file uploaded</w:t>
            </w:r>
          </w:p>
        </w:tc>
      </w:tr>
      <w:tr w:rsidR="006819B9" w:rsidRPr="00311226" w14:paraId="4236709C" w14:textId="77777777" w:rsidTr="006819B9">
        <w:trPr>
          <w:trHeight w:val="410"/>
        </w:trPr>
        <w:tc>
          <w:tcPr>
            <w:tcW w:w="595" w:type="pct"/>
            <w:shd w:val="clear" w:color="auto" w:fill="auto"/>
          </w:tcPr>
          <w:p w14:paraId="6979D924" w14:textId="77777777" w:rsidR="006819B9" w:rsidRPr="00311226" w:rsidRDefault="006819B9" w:rsidP="00EF08AF">
            <w:pPr>
              <w:jc w:val="center"/>
            </w:pPr>
            <w:r w:rsidRPr="00311226">
              <w:t>3</w:t>
            </w:r>
          </w:p>
        </w:tc>
        <w:tc>
          <w:tcPr>
            <w:tcW w:w="1390" w:type="pct"/>
            <w:shd w:val="clear" w:color="auto" w:fill="auto"/>
            <w:noWrap/>
          </w:tcPr>
          <w:p w14:paraId="028C1D37" w14:textId="77777777" w:rsidR="006819B9" w:rsidRPr="00311226" w:rsidRDefault="006819B9" w:rsidP="00EF08AF">
            <w:r w:rsidRPr="00311226">
              <w:t>Client code Or UCC</w:t>
            </w:r>
          </w:p>
        </w:tc>
        <w:tc>
          <w:tcPr>
            <w:tcW w:w="1146" w:type="pct"/>
            <w:shd w:val="clear" w:color="auto" w:fill="auto"/>
          </w:tcPr>
          <w:p w14:paraId="54496B78" w14:textId="77777777" w:rsidR="006819B9" w:rsidRPr="00311226" w:rsidRDefault="006819B9" w:rsidP="00EF08AF">
            <w:r w:rsidRPr="00311226">
              <w:t>VARCHAR2 (10)</w:t>
            </w:r>
          </w:p>
        </w:tc>
        <w:tc>
          <w:tcPr>
            <w:tcW w:w="1869" w:type="pct"/>
            <w:shd w:val="clear" w:color="auto" w:fill="auto"/>
          </w:tcPr>
          <w:p w14:paraId="1FACC60C" w14:textId="77777777" w:rsidR="006819B9" w:rsidRPr="00311226" w:rsidRDefault="006819B9" w:rsidP="00EF08AF">
            <w:r w:rsidRPr="00311226">
              <w:t>Provided in the file uploaded</w:t>
            </w:r>
          </w:p>
        </w:tc>
      </w:tr>
      <w:tr w:rsidR="006819B9" w:rsidRPr="00311226" w14:paraId="16A477AA" w14:textId="77777777" w:rsidTr="006819B9">
        <w:trPr>
          <w:trHeight w:val="315"/>
        </w:trPr>
        <w:tc>
          <w:tcPr>
            <w:tcW w:w="595" w:type="pct"/>
            <w:shd w:val="clear" w:color="auto" w:fill="auto"/>
          </w:tcPr>
          <w:p w14:paraId="3D8AD7A1" w14:textId="77777777" w:rsidR="006819B9" w:rsidRPr="00311226" w:rsidRDefault="006819B9" w:rsidP="00EF08AF">
            <w:pPr>
              <w:jc w:val="center"/>
            </w:pPr>
            <w:r w:rsidRPr="00311226">
              <w:t>4</w:t>
            </w:r>
          </w:p>
        </w:tc>
        <w:tc>
          <w:tcPr>
            <w:tcW w:w="1390" w:type="pct"/>
            <w:shd w:val="clear" w:color="auto" w:fill="auto"/>
            <w:noWrap/>
          </w:tcPr>
          <w:p w14:paraId="127F15DB" w14:textId="77777777" w:rsidR="006819B9" w:rsidRPr="00311226" w:rsidRDefault="006819B9" w:rsidP="00EF08AF">
            <w:r w:rsidRPr="00311226">
              <w:t>Addition / Deletion Flag</w:t>
            </w:r>
          </w:p>
        </w:tc>
        <w:tc>
          <w:tcPr>
            <w:tcW w:w="1146" w:type="pct"/>
            <w:shd w:val="clear" w:color="auto" w:fill="auto"/>
          </w:tcPr>
          <w:p w14:paraId="30762849" w14:textId="77777777" w:rsidR="006819B9" w:rsidRPr="00311226" w:rsidRDefault="006819B9" w:rsidP="00EF08AF">
            <w:r w:rsidRPr="00311226">
              <w:t>VARCHAR2 (1)</w:t>
            </w:r>
          </w:p>
        </w:tc>
        <w:tc>
          <w:tcPr>
            <w:tcW w:w="1869" w:type="pct"/>
            <w:shd w:val="clear" w:color="auto" w:fill="auto"/>
          </w:tcPr>
          <w:p w14:paraId="3FF43510" w14:textId="77777777" w:rsidR="006819B9" w:rsidRPr="00311226" w:rsidRDefault="006819B9" w:rsidP="00EF08AF">
            <w:r w:rsidRPr="00311226">
              <w:t>Provided in the file uploaded</w:t>
            </w:r>
          </w:p>
        </w:tc>
      </w:tr>
      <w:tr w:rsidR="006819B9" w:rsidRPr="00311226" w14:paraId="43743605" w14:textId="77777777" w:rsidTr="006819B9">
        <w:trPr>
          <w:trHeight w:val="504"/>
        </w:trPr>
        <w:tc>
          <w:tcPr>
            <w:tcW w:w="595" w:type="pct"/>
            <w:shd w:val="clear" w:color="auto" w:fill="auto"/>
          </w:tcPr>
          <w:p w14:paraId="3E8F67DC" w14:textId="77777777" w:rsidR="006819B9" w:rsidRPr="00311226" w:rsidRDefault="006819B9" w:rsidP="00EF08AF">
            <w:pPr>
              <w:jc w:val="center"/>
            </w:pPr>
            <w:r w:rsidRPr="00311226">
              <w:t>5</w:t>
            </w:r>
          </w:p>
        </w:tc>
        <w:tc>
          <w:tcPr>
            <w:tcW w:w="1390" w:type="pct"/>
            <w:shd w:val="clear" w:color="auto" w:fill="auto"/>
            <w:noWrap/>
          </w:tcPr>
          <w:p w14:paraId="1E90381E" w14:textId="77777777" w:rsidR="006819B9" w:rsidRPr="00311226" w:rsidRDefault="006819B9" w:rsidP="00EF08AF">
            <w:r w:rsidRPr="00311226">
              <w:t>Status</w:t>
            </w:r>
          </w:p>
        </w:tc>
        <w:tc>
          <w:tcPr>
            <w:tcW w:w="1146" w:type="pct"/>
            <w:shd w:val="clear" w:color="auto" w:fill="auto"/>
          </w:tcPr>
          <w:p w14:paraId="1DC59E88" w14:textId="77777777" w:rsidR="006819B9" w:rsidRPr="00311226" w:rsidRDefault="006819B9" w:rsidP="00EF08AF">
            <w:r w:rsidRPr="00311226">
              <w:t>VARCHAR2</w:t>
            </w:r>
          </w:p>
        </w:tc>
        <w:tc>
          <w:tcPr>
            <w:tcW w:w="1869" w:type="pct"/>
            <w:shd w:val="clear" w:color="auto" w:fill="auto"/>
          </w:tcPr>
          <w:p w14:paraId="415F93C2" w14:textId="77777777" w:rsidR="006819B9" w:rsidRPr="00311226" w:rsidRDefault="006819B9" w:rsidP="00EF08AF">
            <w:r w:rsidRPr="00311226">
              <w:t>Success – S</w:t>
            </w:r>
          </w:p>
          <w:p w14:paraId="0AB456D7" w14:textId="77777777" w:rsidR="006819B9" w:rsidRPr="00311226" w:rsidRDefault="006819B9" w:rsidP="00EF08AF">
            <w:r w:rsidRPr="00311226">
              <w:t>Failure – Reason for failure</w:t>
            </w:r>
          </w:p>
        </w:tc>
      </w:tr>
    </w:tbl>
    <w:p w14:paraId="5C493555" w14:textId="77777777" w:rsidR="002C5274" w:rsidRDefault="002C5274">
      <w:r>
        <w:br w:type="page"/>
      </w:r>
    </w:p>
    <w:p w14:paraId="7F8FDDB5" w14:textId="77777777" w:rsidR="00456993" w:rsidRPr="001773ED" w:rsidRDefault="00456993" w:rsidP="005F3DA0">
      <w:pPr>
        <w:pStyle w:val="Heading1"/>
        <w:rPr>
          <w:color w:val="0000FF"/>
        </w:rPr>
      </w:pPr>
      <w:bookmarkStart w:id="2267" w:name="_Toc55566580"/>
      <w:r w:rsidRPr="005F3251">
        <w:lastRenderedPageBreak/>
        <w:t>F</w:t>
      </w:r>
      <w:r w:rsidR="0053176D">
        <w:t>ile</w:t>
      </w:r>
      <w:r w:rsidRPr="005F3251">
        <w:t xml:space="preserve"> </w:t>
      </w:r>
      <w:r w:rsidR="0053176D">
        <w:t xml:space="preserve">format for application of Custodial Participant code in </w:t>
      </w:r>
      <w:r w:rsidR="005F3DA0" w:rsidRPr="005F3DA0">
        <w:rPr>
          <w:lang w:val="en-US"/>
        </w:rPr>
        <w:t>N</w:t>
      </w:r>
      <w:r w:rsidR="005F3DA0" w:rsidRPr="005F3DA0">
        <w:rPr>
          <w:sz w:val="18"/>
          <w:lang w:val="en-US"/>
        </w:rPr>
        <w:t>SCCL</w:t>
      </w:r>
      <w:r w:rsidR="005F3DA0" w:rsidRPr="005F3DA0">
        <w:rPr>
          <w:lang w:val="en-US"/>
        </w:rPr>
        <w:t xml:space="preserve"> -MASS</w:t>
      </w:r>
      <w:bookmarkEnd w:id="2267"/>
    </w:p>
    <w:p w14:paraId="4D39752B" w14:textId="77777777" w:rsidR="00456993" w:rsidRPr="001773ED" w:rsidRDefault="00456993" w:rsidP="00456993">
      <w:pPr>
        <w:rPr>
          <w:b/>
          <w:bCs/>
          <w:color w:val="0000FF"/>
        </w:rPr>
      </w:pPr>
    </w:p>
    <w:p w14:paraId="3050DBBF" w14:textId="77777777" w:rsidR="00456993" w:rsidRPr="00311226" w:rsidRDefault="00456993" w:rsidP="00456993">
      <w:pPr>
        <w:rPr>
          <w:b/>
          <w:bCs/>
        </w:rPr>
      </w:pPr>
      <w:r w:rsidRPr="00311226">
        <w:rPr>
          <w:b/>
          <w:bCs/>
        </w:rPr>
        <w:t>File naming convention:</w:t>
      </w:r>
    </w:p>
    <w:p w14:paraId="290B0229" w14:textId="77777777" w:rsidR="00456993" w:rsidRPr="00311226" w:rsidRDefault="00456993" w:rsidP="00456993">
      <w:pPr>
        <w:rPr>
          <w:rFonts w:eastAsia="Arial"/>
        </w:rPr>
      </w:pPr>
      <w:r w:rsidRPr="00311226">
        <w:rPr>
          <w:rFonts w:eastAsia="Arial"/>
        </w:rPr>
        <w:t>C_&lt;MEMBERCODE&gt;_</w:t>
      </w:r>
      <w:proofErr w:type="spellStart"/>
      <w:r w:rsidRPr="00311226">
        <w:rPr>
          <w:rFonts w:eastAsia="Arial"/>
        </w:rPr>
        <w:t>CPCODE_YYYYMMDD.Tnn</w:t>
      </w:r>
      <w:proofErr w:type="spellEnd"/>
    </w:p>
    <w:p w14:paraId="265E9538" w14:textId="77777777" w:rsidR="00456993" w:rsidRPr="00311226" w:rsidRDefault="00456993" w:rsidP="00456993">
      <w:pPr>
        <w:rPr>
          <w:rFonts w:eastAsia="Arial"/>
        </w:rPr>
      </w:pPr>
    </w:p>
    <w:p w14:paraId="158F5346" w14:textId="77777777" w:rsidR="00456993" w:rsidRPr="00311226" w:rsidRDefault="00456993" w:rsidP="00456993">
      <w:pPr>
        <w:rPr>
          <w:rFonts w:eastAsia="Arial"/>
        </w:rPr>
      </w:pPr>
      <w:r w:rsidRPr="00311226">
        <w:rPr>
          <w:rFonts w:eastAsia="Arial"/>
        </w:rPr>
        <w:t>Where,</w:t>
      </w:r>
    </w:p>
    <w:p w14:paraId="367A544F" w14:textId="77777777" w:rsidR="00456993" w:rsidRPr="00311226" w:rsidRDefault="00456993" w:rsidP="00456993">
      <w:pPr>
        <w:spacing w:line="238" w:lineRule="auto"/>
      </w:pPr>
      <w:r w:rsidRPr="00311226">
        <w:rPr>
          <w:rFonts w:eastAsia="Arial"/>
        </w:rPr>
        <w:t xml:space="preserve">MEMBER CODE- Primary code of Custodian </w:t>
      </w:r>
    </w:p>
    <w:p w14:paraId="0E01372A" w14:textId="77777777" w:rsidR="00456993" w:rsidRPr="00311226" w:rsidRDefault="00456993" w:rsidP="00456993">
      <w:r w:rsidRPr="00311226">
        <w:rPr>
          <w:rFonts w:eastAsia="Arial"/>
        </w:rPr>
        <w:t xml:space="preserve">YYYYMMDD- current date </w:t>
      </w:r>
    </w:p>
    <w:p w14:paraId="5FADFF47" w14:textId="77777777" w:rsidR="00456993" w:rsidRPr="00311226" w:rsidRDefault="00456993" w:rsidP="00456993">
      <w:pPr>
        <w:rPr>
          <w:rFonts w:eastAsia="Arial"/>
        </w:rPr>
      </w:pPr>
      <w:proofErr w:type="spellStart"/>
      <w:proofErr w:type="gramStart"/>
      <w:r w:rsidRPr="00311226">
        <w:rPr>
          <w:rFonts w:eastAsia="Arial"/>
        </w:rPr>
        <w:t>nn</w:t>
      </w:r>
      <w:proofErr w:type="spellEnd"/>
      <w:r w:rsidRPr="00311226">
        <w:rPr>
          <w:rFonts w:eastAsia="Arial"/>
        </w:rPr>
        <w:t>-</w:t>
      </w:r>
      <w:proofErr w:type="gramEnd"/>
      <w:r w:rsidRPr="00311226">
        <w:rPr>
          <w:rFonts w:eastAsia="Arial"/>
        </w:rPr>
        <w:t xml:space="preserve"> Batch number of the file </w:t>
      </w:r>
    </w:p>
    <w:p w14:paraId="31272966" w14:textId="77777777" w:rsidR="00456993" w:rsidRPr="00311226" w:rsidRDefault="00456993" w:rsidP="00456993">
      <w:pPr>
        <w:spacing w:after="160" w:line="259" w:lineRule="auto"/>
      </w:pPr>
    </w:p>
    <w:p w14:paraId="466C0964" w14:textId="77777777" w:rsidR="00456993" w:rsidRPr="00311226" w:rsidRDefault="00456993" w:rsidP="00456993">
      <w:pPr>
        <w:spacing w:after="160" w:line="259" w:lineRule="auto"/>
      </w:pPr>
      <w:r w:rsidRPr="00311226">
        <w:t>File format shall be as under</w:t>
      </w:r>
    </w:p>
    <w:tbl>
      <w:tblPr>
        <w:tblW w:w="9356" w:type="dxa"/>
        <w:tblInd w:w="108" w:type="dxa"/>
        <w:tblLayout w:type="fixed"/>
        <w:tblCellMar>
          <w:top w:w="45" w:type="dxa"/>
          <w:right w:w="47" w:type="dxa"/>
        </w:tblCellMar>
        <w:tblLook w:val="04A0" w:firstRow="1" w:lastRow="0" w:firstColumn="1" w:lastColumn="0" w:noHBand="0" w:noVBand="1"/>
      </w:tblPr>
      <w:tblGrid>
        <w:gridCol w:w="993"/>
        <w:gridCol w:w="1984"/>
        <w:gridCol w:w="1701"/>
        <w:gridCol w:w="4678"/>
      </w:tblGrid>
      <w:tr w:rsidR="00170F71" w:rsidRPr="00311226" w14:paraId="0FCEAA24" w14:textId="77777777" w:rsidTr="00456993">
        <w:trPr>
          <w:trHeight w:val="535"/>
          <w:tblHeader/>
        </w:trPr>
        <w:tc>
          <w:tcPr>
            <w:tcW w:w="993" w:type="dxa"/>
            <w:tcBorders>
              <w:top w:val="single" w:sz="4" w:space="0" w:color="000000"/>
              <w:left w:val="single" w:sz="4" w:space="0" w:color="000000"/>
              <w:bottom w:val="single" w:sz="4" w:space="0" w:color="000000"/>
              <w:right w:val="single" w:sz="4" w:space="0" w:color="000000"/>
            </w:tcBorders>
            <w:vAlign w:val="center"/>
          </w:tcPr>
          <w:p w14:paraId="39B12B47" w14:textId="77777777" w:rsidR="00456993" w:rsidRPr="00311226" w:rsidRDefault="00456993" w:rsidP="008D665C">
            <w:pPr>
              <w:spacing w:before="100" w:beforeAutospacing="1" w:after="100" w:afterAutospacing="1"/>
              <w:jc w:val="center"/>
              <w:rPr>
                <w:b/>
                <w:bCs/>
              </w:rPr>
            </w:pPr>
            <w:r w:rsidRPr="00311226">
              <w:rPr>
                <w:b/>
                <w:bCs/>
              </w:rPr>
              <w:t>Column No.</w:t>
            </w:r>
          </w:p>
        </w:tc>
        <w:tc>
          <w:tcPr>
            <w:tcW w:w="1984" w:type="dxa"/>
            <w:tcBorders>
              <w:top w:val="single" w:sz="4" w:space="0" w:color="000000"/>
              <w:left w:val="single" w:sz="4" w:space="0" w:color="000000"/>
              <w:bottom w:val="single" w:sz="4" w:space="0" w:color="000000"/>
              <w:right w:val="single" w:sz="4" w:space="0" w:color="000000"/>
            </w:tcBorders>
            <w:vAlign w:val="center"/>
          </w:tcPr>
          <w:p w14:paraId="5CD6167D" w14:textId="77777777" w:rsidR="00456993" w:rsidRPr="00311226" w:rsidRDefault="00456993" w:rsidP="008D665C">
            <w:pPr>
              <w:spacing w:before="100" w:beforeAutospacing="1" w:after="100" w:afterAutospacing="1"/>
              <w:ind w:right="63"/>
              <w:jc w:val="center"/>
              <w:rPr>
                <w:b/>
                <w:bCs/>
              </w:rPr>
            </w:pPr>
            <w:r w:rsidRPr="00311226">
              <w:rPr>
                <w:b/>
                <w:bCs/>
              </w:rPr>
              <w:t>Headers</w:t>
            </w:r>
          </w:p>
        </w:tc>
        <w:tc>
          <w:tcPr>
            <w:tcW w:w="1701" w:type="dxa"/>
            <w:tcBorders>
              <w:top w:val="single" w:sz="4" w:space="0" w:color="000000"/>
              <w:left w:val="single" w:sz="4" w:space="0" w:color="000000"/>
              <w:bottom w:val="single" w:sz="4" w:space="0" w:color="000000"/>
              <w:right w:val="single" w:sz="4" w:space="0" w:color="000000"/>
            </w:tcBorders>
            <w:vAlign w:val="center"/>
          </w:tcPr>
          <w:p w14:paraId="1C298F21" w14:textId="77777777" w:rsidR="00456993" w:rsidRPr="00311226" w:rsidRDefault="00456993" w:rsidP="008D665C">
            <w:pPr>
              <w:spacing w:before="100" w:beforeAutospacing="1" w:after="100" w:afterAutospacing="1"/>
              <w:jc w:val="center"/>
              <w:rPr>
                <w:b/>
                <w:bCs/>
              </w:rPr>
            </w:pPr>
            <w:r w:rsidRPr="00311226">
              <w:rPr>
                <w:b/>
                <w:bCs/>
              </w:rPr>
              <w:t>Field Characteristics</w:t>
            </w:r>
          </w:p>
        </w:tc>
        <w:tc>
          <w:tcPr>
            <w:tcW w:w="4678" w:type="dxa"/>
            <w:tcBorders>
              <w:top w:val="single" w:sz="4" w:space="0" w:color="000000"/>
              <w:left w:val="single" w:sz="4" w:space="0" w:color="000000"/>
              <w:bottom w:val="single" w:sz="4" w:space="0" w:color="000000"/>
              <w:right w:val="single" w:sz="4" w:space="0" w:color="000000"/>
            </w:tcBorders>
            <w:vAlign w:val="center"/>
          </w:tcPr>
          <w:p w14:paraId="0164B70A" w14:textId="77777777" w:rsidR="00456993" w:rsidRPr="00311226" w:rsidRDefault="00456993" w:rsidP="008D665C">
            <w:pPr>
              <w:spacing w:before="100" w:beforeAutospacing="1" w:after="100" w:afterAutospacing="1"/>
              <w:ind w:right="61"/>
              <w:jc w:val="center"/>
              <w:rPr>
                <w:b/>
                <w:bCs/>
              </w:rPr>
            </w:pPr>
            <w:r w:rsidRPr="00311226">
              <w:rPr>
                <w:b/>
                <w:bCs/>
              </w:rPr>
              <w:t>Details</w:t>
            </w:r>
          </w:p>
        </w:tc>
      </w:tr>
      <w:tr w:rsidR="00170F71" w:rsidRPr="00311226" w14:paraId="77B241D0" w14:textId="77777777" w:rsidTr="00456993">
        <w:trPr>
          <w:trHeight w:val="236"/>
        </w:trPr>
        <w:tc>
          <w:tcPr>
            <w:tcW w:w="993" w:type="dxa"/>
            <w:tcBorders>
              <w:top w:val="single" w:sz="4" w:space="0" w:color="000000"/>
              <w:left w:val="single" w:sz="4" w:space="0" w:color="000000"/>
              <w:bottom w:val="single" w:sz="4" w:space="0" w:color="000000"/>
              <w:right w:val="single" w:sz="4" w:space="0" w:color="000000"/>
            </w:tcBorders>
          </w:tcPr>
          <w:p w14:paraId="0661E0B4" w14:textId="77777777" w:rsidR="00456993" w:rsidRPr="00311226" w:rsidRDefault="00456993" w:rsidP="008D665C">
            <w:pPr>
              <w:spacing w:before="100" w:beforeAutospacing="1" w:after="100" w:afterAutospacing="1"/>
              <w:ind w:right="63"/>
              <w:jc w:val="center"/>
            </w:pPr>
            <w:r w:rsidRPr="00311226">
              <w:rPr>
                <w:rFonts w:eastAsia="Arial"/>
              </w:rPr>
              <w:t>1</w:t>
            </w:r>
          </w:p>
        </w:tc>
        <w:tc>
          <w:tcPr>
            <w:tcW w:w="1984" w:type="dxa"/>
            <w:tcBorders>
              <w:top w:val="single" w:sz="4" w:space="0" w:color="000000"/>
              <w:left w:val="single" w:sz="4" w:space="0" w:color="000000"/>
              <w:bottom w:val="single" w:sz="4" w:space="0" w:color="000000"/>
              <w:right w:val="single" w:sz="4" w:space="0" w:color="000000"/>
            </w:tcBorders>
          </w:tcPr>
          <w:p w14:paraId="73F60C27" w14:textId="77777777" w:rsidR="00456993" w:rsidRPr="00311226" w:rsidRDefault="00456993" w:rsidP="008D665C">
            <w:pPr>
              <w:spacing w:before="100" w:beforeAutospacing="1" w:after="100" w:afterAutospacing="1"/>
            </w:pPr>
            <w:r w:rsidRPr="00311226">
              <w:rPr>
                <w:rFonts w:eastAsia="Arial"/>
              </w:rPr>
              <w:t xml:space="preserve">Custodial Participant Category </w:t>
            </w:r>
          </w:p>
        </w:tc>
        <w:tc>
          <w:tcPr>
            <w:tcW w:w="1701" w:type="dxa"/>
            <w:tcBorders>
              <w:top w:val="single" w:sz="4" w:space="0" w:color="000000"/>
              <w:left w:val="single" w:sz="4" w:space="0" w:color="000000"/>
              <w:bottom w:val="single" w:sz="4" w:space="0" w:color="000000"/>
              <w:right w:val="single" w:sz="4" w:space="0" w:color="000000"/>
            </w:tcBorders>
          </w:tcPr>
          <w:p w14:paraId="413D238D" w14:textId="77777777" w:rsidR="00456993" w:rsidRPr="00311226" w:rsidRDefault="00456993" w:rsidP="008D665C">
            <w:pPr>
              <w:spacing w:before="100" w:beforeAutospacing="1" w:after="100" w:afterAutospacing="1"/>
              <w:ind w:right="65"/>
            </w:pPr>
            <w:r w:rsidRPr="00311226">
              <w:rPr>
                <w:rFonts w:eastAsia="Arial"/>
              </w:rPr>
              <w:t xml:space="preserve">CHAR(11) </w:t>
            </w:r>
          </w:p>
        </w:tc>
        <w:tc>
          <w:tcPr>
            <w:tcW w:w="4678" w:type="dxa"/>
            <w:tcBorders>
              <w:top w:val="single" w:sz="4" w:space="0" w:color="000000"/>
              <w:left w:val="single" w:sz="4" w:space="0" w:color="000000"/>
              <w:bottom w:val="single" w:sz="4" w:space="0" w:color="000000"/>
              <w:right w:val="single" w:sz="4" w:space="0" w:color="000000"/>
            </w:tcBorders>
          </w:tcPr>
          <w:p w14:paraId="61899F5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376583D4" w14:textId="77777777" w:rsidTr="00456993">
        <w:trPr>
          <w:trHeight w:val="1406"/>
        </w:trPr>
        <w:tc>
          <w:tcPr>
            <w:tcW w:w="993" w:type="dxa"/>
            <w:tcBorders>
              <w:top w:val="single" w:sz="4" w:space="0" w:color="000000"/>
              <w:left w:val="single" w:sz="4" w:space="0" w:color="000000"/>
              <w:bottom w:val="single" w:sz="4" w:space="0" w:color="000000"/>
              <w:right w:val="single" w:sz="4" w:space="0" w:color="000000"/>
            </w:tcBorders>
          </w:tcPr>
          <w:p w14:paraId="0C93C2C6" w14:textId="77777777" w:rsidR="00456993" w:rsidRPr="00311226" w:rsidRDefault="00456993" w:rsidP="008D665C">
            <w:pPr>
              <w:spacing w:before="100" w:beforeAutospacing="1" w:after="100" w:afterAutospacing="1"/>
              <w:ind w:right="63"/>
              <w:jc w:val="center"/>
            </w:pPr>
            <w:r w:rsidRPr="00311226">
              <w:rPr>
                <w:rFonts w:eastAsia="Arial"/>
              </w:rPr>
              <w:t>2</w:t>
            </w:r>
          </w:p>
        </w:tc>
        <w:tc>
          <w:tcPr>
            <w:tcW w:w="1984" w:type="dxa"/>
            <w:tcBorders>
              <w:top w:val="single" w:sz="4" w:space="0" w:color="000000"/>
              <w:left w:val="single" w:sz="4" w:space="0" w:color="000000"/>
              <w:bottom w:val="single" w:sz="4" w:space="0" w:color="000000"/>
              <w:right w:val="single" w:sz="4" w:space="0" w:color="000000"/>
            </w:tcBorders>
          </w:tcPr>
          <w:p w14:paraId="1BA3E34C" w14:textId="77777777" w:rsidR="00456993" w:rsidRPr="00311226" w:rsidRDefault="00456993" w:rsidP="008D665C">
            <w:pPr>
              <w:spacing w:before="100" w:beforeAutospacing="1" w:after="100" w:afterAutospacing="1"/>
            </w:pPr>
            <w:r w:rsidRPr="00311226">
              <w:rPr>
                <w:rFonts w:eastAsia="Arial"/>
              </w:rPr>
              <w:t xml:space="preserve">FPI III category type </w:t>
            </w:r>
          </w:p>
        </w:tc>
        <w:tc>
          <w:tcPr>
            <w:tcW w:w="1701" w:type="dxa"/>
            <w:tcBorders>
              <w:top w:val="single" w:sz="4" w:space="0" w:color="000000"/>
              <w:left w:val="single" w:sz="4" w:space="0" w:color="000000"/>
              <w:bottom w:val="single" w:sz="4" w:space="0" w:color="000000"/>
              <w:right w:val="single" w:sz="4" w:space="0" w:color="000000"/>
            </w:tcBorders>
          </w:tcPr>
          <w:p w14:paraId="7953AB61"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19E2A11A" w14:textId="77777777" w:rsidR="00456993" w:rsidRPr="00311226" w:rsidRDefault="00456993" w:rsidP="008D665C">
            <w:pPr>
              <w:spacing w:before="100" w:beforeAutospacing="1" w:after="100" w:afterAutospacing="1"/>
              <w:ind w:right="165"/>
            </w:pPr>
            <w:r w:rsidRPr="00311226">
              <w:rPr>
                <w:rFonts w:eastAsia="Arial"/>
              </w:rPr>
              <w:t xml:space="preserve">‘Y’ – FPI category II, who are Corporate bodies, Individuals or Family offices </w:t>
            </w:r>
          </w:p>
          <w:p w14:paraId="264B1579" w14:textId="77777777" w:rsidR="00456993" w:rsidRPr="00311226" w:rsidRDefault="00456993" w:rsidP="008D665C">
            <w:pPr>
              <w:spacing w:before="100" w:beforeAutospacing="1" w:after="100" w:afterAutospacing="1"/>
            </w:pPr>
            <w:r w:rsidRPr="00311226">
              <w:rPr>
                <w:rFonts w:eastAsia="Arial"/>
              </w:rPr>
              <w:t xml:space="preserve"> ‘N’ - FPI category II, </w:t>
            </w:r>
            <w:r w:rsidRPr="00311226">
              <w:rPr>
                <w:u w:val="single" w:color="000000"/>
              </w:rPr>
              <w:t>other than</w:t>
            </w:r>
            <w:r w:rsidRPr="00311226">
              <w:rPr>
                <w:rFonts w:eastAsia="Arial"/>
              </w:rPr>
              <w:t xml:space="preserve"> Corporate bodies, Individuals or Family offices </w:t>
            </w:r>
          </w:p>
          <w:p w14:paraId="2983912F"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0CCF1DCD" w14:textId="77777777" w:rsidTr="00456993">
        <w:trPr>
          <w:trHeight w:val="1596"/>
        </w:trPr>
        <w:tc>
          <w:tcPr>
            <w:tcW w:w="993" w:type="dxa"/>
            <w:tcBorders>
              <w:top w:val="single" w:sz="4" w:space="0" w:color="000000"/>
              <w:left w:val="single" w:sz="4" w:space="0" w:color="000000"/>
              <w:bottom w:val="single" w:sz="4" w:space="0" w:color="000000"/>
              <w:right w:val="single" w:sz="4" w:space="0" w:color="000000"/>
            </w:tcBorders>
          </w:tcPr>
          <w:p w14:paraId="4C7F27FE" w14:textId="77777777" w:rsidR="00456993" w:rsidRPr="00311226" w:rsidRDefault="00456993" w:rsidP="008D665C">
            <w:pPr>
              <w:spacing w:before="100" w:beforeAutospacing="1" w:after="100" w:afterAutospacing="1"/>
              <w:ind w:right="63"/>
              <w:jc w:val="center"/>
            </w:pPr>
            <w:r w:rsidRPr="00311226">
              <w:rPr>
                <w:rFonts w:eastAsia="Arial"/>
              </w:rPr>
              <w:t>3</w:t>
            </w:r>
          </w:p>
        </w:tc>
        <w:tc>
          <w:tcPr>
            <w:tcW w:w="1984" w:type="dxa"/>
            <w:tcBorders>
              <w:top w:val="single" w:sz="4" w:space="0" w:color="000000"/>
              <w:left w:val="single" w:sz="4" w:space="0" w:color="000000"/>
              <w:bottom w:val="single" w:sz="4" w:space="0" w:color="000000"/>
              <w:right w:val="single" w:sz="4" w:space="0" w:color="000000"/>
            </w:tcBorders>
          </w:tcPr>
          <w:p w14:paraId="452E1C28" w14:textId="77777777" w:rsidR="00456993" w:rsidRPr="00311226" w:rsidRDefault="00456993" w:rsidP="008D665C">
            <w:pPr>
              <w:spacing w:before="100" w:beforeAutospacing="1" w:after="100" w:afterAutospacing="1"/>
            </w:pPr>
            <w:r w:rsidRPr="00311226">
              <w:rPr>
                <w:rFonts w:eastAsia="Arial"/>
              </w:rPr>
              <w:t xml:space="preserve">Investment Category </w:t>
            </w:r>
          </w:p>
        </w:tc>
        <w:tc>
          <w:tcPr>
            <w:tcW w:w="1701" w:type="dxa"/>
            <w:tcBorders>
              <w:top w:val="single" w:sz="4" w:space="0" w:color="000000"/>
              <w:left w:val="single" w:sz="4" w:space="0" w:color="000000"/>
              <w:bottom w:val="single" w:sz="4" w:space="0" w:color="000000"/>
              <w:right w:val="single" w:sz="4" w:space="0" w:color="000000"/>
            </w:tcBorders>
          </w:tcPr>
          <w:p w14:paraId="14FAFF0E"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7C176B5D" w14:textId="77777777" w:rsidR="00456993" w:rsidRPr="00311226" w:rsidRDefault="00456993" w:rsidP="008D665C">
            <w:pPr>
              <w:spacing w:before="100" w:beforeAutospacing="1" w:after="2" w:afterAutospacing="1" w:line="238" w:lineRule="auto"/>
              <w:ind w:left="458" w:hanging="458"/>
            </w:pPr>
            <w:r w:rsidRPr="00311226">
              <w:rPr>
                <w:rFonts w:eastAsia="Arial"/>
              </w:rPr>
              <w:t xml:space="preserve">‘Y’ – FPIs registered with SEBI as Sovereign Wealth Funds (SWFs), Multilateral Agencies, Endowment Funds, Insurance Funds, Pension Funds and Foreign Central Banks </w:t>
            </w:r>
          </w:p>
          <w:p w14:paraId="297EC03A" w14:textId="77777777" w:rsidR="00456993" w:rsidRPr="00311226" w:rsidRDefault="00456993" w:rsidP="008D665C">
            <w:pPr>
              <w:spacing w:before="100" w:beforeAutospacing="1" w:after="100" w:afterAutospacing="1"/>
            </w:pPr>
            <w:r w:rsidRPr="00311226">
              <w:rPr>
                <w:rFonts w:eastAsia="Arial"/>
              </w:rPr>
              <w:t xml:space="preserve"> ‘N’ – FPIs not registered in any of above categories </w:t>
            </w:r>
          </w:p>
          <w:p w14:paraId="7EA14B35"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250CF148" w14:textId="77777777" w:rsidTr="00456993">
        <w:trPr>
          <w:trHeight w:val="416"/>
        </w:trPr>
        <w:tc>
          <w:tcPr>
            <w:tcW w:w="993" w:type="dxa"/>
            <w:tcBorders>
              <w:top w:val="single" w:sz="4" w:space="0" w:color="000000"/>
              <w:left w:val="single" w:sz="4" w:space="0" w:color="000000"/>
              <w:bottom w:val="single" w:sz="4" w:space="0" w:color="000000"/>
              <w:right w:val="single" w:sz="4" w:space="0" w:color="000000"/>
            </w:tcBorders>
          </w:tcPr>
          <w:p w14:paraId="00B70A88" w14:textId="77777777" w:rsidR="00456993" w:rsidRPr="00311226" w:rsidRDefault="00456993" w:rsidP="008D665C">
            <w:pPr>
              <w:spacing w:before="100" w:beforeAutospacing="1" w:after="100" w:afterAutospacing="1"/>
              <w:ind w:right="63"/>
              <w:jc w:val="center"/>
            </w:pPr>
            <w:r w:rsidRPr="00311226">
              <w:rPr>
                <w:rFonts w:eastAsia="Arial"/>
              </w:rPr>
              <w:t>4</w:t>
            </w:r>
          </w:p>
        </w:tc>
        <w:tc>
          <w:tcPr>
            <w:tcW w:w="1984" w:type="dxa"/>
            <w:tcBorders>
              <w:top w:val="single" w:sz="4" w:space="0" w:color="000000"/>
              <w:left w:val="single" w:sz="4" w:space="0" w:color="000000"/>
              <w:bottom w:val="single" w:sz="4" w:space="0" w:color="000000"/>
              <w:right w:val="single" w:sz="4" w:space="0" w:color="000000"/>
            </w:tcBorders>
          </w:tcPr>
          <w:p w14:paraId="091BBAB5" w14:textId="77777777" w:rsidR="00456993" w:rsidRPr="00311226" w:rsidRDefault="00456993" w:rsidP="008D665C">
            <w:pPr>
              <w:spacing w:before="100" w:beforeAutospacing="1" w:after="100" w:afterAutospacing="1"/>
            </w:pPr>
            <w:r w:rsidRPr="00311226">
              <w:rPr>
                <w:rFonts w:eastAsia="Arial"/>
              </w:rPr>
              <w:t xml:space="preserve">CP code of main FPI </w:t>
            </w:r>
          </w:p>
        </w:tc>
        <w:tc>
          <w:tcPr>
            <w:tcW w:w="1701" w:type="dxa"/>
            <w:tcBorders>
              <w:top w:val="single" w:sz="4" w:space="0" w:color="000000"/>
              <w:left w:val="single" w:sz="4" w:space="0" w:color="000000"/>
              <w:bottom w:val="single" w:sz="4" w:space="0" w:color="000000"/>
              <w:right w:val="single" w:sz="4" w:space="0" w:color="000000"/>
            </w:tcBorders>
          </w:tcPr>
          <w:p w14:paraId="07D6672F" w14:textId="77777777" w:rsidR="00456993" w:rsidRPr="00311226" w:rsidRDefault="00456993" w:rsidP="008D665C">
            <w:pPr>
              <w:spacing w:before="100" w:beforeAutospacing="1" w:after="100" w:afterAutospacing="1"/>
              <w:ind w:right="65"/>
            </w:pPr>
            <w:r w:rsidRPr="00311226">
              <w:rPr>
                <w:rFonts w:eastAsia="Arial"/>
              </w:rPr>
              <w:t xml:space="preserve">CHAR(12) </w:t>
            </w:r>
          </w:p>
        </w:tc>
        <w:tc>
          <w:tcPr>
            <w:tcW w:w="4678" w:type="dxa"/>
            <w:tcBorders>
              <w:top w:val="single" w:sz="4" w:space="0" w:color="000000"/>
              <w:left w:val="single" w:sz="4" w:space="0" w:color="000000"/>
              <w:bottom w:val="single" w:sz="4" w:space="0" w:color="000000"/>
              <w:right w:val="single" w:sz="4" w:space="0" w:color="000000"/>
            </w:tcBorders>
          </w:tcPr>
          <w:p w14:paraId="4741223F" w14:textId="77777777" w:rsidR="00456993" w:rsidRPr="00311226" w:rsidRDefault="00456993" w:rsidP="008D665C">
            <w:pPr>
              <w:spacing w:before="100" w:beforeAutospacing="1" w:after="100" w:afterAutospacing="1"/>
            </w:pPr>
            <w:r w:rsidRPr="00311226">
              <w:rPr>
                <w:rFonts w:eastAsia="Arial"/>
              </w:rPr>
              <w:t xml:space="preserve">Only in case of client category –  </w:t>
            </w:r>
          </w:p>
          <w:p w14:paraId="28CB9481" w14:textId="77777777" w:rsidR="00456993" w:rsidRPr="00311226" w:rsidRDefault="00456993" w:rsidP="008D665C">
            <w:pPr>
              <w:spacing w:before="100" w:beforeAutospacing="1" w:after="100" w:afterAutospacing="1"/>
            </w:pPr>
            <w:r w:rsidRPr="00311226">
              <w:rPr>
                <w:rFonts w:eastAsia="Arial"/>
              </w:rPr>
              <w:t xml:space="preserve">LNK -FPI-I &amp; LNK -FPI-II  </w:t>
            </w:r>
          </w:p>
        </w:tc>
      </w:tr>
      <w:tr w:rsidR="00170F71" w:rsidRPr="00311226" w14:paraId="53E2B234" w14:textId="77777777" w:rsidTr="00456993">
        <w:trPr>
          <w:trHeight w:val="69"/>
        </w:trPr>
        <w:tc>
          <w:tcPr>
            <w:tcW w:w="993" w:type="dxa"/>
            <w:tcBorders>
              <w:top w:val="single" w:sz="4" w:space="0" w:color="000000"/>
              <w:left w:val="single" w:sz="4" w:space="0" w:color="000000"/>
              <w:bottom w:val="single" w:sz="4" w:space="0" w:color="000000"/>
              <w:right w:val="single" w:sz="4" w:space="0" w:color="000000"/>
            </w:tcBorders>
          </w:tcPr>
          <w:p w14:paraId="7C911784" w14:textId="77777777" w:rsidR="00456993" w:rsidRPr="00311226" w:rsidRDefault="00456993" w:rsidP="008D665C">
            <w:pPr>
              <w:spacing w:before="100" w:beforeAutospacing="1" w:after="100" w:afterAutospacing="1"/>
              <w:ind w:right="63"/>
              <w:jc w:val="center"/>
            </w:pPr>
            <w:r w:rsidRPr="00311226">
              <w:rPr>
                <w:rFonts w:eastAsia="Arial"/>
              </w:rPr>
              <w:t>5</w:t>
            </w:r>
          </w:p>
        </w:tc>
        <w:tc>
          <w:tcPr>
            <w:tcW w:w="1984" w:type="dxa"/>
            <w:tcBorders>
              <w:top w:val="single" w:sz="4" w:space="0" w:color="000000"/>
              <w:left w:val="single" w:sz="4" w:space="0" w:color="000000"/>
              <w:bottom w:val="single" w:sz="4" w:space="0" w:color="000000"/>
              <w:right w:val="single" w:sz="4" w:space="0" w:color="000000"/>
            </w:tcBorders>
          </w:tcPr>
          <w:p w14:paraId="65402447" w14:textId="77777777" w:rsidR="00456993" w:rsidRPr="00311226" w:rsidRDefault="00456993" w:rsidP="008D665C">
            <w:pPr>
              <w:spacing w:before="100" w:beforeAutospacing="1" w:after="100" w:afterAutospacing="1"/>
            </w:pPr>
            <w:r w:rsidRPr="00311226">
              <w:rPr>
                <w:rFonts w:eastAsia="Arial"/>
              </w:rPr>
              <w:t xml:space="preserve">Client Name </w:t>
            </w:r>
          </w:p>
        </w:tc>
        <w:tc>
          <w:tcPr>
            <w:tcW w:w="1701" w:type="dxa"/>
            <w:tcBorders>
              <w:top w:val="single" w:sz="4" w:space="0" w:color="000000"/>
              <w:left w:val="single" w:sz="4" w:space="0" w:color="000000"/>
              <w:bottom w:val="single" w:sz="4" w:space="0" w:color="000000"/>
              <w:right w:val="single" w:sz="4" w:space="0" w:color="000000"/>
            </w:tcBorders>
          </w:tcPr>
          <w:p w14:paraId="68BCA569" w14:textId="77777777" w:rsidR="00456993" w:rsidRPr="00311226" w:rsidRDefault="00456993" w:rsidP="008D665C">
            <w:pPr>
              <w:spacing w:before="100" w:beforeAutospacing="1" w:after="100" w:afterAutospacing="1"/>
              <w:ind w:right="62"/>
            </w:pPr>
            <w:r w:rsidRPr="00311226">
              <w:rPr>
                <w:rFonts w:eastAsia="Arial"/>
              </w:rPr>
              <w:t xml:space="preserve">CHAR(300) </w:t>
            </w:r>
          </w:p>
        </w:tc>
        <w:tc>
          <w:tcPr>
            <w:tcW w:w="4678" w:type="dxa"/>
            <w:tcBorders>
              <w:top w:val="single" w:sz="4" w:space="0" w:color="000000"/>
              <w:left w:val="single" w:sz="4" w:space="0" w:color="000000"/>
              <w:bottom w:val="single" w:sz="4" w:space="0" w:color="000000"/>
              <w:right w:val="single" w:sz="4" w:space="0" w:color="000000"/>
            </w:tcBorders>
          </w:tcPr>
          <w:p w14:paraId="2822A362"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4D837165" w14:textId="77777777" w:rsidTr="00456993">
        <w:trPr>
          <w:trHeight w:val="229"/>
        </w:trPr>
        <w:tc>
          <w:tcPr>
            <w:tcW w:w="993" w:type="dxa"/>
            <w:tcBorders>
              <w:top w:val="single" w:sz="4" w:space="0" w:color="000000"/>
              <w:left w:val="single" w:sz="4" w:space="0" w:color="000000"/>
              <w:bottom w:val="single" w:sz="4" w:space="0" w:color="000000"/>
              <w:right w:val="single" w:sz="4" w:space="0" w:color="000000"/>
            </w:tcBorders>
          </w:tcPr>
          <w:p w14:paraId="3ADB594C" w14:textId="77777777" w:rsidR="00456993" w:rsidRPr="00311226" w:rsidRDefault="00456993" w:rsidP="008D665C">
            <w:pPr>
              <w:spacing w:before="100" w:beforeAutospacing="1" w:after="100" w:afterAutospacing="1"/>
              <w:ind w:right="63"/>
              <w:jc w:val="center"/>
            </w:pPr>
            <w:r w:rsidRPr="00311226">
              <w:rPr>
                <w:rFonts w:eastAsia="Arial"/>
              </w:rPr>
              <w:t>6</w:t>
            </w:r>
          </w:p>
        </w:tc>
        <w:tc>
          <w:tcPr>
            <w:tcW w:w="1984" w:type="dxa"/>
            <w:tcBorders>
              <w:top w:val="single" w:sz="4" w:space="0" w:color="000000"/>
              <w:left w:val="single" w:sz="4" w:space="0" w:color="000000"/>
              <w:bottom w:val="single" w:sz="4" w:space="0" w:color="000000"/>
              <w:right w:val="single" w:sz="4" w:space="0" w:color="000000"/>
            </w:tcBorders>
          </w:tcPr>
          <w:p w14:paraId="0BFD7B60" w14:textId="77777777" w:rsidR="00456993" w:rsidRPr="00311226" w:rsidRDefault="00456993" w:rsidP="008D665C">
            <w:pPr>
              <w:spacing w:before="100" w:beforeAutospacing="1" w:after="100" w:afterAutospacing="1"/>
            </w:pPr>
            <w:r w:rsidRPr="00311226">
              <w:rPr>
                <w:rFonts w:eastAsia="Arial"/>
              </w:rPr>
              <w:t xml:space="preserve">Permanent Account Number </w:t>
            </w:r>
          </w:p>
        </w:tc>
        <w:tc>
          <w:tcPr>
            <w:tcW w:w="1701" w:type="dxa"/>
            <w:tcBorders>
              <w:top w:val="single" w:sz="4" w:space="0" w:color="000000"/>
              <w:left w:val="single" w:sz="4" w:space="0" w:color="000000"/>
              <w:bottom w:val="single" w:sz="4" w:space="0" w:color="000000"/>
              <w:right w:val="single" w:sz="4" w:space="0" w:color="000000"/>
            </w:tcBorders>
          </w:tcPr>
          <w:p w14:paraId="1672BF4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000000"/>
              <w:right w:val="single" w:sz="4" w:space="0" w:color="000000"/>
            </w:tcBorders>
          </w:tcPr>
          <w:p w14:paraId="4B2109D8"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2FA21C7A" w14:textId="77777777" w:rsidTr="00456993">
        <w:trPr>
          <w:trHeight w:val="434"/>
        </w:trPr>
        <w:tc>
          <w:tcPr>
            <w:tcW w:w="993" w:type="dxa"/>
            <w:tcBorders>
              <w:top w:val="single" w:sz="4" w:space="0" w:color="000000"/>
              <w:left w:val="single" w:sz="4" w:space="0" w:color="000000"/>
              <w:bottom w:val="single" w:sz="4" w:space="0" w:color="000000"/>
              <w:right w:val="single" w:sz="4" w:space="0" w:color="000000"/>
            </w:tcBorders>
          </w:tcPr>
          <w:p w14:paraId="46A205EF" w14:textId="77777777" w:rsidR="00456993" w:rsidRPr="00311226" w:rsidRDefault="00456993" w:rsidP="008D665C">
            <w:pPr>
              <w:spacing w:before="100" w:beforeAutospacing="1" w:after="100" w:afterAutospacing="1"/>
              <w:ind w:right="63"/>
              <w:jc w:val="center"/>
            </w:pPr>
            <w:r w:rsidRPr="00311226">
              <w:rPr>
                <w:rFonts w:eastAsia="Arial"/>
              </w:rPr>
              <w:lastRenderedPageBreak/>
              <w:t>7</w:t>
            </w:r>
          </w:p>
        </w:tc>
        <w:tc>
          <w:tcPr>
            <w:tcW w:w="1984" w:type="dxa"/>
            <w:tcBorders>
              <w:top w:val="single" w:sz="4" w:space="0" w:color="000000"/>
              <w:left w:val="single" w:sz="4" w:space="0" w:color="000000"/>
              <w:bottom w:val="single" w:sz="4" w:space="0" w:color="000000"/>
              <w:right w:val="single" w:sz="4" w:space="0" w:color="000000"/>
            </w:tcBorders>
          </w:tcPr>
          <w:p w14:paraId="50CA7E49" w14:textId="77777777" w:rsidR="00456993" w:rsidRPr="00311226" w:rsidRDefault="00456993" w:rsidP="008D665C">
            <w:pPr>
              <w:spacing w:before="100" w:beforeAutospacing="1" w:after="100" w:afterAutospacing="1"/>
            </w:pPr>
            <w:r w:rsidRPr="00311226">
              <w:rPr>
                <w:rFonts w:eastAsia="Arial"/>
              </w:rPr>
              <w:t xml:space="preserve">Client Registration No / Passport No in case of NRI/ PIO </w:t>
            </w:r>
          </w:p>
        </w:tc>
        <w:tc>
          <w:tcPr>
            <w:tcW w:w="1701" w:type="dxa"/>
            <w:tcBorders>
              <w:top w:val="single" w:sz="4" w:space="0" w:color="000000"/>
              <w:left w:val="single" w:sz="4" w:space="0" w:color="000000"/>
              <w:bottom w:val="single" w:sz="4" w:space="0" w:color="000000"/>
              <w:right w:val="single" w:sz="4" w:space="0" w:color="000000"/>
            </w:tcBorders>
          </w:tcPr>
          <w:p w14:paraId="035B95E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B92A185" w14:textId="77777777" w:rsidR="00456993" w:rsidRPr="00311226" w:rsidRDefault="00456993" w:rsidP="008D665C">
            <w:pPr>
              <w:spacing w:before="100" w:beforeAutospacing="1" w:after="100" w:afterAutospacing="1"/>
            </w:pPr>
            <w:r w:rsidRPr="00311226">
              <w:rPr>
                <w:rFonts w:eastAsia="Arial"/>
              </w:rPr>
              <w:t xml:space="preserve"> </w:t>
            </w:r>
          </w:p>
          <w:p w14:paraId="734B6D0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56D88961" w14:textId="77777777" w:rsidTr="00456993">
        <w:trPr>
          <w:trHeight w:val="303"/>
        </w:trPr>
        <w:tc>
          <w:tcPr>
            <w:tcW w:w="993" w:type="dxa"/>
            <w:tcBorders>
              <w:top w:val="single" w:sz="4" w:space="0" w:color="000000"/>
              <w:left w:val="single" w:sz="4" w:space="0" w:color="000000"/>
              <w:bottom w:val="single" w:sz="4" w:space="0" w:color="000000"/>
              <w:right w:val="single" w:sz="4" w:space="0" w:color="000000"/>
            </w:tcBorders>
          </w:tcPr>
          <w:p w14:paraId="792B4F0E" w14:textId="77777777" w:rsidR="00456993" w:rsidRPr="00311226" w:rsidRDefault="00456993" w:rsidP="008D665C">
            <w:pPr>
              <w:spacing w:before="100" w:beforeAutospacing="1" w:after="100" w:afterAutospacing="1"/>
              <w:ind w:right="63"/>
              <w:jc w:val="center"/>
            </w:pPr>
            <w:r w:rsidRPr="00311226">
              <w:rPr>
                <w:rFonts w:eastAsia="Arial"/>
              </w:rPr>
              <w:t>8</w:t>
            </w:r>
          </w:p>
        </w:tc>
        <w:tc>
          <w:tcPr>
            <w:tcW w:w="1984" w:type="dxa"/>
            <w:tcBorders>
              <w:top w:val="single" w:sz="4" w:space="0" w:color="000000"/>
              <w:left w:val="single" w:sz="4" w:space="0" w:color="000000"/>
              <w:bottom w:val="single" w:sz="4" w:space="0" w:color="000000"/>
              <w:right w:val="single" w:sz="4" w:space="0" w:color="000000"/>
            </w:tcBorders>
          </w:tcPr>
          <w:p w14:paraId="0D84CB05" w14:textId="77777777" w:rsidR="00456993" w:rsidRPr="00311226" w:rsidRDefault="00456993" w:rsidP="008D665C">
            <w:pPr>
              <w:spacing w:before="100" w:beforeAutospacing="1" w:after="100" w:afterAutospacing="1"/>
            </w:pPr>
            <w:r w:rsidRPr="00311226">
              <w:rPr>
                <w:rFonts w:eastAsia="Arial"/>
              </w:rPr>
              <w:t xml:space="preserve">Compliance officer </w:t>
            </w:r>
          </w:p>
        </w:tc>
        <w:tc>
          <w:tcPr>
            <w:tcW w:w="1701" w:type="dxa"/>
            <w:tcBorders>
              <w:top w:val="single" w:sz="4" w:space="0" w:color="000000"/>
              <w:left w:val="single" w:sz="4" w:space="0" w:color="000000"/>
              <w:bottom w:val="single" w:sz="4" w:space="0" w:color="000000"/>
              <w:right w:val="single" w:sz="4" w:space="0" w:color="000000"/>
            </w:tcBorders>
          </w:tcPr>
          <w:p w14:paraId="3A6D26E7" w14:textId="77777777" w:rsidR="00456993" w:rsidRPr="00311226" w:rsidRDefault="00456993" w:rsidP="008D665C">
            <w:pPr>
              <w:spacing w:before="100" w:beforeAutospacing="1" w:after="100" w:afterAutospacing="1"/>
              <w:ind w:right="65"/>
            </w:pPr>
            <w:r w:rsidRPr="00311226">
              <w:rPr>
                <w:rFonts w:eastAsia="Arial"/>
              </w:rPr>
              <w:t xml:space="preserve">CHAR(30) </w:t>
            </w:r>
          </w:p>
        </w:tc>
        <w:tc>
          <w:tcPr>
            <w:tcW w:w="4678" w:type="dxa"/>
            <w:tcBorders>
              <w:top w:val="single" w:sz="4" w:space="0" w:color="000000"/>
              <w:left w:val="single" w:sz="4" w:space="0" w:color="000000"/>
              <w:bottom w:val="single" w:sz="4" w:space="0" w:color="000000"/>
              <w:right w:val="single" w:sz="4" w:space="0" w:color="000000"/>
            </w:tcBorders>
          </w:tcPr>
          <w:p w14:paraId="087A4C94" w14:textId="77777777" w:rsidR="00456993" w:rsidRPr="00311226" w:rsidRDefault="00456993" w:rsidP="008D665C">
            <w:pPr>
              <w:spacing w:before="100" w:beforeAutospacing="1" w:after="100" w:afterAutospacing="1"/>
            </w:pPr>
            <w:r w:rsidRPr="00311226">
              <w:rPr>
                <w:rFonts w:eastAsia="Arial"/>
              </w:rPr>
              <w:t xml:space="preserve">Compliance officer of Custodian </w:t>
            </w:r>
          </w:p>
        </w:tc>
      </w:tr>
      <w:tr w:rsidR="00170F71" w:rsidRPr="00311226" w14:paraId="6E9BC63E" w14:textId="77777777" w:rsidTr="00456993">
        <w:trPr>
          <w:trHeight w:val="84"/>
        </w:trPr>
        <w:tc>
          <w:tcPr>
            <w:tcW w:w="993" w:type="dxa"/>
            <w:tcBorders>
              <w:top w:val="single" w:sz="4" w:space="0" w:color="000000"/>
              <w:left w:val="single" w:sz="4" w:space="0" w:color="000000"/>
              <w:bottom w:val="single" w:sz="4" w:space="0" w:color="000000"/>
              <w:right w:val="single" w:sz="4" w:space="0" w:color="000000"/>
            </w:tcBorders>
          </w:tcPr>
          <w:p w14:paraId="4C1B303E" w14:textId="77777777" w:rsidR="00456993" w:rsidRPr="00311226" w:rsidRDefault="00456993" w:rsidP="008D665C">
            <w:pPr>
              <w:spacing w:before="100" w:beforeAutospacing="1" w:after="100" w:afterAutospacing="1"/>
              <w:ind w:right="63"/>
              <w:jc w:val="center"/>
            </w:pPr>
            <w:r w:rsidRPr="00311226">
              <w:rPr>
                <w:rFonts w:eastAsia="Arial"/>
              </w:rPr>
              <w:t>9</w:t>
            </w:r>
          </w:p>
        </w:tc>
        <w:tc>
          <w:tcPr>
            <w:tcW w:w="1984" w:type="dxa"/>
            <w:tcBorders>
              <w:top w:val="single" w:sz="4" w:space="0" w:color="000000"/>
              <w:left w:val="single" w:sz="4" w:space="0" w:color="000000"/>
              <w:bottom w:val="single" w:sz="4" w:space="0" w:color="000000"/>
              <w:right w:val="single" w:sz="4" w:space="0" w:color="000000"/>
            </w:tcBorders>
          </w:tcPr>
          <w:p w14:paraId="4A16AAD7" w14:textId="77777777" w:rsidR="00456993" w:rsidRPr="00311226" w:rsidRDefault="00456993" w:rsidP="008D665C">
            <w:pPr>
              <w:spacing w:before="100" w:beforeAutospacing="1" w:after="100" w:afterAutospacing="1"/>
            </w:pPr>
            <w:r w:rsidRPr="00311226">
              <w:rPr>
                <w:rFonts w:eastAsia="Arial"/>
              </w:rPr>
              <w:t xml:space="preserve">Country </w:t>
            </w:r>
          </w:p>
        </w:tc>
        <w:tc>
          <w:tcPr>
            <w:tcW w:w="1701" w:type="dxa"/>
            <w:tcBorders>
              <w:top w:val="single" w:sz="4" w:space="0" w:color="000000"/>
              <w:left w:val="single" w:sz="4" w:space="0" w:color="000000"/>
              <w:bottom w:val="single" w:sz="4" w:space="0" w:color="000000"/>
              <w:right w:val="single" w:sz="4" w:space="0" w:color="000000"/>
            </w:tcBorders>
          </w:tcPr>
          <w:p w14:paraId="62A4DEA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9FECA17" w14:textId="77777777" w:rsidR="00456993" w:rsidRPr="00311226" w:rsidRDefault="00456993" w:rsidP="008D665C">
            <w:pPr>
              <w:spacing w:before="100" w:beforeAutospacing="1" w:after="100" w:afterAutospacing="1"/>
            </w:pPr>
            <w:r w:rsidRPr="00311226">
              <w:rPr>
                <w:rFonts w:eastAsia="Arial"/>
              </w:rPr>
              <w:t xml:space="preserve">Country of Origin/ residence </w:t>
            </w:r>
          </w:p>
        </w:tc>
      </w:tr>
      <w:tr w:rsidR="00170F71" w:rsidRPr="00311226" w14:paraId="7984FCCD" w14:textId="77777777" w:rsidTr="00456993">
        <w:trPr>
          <w:trHeight w:val="2069"/>
        </w:trPr>
        <w:tc>
          <w:tcPr>
            <w:tcW w:w="993" w:type="dxa"/>
            <w:tcBorders>
              <w:top w:val="single" w:sz="4" w:space="0" w:color="000000"/>
              <w:left w:val="single" w:sz="4" w:space="0" w:color="000000"/>
              <w:bottom w:val="single" w:sz="4" w:space="0" w:color="auto"/>
              <w:right w:val="single" w:sz="4" w:space="0" w:color="000000"/>
            </w:tcBorders>
          </w:tcPr>
          <w:p w14:paraId="69113C52" w14:textId="77777777" w:rsidR="00456993" w:rsidRPr="00311226" w:rsidRDefault="00456993" w:rsidP="008D665C">
            <w:pPr>
              <w:spacing w:before="100" w:beforeAutospacing="1" w:after="100" w:afterAutospacing="1"/>
              <w:ind w:right="61"/>
              <w:jc w:val="center"/>
            </w:pPr>
            <w:r w:rsidRPr="00311226">
              <w:rPr>
                <w:rFonts w:eastAsia="Arial"/>
              </w:rPr>
              <w:t>10</w:t>
            </w:r>
          </w:p>
        </w:tc>
        <w:tc>
          <w:tcPr>
            <w:tcW w:w="1984" w:type="dxa"/>
            <w:tcBorders>
              <w:top w:val="single" w:sz="4" w:space="0" w:color="000000"/>
              <w:left w:val="single" w:sz="4" w:space="0" w:color="000000"/>
              <w:bottom w:val="single" w:sz="4" w:space="0" w:color="auto"/>
              <w:right w:val="single" w:sz="4" w:space="0" w:color="000000"/>
            </w:tcBorders>
          </w:tcPr>
          <w:p w14:paraId="5544031C" w14:textId="77777777" w:rsidR="00456993" w:rsidRPr="00311226" w:rsidRDefault="00456993" w:rsidP="008D665C">
            <w:pPr>
              <w:spacing w:before="100" w:beforeAutospacing="1" w:after="100" w:afterAutospacing="1"/>
            </w:pPr>
            <w:r w:rsidRPr="00311226">
              <w:rPr>
                <w:rFonts w:eastAsia="Arial"/>
              </w:rPr>
              <w:t xml:space="preserve">UCC Generated </w:t>
            </w:r>
          </w:p>
        </w:tc>
        <w:tc>
          <w:tcPr>
            <w:tcW w:w="1701" w:type="dxa"/>
            <w:tcBorders>
              <w:top w:val="single" w:sz="4" w:space="0" w:color="000000"/>
              <w:left w:val="single" w:sz="4" w:space="0" w:color="000000"/>
              <w:bottom w:val="single" w:sz="4" w:space="0" w:color="auto"/>
              <w:right w:val="single" w:sz="4" w:space="0" w:color="000000"/>
            </w:tcBorders>
          </w:tcPr>
          <w:p w14:paraId="2D38238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auto"/>
              <w:right w:val="single" w:sz="4" w:space="0" w:color="000000"/>
            </w:tcBorders>
          </w:tcPr>
          <w:p w14:paraId="5DB81ADB" w14:textId="77777777" w:rsidR="00456993" w:rsidRPr="00311226" w:rsidRDefault="00456993" w:rsidP="008D665C">
            <w:pPr>
              <w:spacing w:before="100" w:beforeAutospacing="1" w:after="100" w:afterAutospacing="1"/>
              <w:rPr>
                <w:rFonts w:eastAsia="Arial"/>
              </w:rPr>
            </w:pPr>
            <w:r w:rsidRPr="00311226">
              <w:rPr>
                <w:rFonts w:eastAsia="Arial"/>
              </w:rPr>
              <w:t>UCC allotted by any of the Exchanges (Mandatory for - FPI-I, FPI-II</w:t>
            </w:r>
            <w:proofErr w:type="gramStart"/>
            <w:r w:rsidRPr="00311226">
              <w:rPr>
                <w:rFonts w:eastAsia="Arial"/>
              </w:rPr>
              <w:t>,  MF</w:t>
            </w:r>
            <w:proofErr w:type="gramEnd"/>
            <w:r w:rsidRPr="00311226">
              <w:rPr>
                <w:rFonts w:eastAsia="Arial"/>
              </w:rPr>
              <w:t xml:space="preserve">, PNF, INS, DFI, BNK. MFSCH, PNSCH &amp; INSCH)  </w:t>
            </w:r>
          </w:p>
          <w:p w14:paraId="7AEB2676" w14:textId="77777777" w:rsidR="00456993" w:rsidRPr="00311226" w:rsidRDefault="00456993" w:rsidP="008D665C">
            <w:pPr>
              <w:pStyle w:val="NoSpacing"/>
              <w:rPr>
                <w:rFonts w:ascii="Times New Roman" w:eastAsia="Arial" w:hAnsi="Times New Roman"/>
                <w:sz w:val="24"/>
                <w:szCs w:val="24"/>
                <w:lang w:val="en-US"/>
              </w:rPr>
            </w:pPr>
            <w:r w:rsidRPr="00311226">
              <w:rPr>
                <w:rFonts w:ascii="Times New Roman" w:eastAsia="Arial" w:hAnsi="Times New Roman"/>
                <w:sz w:val="24"/>
                <w:szCs w:val="24"/>
                <w:lang w:val="en-US"/>
              </w:rPr>
              <w:t xml:space="preserve">Blank – If UCC not allotted to any of the above categories </w:t>
            </w:r>
          </w:p>
          <w:p w14:paraId="2A2F7414" w14:textId="77777777" w:rsidR="00456993" w:rsidRPr="00311226" w:rsidRDefault="00456993" w:rsidP="008D665C">
            <w:pPr>
              <w:spacing w:before="100" w:beforeAutospacing="1" w:after="100" w:afterAutospacing="1"/>
            </w:pPr>
            <w:r w:rsidRPr="00311226">
              <w:rPr>
                <w:rFonts w:eastAsia="Arial"/>
              </w:rPr>
              <w:t xml:space="preserve"> ‘NA-  Other client Categories  </w:t>
            </w:r>
          </w:p>
        </w:tc>
      </w:tr>
      <w:tr w:rsidR="00170F71" w:rsidRPr="00311226" w14:paraId="042FC2E5" w14:textId="77777777" w:rsidTr="00456993">
        <w:trPr>
          <w:trHeight w:val="1205"/>
        </w:trPr>
        <w:tc>
          <w:tcPr>
            <w:tcW w:w="993" w:type="dxa"/>
            <w:tcBorders>
              <w:top w:val="single" w:sz="4" w:space="0" w:color="auto"/>
              <w:left w:val="single" w:sz="4" w:space="0" w:color="auto"/>
              <w:bottom w:val="single" w:sz="4" w:space="0" w:color="auto"/>
              <w:right w:val="single" w:sz="4" w:space="0" w:color="auto"/>
            </w:tcBorders>
          </w:tcPr>
          <w:p w14:paraId="7DE346FF" w14:textId="77777777" w:rsidR="00456993" w:rsidRPr="00311226" w:rsidRDefault="00456993" w:rsidP="008D665C">
            <w:pPr>
              <w:spacing w:before="100" w:beforeAutospacing="1" w:after="100" w:afterAutospacing="1"/>
              <w:ind w:right="11"/>
              <w:jc w:val="center"/>
            </w:pPr>
            <w:r w:rsidRPr="00311226">
              <w:rPr>
                <w:rFonts w:eastAsia="Arial"/>
              </w:rPr>
              <w:t>11</w:t>
            </w:r>
          </w:p>
        </w:tc>
        <w:tc>
          <w:tcPr>
            <w:tcW w:w="1984" w:type="dxa"/>
            <w:tcBorders>
              <w:top w:val="single" w:sz="4" w:space="0" w:color="auto"/>
              <w:left w:val="single" w:sz="4" w:space="0" w:color="auto"/>
              <w:bottom w:val="single" w:sz="4" w:space="0" w:color="auto"/>
              <w:right w:val="single" w:sz="4" w:space="0" w:color="auto"/>
            </w:tcBorders>
          </w:tcPr>
          <w:p w14:paraId="13278EAA" w14:textId="77777777" w:rsidR="00456993" w:rsidRPr="00311226" w:rsidRDefault="00456993" w:rsidP="008D665C">
            <w:pPr>
              <w:spacing w:before="100" w:beforeAutospacing="1" w:after="100" w:afterAutospacing="1"/>
            </w:pPr>
            <w:r w:rsidRPr="00311226">
              <w:rPr>
                <w:rFonts w:eastAsia="Arial"/>
              </w:rPr>
              <w:t xml:space="preserve">POA (in case of UCC) </w:t>
            </w:r>
          </w:p>
        </w:tc>
        <w:tc>
          <w:tcPr>
            <w:tcW w:w="1701" w:type="dxa"/>
            <w:tcBorders>
              <w:top w:val="single" w:sz="4" w:space="0" w:color="auto"/>
              <w:left w:val="single" w:sz="4" w:space="0" w:color="auto"/>
              <w:bottom w:val="single" w:sz="4" w:space="0" w:color="auto"/>
              <w:right w:val="single" w:sz="4" w:space="0" w:color="auto"/>
            </w:tcBorders>
          </w:tcPr>
          <w:p w14:paraId="6F98C421" w14:textId="77777777" w:rsidR="00456993" w:rsidRPr="00311226" w:rsidRDefault="00456993" w:rsidP="008D665C">
            <w:pPr>
              <w:spacing w:before="100" w:beforeAutospacing="1" w:after="100" w:afterAutospacing="1"/>
              <w:ind w:right="12"/>
            </w:pPr>
            <w:r w:rsidRPr="00311226">
              <w:rPr>
                <w:rFonts w:eastAsia="Arial"/>
              </w:rPr>
              <w:t xml:space="preserve">CHAR(1) </w:t>
            </w:r>
          </w:p>
        </w:tc>
        <w:tc>
          <w:tcPr>
            <w:tcW w:w="4678" w:type="dxa"/>
            <w:tcBorders>
              <w:top w:val="single" w:sz="4" w:space="0" w:color="auto"/>
              <w:left w:val="single" w:sz="4" w:space="0" w:color="auto"/>
              <w:bottom w:val="single" w:sz="4" w:space="0" w:color="auto"/>
              <w:right w:val="single" w:sz="4" w:space="0" w:color="auto"/>
            </w:tcBorders>
          </w:tcPr>
          <w:p w14:paraId="52A924EA" w14:textId="77777777" w:rsidR="00456993" w:rsidRPr="00311226" w:rsidRDefault="00456993" w:rsidP="008D665C">
            <w:pPr>
              <w:spacing w:before="100" w:beforeAutospacing="1" w:after="100" w:afterAutospacing="1"/>
            </w:pPr>
            <w:r w:rsidRPr="00311226">
              <w:rPr>
                <w:rFonts w:eastAsia="Arial"/>
              </w:rPr>
              <w:t xml:space="preserve">Y - If UCC not allotted </w:t>
            </w:r>
          </w:p>
          <w:p w14:paraId="3DFA19D2" w14:textId="77777777" w:rsidR="00456993" w:rsidRPr="00311226" w:rsidRDefault="00456993" w:rsidP="008D665C">
            <w:pPr>
              <w:spacing w:before="100" w:beforeAutospacing="1" w:after="100" w:afterAutospacing="1"/>
            </w:pPr>
            <w:r w:rsidRPr="00311226">
              <w:rPr>
                <w:rFonts w:eastAsia="Arial"/>
              </w:rPr>
              <w:t xml:space="preserve"> (Mandatory for - FPI-I, FPI-II, MF, PNF, INS, DFI, BNK. MFSCH, PNSCH &amp; INSCH)  </w:t>
            </w:r>
          </w:p>
          <w:p w14:paraId="3EBD6DF2" w14:textId="77777777" w:rsidR="00456993" w:rsidRPr="00311226" w:rsidRDefault="00456993" w:rsidP="008D665C">
            <w:pPr>
              <w:spacing w:before="100" w:beforeAutospacing="1" w:after="100" w:afterAutospacing="1"/>
            </w:pPr>
            <w:r w:rsidRPr="00311226">
              <w:rPr>
                <w:rFonts w:eastAsia="Arial"/>
              </w:rPr>
              <w:t xml:space="preserve"> NA- If UCC provided/ Other client Categories</w:t>
            </w:r>
          </w:p>
        </w:tc>
      </w:tr>
      <w:tr w:rsidR="00170F71" w:rsidRPr="00311226" w14:paraId="50A23899" w14:textId="77777777" w:rsidTr="00456993">
        <w:trPr>
          <w:trHeight w:val="436"/>
        </w:trPr>
        <w:tc>
          <w:tcPr>
            <w:tcW w:w="993" w:type="dxa"/>
            <w:tcBorders>
              <w:top w:val="single" w:sz="4" w:space="0" w:color="auto"/>
              <w:left w:val="single" w:sz="4" w:space="0" w:color="000000"/>
              <w:bottom w:val="single" w:sz="4" w:space="0" w:color="000000"/>
              <w:right w:val="single" w:sz="4" w:space="0" w:color="000000"/>
            </w:tcBorders>
          </w:tcPr>
          <w:p w14:paraId="375486D6" w14:textId="77777777" w:rsidR="00456993" w:rsidRPr="00311226" w:rsidRDefault="00456993" w:rsidP="008D665C">
            <w:pPr>
              <w:spacing w:before="100" w:beforeAutospacing="1" w:after="100" w:afterAutospacing="1"/>
              <w:ind w:right="11"/>
              <w:jc w:val="center"/>
            </w:pPr>
            <w:r w:rsidRPr="00311226">
              <w:rPr>
                <w:rFonts w:eastAsia="Arial"/>
              </w:rPr>
              <w:t>12</w:t>
            </w:r>
          </w:p>
        </w:tc>
        <w:tc>
          <w:tcPr>
            <w:tcW w:w="1984" w:type="dxa"/>
            <w:tcBorders>
              <w:top w:val="single" w:sz="4" w:space="0" w:color="auto"/>
              <w:left w:val="single" w:sz="4" w:space="0" w:color="000000"/>
              <w:bottom w:val="single" w:sz="4" w:space="0" w:color="000000"/>
              <w:right w:val="single" w:sz="4" w:space="0" w:color="000000"/>
            </w:tcBorders>
          </w:tcPr>
          <w:p w14:paraId="40C589B2" w14:textId="77777777" w:rsidR="00456993" w:rsidRPr="00311226" w:rsidRDefault="00456993" w:rsidP="008D665C">
            <w:pPr>
              <w:spacing w:before="100" w:beforeAutospacing="1" w:after="100" w:afterAutospacing="1"/>
            </w:pPr>
            <w:r w:rsidRPr="00311226">
              <w:rPr>
                <w:rFonts w:eastAsia="Arial"/>
              </w:rPr>
              <w:t xml:space="preserve">Net worth Declaration </w:t>
            </w:r>
          </w:p>
        </w:tc>
        <w:tc>
          <w:tcPr>
            <w:tcW w:w="1701" w:type="dxa"/>
            <w:tcBorders>
              <w:top w:val="single" w:sz="4" w:space="0" w:color="auto"/>
              <w:left w:val="single" w:sz="4" w:space="0" w:color="000000"/>
              <w:bottom w:val="single" w:sz="4" w:space="0" w:color="000000"/>
              <w:right w:val="single" w:sz="4" w:space="0" w:color="000000"/>
            </w:tcBorders>
          </w:tcPr>
          <w:p w14:paraId="75405637" w14:textId="77777777" w:rsidR="00456993" w:rsidRPr="00311226" w:rsidRDefault="00456993" w:rsidP="008D665C">
            <w:pPr>
              <w:spacing w:before="100" w:beforeAutospacing="1" w:after="100" w:afterAutospacing="1"/>
              <w:ind w:right="12"/>
            </w:pPr>
            <w:r w:rsidRPr="00311226">
              <w:rPr>
                <w:rFonts w:eastAsia="Arial"/>
              </w:rPr>
              <w:t xml:space="preserve">CHAR(2) </w:t>
            </w:r>
          </w:p>
        </w:tc>
        <w:tc>
          <w:tcPr>
            <w:tcW w:w="4678" w:type="dxa"/>
            <w:tcBorders>
              <w:top w:val="single" w:sz="4" w:space="0" w:color="auto"/>
              <w:left w:val="single" w:sz="4" w:space="0" w:color="000000"/>
              <w:bottom w:val="single" w:sz="4" w:space="0" w:color="000000"/>
              <w:right w:val="single" w:sz="4" w:space="0" w:color="000000"/>
            </w:tcBorders>
          </w:tcPr>
          <w:p w14:paraId="4038730B" w14:textId="77777777" w:rsidR="00456993" w:rsidRPr="00311226" w:rsidRDefault="00456993" w:rsidP="008D665C">
            <w:pPr>
              <w:spacing w:before="100" w:beforeAutospacing="1" w:after="100" w:afterAutospacing="1"/>
            </w:pPr>
            <w:r w:rsidRPr="00311226">
              <w:rPr>
                <w:rFonts w:eastAsia="Arial"/>
              </w:rPr>
              <w:t xml:space="preserve">‘NA’ – For all client categories </w:t>
            </w:r>
          </w:p>
        </w:tc>
      </w:tr>
    </w:tbl>
    <w:p w14:paraId="7A6229FC" w14:textId="77777777" w:rsidR="00456993" w:rsidRPr="00311226" w:rsidRDefault="00456993" w:rsidP="00456993">
      <w:pPr>
        <w:spacing w:after="160" w:line="259" w:lineRule="auto"/>
      </w:pPr>
    </w:p>
    <w:p w14:paraId="22F191AC" w14:textId="77777777" w:rsidR="001C31A9" w:rsidRDefault="00456993" w:rsidP="001C31A9">
      <w:pPr>
        <w:pStyle w:val="ListParagraph"/>
        <w:numPr>
          <w:ilvl w:val="0"/>
          <w:numId w:val="30"/>
        </w:numPr>
        <w:autoSpaceDN/>
        <w:spacing w:after="60" w:line="248" w:lineRule="auto"/>
        <w:ind w:left="426" w:right="12"/>
        <w:jc w:val="both"/>
        <w:rPr>
          <w:bCs/>
        </w:rPr>
      </w:pPr>
      <w:r w:rsidRPr="00311226">
        <w:t xml:space="preserve">In case of Custodial Participant wish to shift from one Custodian clearing member to another Custodian clearing member, application shall be made to </w:t>
      </w:r>
      <w:r w:rsidR="00170F71">
        <w:t>C</w:t>
      </w:r>
      <w:r w:rsidRPr="00311226">
        <w:t xml:space="preserve">learing </w:t>
      </w:r>
      <w:r w:rsidR="00170F71">
        <w:t>C</w:t>
      </w:r>
      <w:r w:rsidRPr="00311226">
        <w:t>orporation by both Custodian clearing members as per request letter provided</w:t>
      </w:r>
      <w:r w:rsidR="00170F71">
        <w:t xml:space="preserve"> below</w:t>
      </w:r>
      <w:r w:rsidRPr="00311226">
        <w:rPr>
          <w:b/>
        </w:rPr>
        <w:t xml:space="preserve"> </w:t>
      </w:r>
      <w:r w:rsidRPr="00311226">
        <w:rPr>
          <w:bCs/>
        </w:rPr>
        <w:t>for deactivation and activation of custodial participant code.</w:t>
      </w:r>
      <w:r w:rsidR="001C31A9">
        <w:rPr>
          <w:bCs/>
        </w:rPr>
        <w:t xml:space="preserve"> The incoming custodian shall also provide NOC to the clearing member applying for mapping of CP code in segments other than Capital market.</w:t>
      </w:r>
    </w:p>
    <w:p w14:paraId="286E4755" w14:textId="77777777" w:rsidR="00170F71" w:rsidRDefault="00170F71" w:rsidP="00311226">
      <w:pPr>
        <w:rPr>
          <w:lang w:val="x-none"/>
        </w:rPr>
      </w:pPr>
    </w:p>
    <w:p w14:paraId="29B3452C" w14:textId="77777777" w:rsidR="00456993" w:rsidRPr="001773ED" w:rsidRDefault="00170F71" w:rsidP="00311226">
      <w:r w:rsidRPr="00170F71">
        <w:rPr>
          <w:lang w:val="x-none"/>
        </w:rPr>
        <w:t>FORMAT OF APPLICATION FOR ACTIVATION / DEACTIVATION OF CP CODE/ UCC CODE</w:t>
      </w:r>
    </w:p>
    <w:p w14:paraId="5D7172CA" w14:textId="77777777" w:rsidR="00456993" w:rsidRPr="001773ED" w:rsidRDefault="00456993" w:rsidP="00456993">
      <w:pPr>
        <w:widowControl w:val="0"/>
        <w:tabs>
          <w:tab w:val="left" w:pos="660"/>
          <w:tab w:val="left" w:pos="7158"/>
        </w:tabs>
        <w:adjustRightInd w:val="0"/>
        <w:snapToGrid w:val="0"/>
        <w:spacing w:line="240" w:lineRule="atLeast"/>
        <w:jc w:val="center"/>
        <w:outlineLvl w:val="5"/>
      </w:pPr>
      <w:r w:rsidRPr="001773ED">
        <w:t xml:space="preserve"> (To be given by the Custodian/Clearing Member on the letter head)</w:t>
      </w:r>
    </w:p>
    <w:p w14:paraId="644D85FF" w14:textId="77777777" w:rsidR="00456993" w:rsidRPr="001773ED" w:rsidRDefault="00456993" w:rsidP="00456993">
      <w:pPr>
        <w:widowControl w:val="0"/>
        <w:adjustRightInd w:val="0"/>
        <w:spacing w:line="240" w:lineRule="atLeast"/>
        <w:jc w:val="both"/>
      </w:pPr>
      <w:r w:rsidRPr="001773ED">
        <w:t>Date:</w:t>
      </w:r>
    </w:p>
    <w:p w14:paraId="0D1A86F1" w14:textId="77777777" w:rsidR="00456993" w:rsidRPr="001773ED" w:rsidRDefault="00456993" w:rsidP="00456993">
      <w:pPr>
        <w:jc w:val="both"/>
      </w:pPr>
      <w:r w:rsidRPr="001773ED">
        <w:t>N</w:t>
      </w:r>
      <w:r w:rsidR="001C31A9">
        <w:t>SE</w:t>
      </w:r>
      <w:r w:rsidRPr="001773ED">
        <w:t xml:space="preserve"> Clearing Limited</w:t>
      </w:r>
    </w:p>
    <w:p w14:paraId="4DB79654" w14:textId="77777777" w:rsidR="00456993" w:rsidRPr="001773ED" w:rsidRDefault="00456993" w:rsidP="00456993">
      <w:pPr>
        <w:tabs>
          <w:tab w:val="left" w:pos="90"/>
        </w:tabs>
        <w:jc w:val="both"/>
      </w:pPr>
      <w:r w:rsidRPr="001773ED">
        <w:t xml:space="preserve">Exchange Plaza, </w:t>
      </w:r>
      <w:proofErr w:type="spellStart"/>
      <w:r w:rsidRPr="001773ED">
        <w:t>Bandra</w:t>
      </w:r>
      <w:proofErr w:type="spellEnd"/>
      <w:r w:rsidRPr="001773ED">
        <w:t xml:space="preserve"> </w:t>
      </w:r>
      <w:proofErr w:type="spellStart"/>
      <w:r w:rsidRPr="001773ED">
        <w:t>Kurla</w:t>
      </w:r>
      <w:proofErr w:type="spellEnd"/>
      <w:r w:rsidRPr="001773ED">
        <w:t xml:space="preserve"> Complex,</w:t>
      </w:r>
    </w:p>
    <w:p w14:paraId="170EF8FF" w14:textId="77777777" w:rsidR="00456993" w:rsidRPr="001773ED" w:rsidRDefault="00456993" w:rsidP="00456993">
      <w:pPr>
        <w:jc w:val="both"/>
      </w:pPr>
      <w:proofErr w:type="spellStart"/>
      <w:r w:rsidRPr="001773ED">
        <w:t>Bandra</w:t>
      </w:r>
      <w:proofErr w:type="spellEnd"/>
      <w:r w:rsidRPr="001773ED">
        <w:t xml:space="preserve"> (East), Mumbai 400 051</w:t>
      </w:r>
    </w:p>
    <w:p w14:paraId="3473185E" w14:textId="77777777" w:rsidR="00456993" w:rsidRPr="001773ED" w:rsidRDefault="00456993" w:rsidP="00456993">
      <w:pPr>
        <w:widowControl w:val="0"/>
        <w:adjustRightInd w:val="0"/>
        <w:spacing w:line="240" w:lineRule="atLeast"/>
        <w:jc w:val="both"/>
      </w:pPr>
    </w:p>
    <w:p w14:paraId="3E7A9DCC" w14:textId="77777777" w:rsidR="00456993" w:rsidRPr="001773ED" w:rsidRDefault="00456993" w:rsidP="00456993">
      <w:pPr>
        <w:widowControl w:val="0"/>
        <w:adjustRightInd w:val="0"/>
        <w:spacing w:line="240" w:lineRule="atLeast"/>
        <w:jc w:val="both"/>
      </w:pPr>
      <w:r w:rsidRPr="001773ED">
        <w:t>Dear Sir,</w:t>
      </w:r>
    </w:p>
    <w:p w14:paraId="0104782D" w14:textId="77777777" w:rsidR="00456993" w:rsidRPr="001773ED" w:rsidRDefault="00456993" w:rsidP="00456993">
      <w:pPr>
        <w:widowControl w:val="0"/>
        <w:adjustRightInd w:val="0"/>
        <w:spacing w:line="240" w:lineRule="atLeast"/>
        <w:jc w:val="center"/>
        <w:rPr>
          <w:b/>
          <w:u w:val="single"/>
        </w:rPr>
      </w:pPr>
      <w:r w:rsidRPr="001773ED">
        <w:rPr>
          <w:b/>
          <w:u w:val="single"/>
        </w:rPr>
        <w:t>Sub:</w:t>
      </w:r>
      <w:r w:rsidRPr="001773ED">
        <w:rPr>
          <w:b/>
        </w:rPr>
        <w:t xml:space="preserve"> </w:t>
      </w:r>
      <w:r w:rsidRPr="001773ED">
        <w:rPr>
          <w:b/>
          <w:u w:val="single"/>
        </w:rPr>
        <w:t>Application - Custodial Participant Code/ UCC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456993" w:rsidRPr="001773ED" w14:paraId="2CBBE091" w14:textId="77777777" w:rsidTr="00456993">
        <w:trPr>
          <w:trHeight w:val="233"/>
        </w:trPr>
        <w:tc>
          <w:tcPr>
            <w:tcW w:w="4644" w:type="dxa"/>
            <w:shd w:val="clear" w:color="auto" w:fill="auto"/>
            <w:vAlign w:val="center"/>
            <w:hideMark/>
          </w:tcPr>
          <w:p w14:paraId="2382FA64" w14:textId="77777777" w:rsidR="00456993" w:rsidRPr="001773ED" w:rsidRDefault="00456993" w:rsidP="008D665C">
            <w:pPr>
              <w:jc w:val="both"/>
              <w:rPr>
                <w:b/>
                <w:lang w:eastAsia="en-IN"/>
              </w:rPr>
            </w:pPr>
            <w:r w:rsidRPr="001773ED">
              <w:rPr>
                <w:b/>
                <w:lang w:eastAsia="en-IN"/>
              </w:rPr>
              <w:t xml:space="preserve">Segment </w:t>
            </w:r>
            <w:r w:rsidRPr="001773ED">
              <w:rPr>
                <w:lang w:eastAsia="en-IN"/>
              </w:rPr>
              <w:t>(Select as per requirement)</w:t>
            </w:r>
          </w:p>
        </w:tc>
        <w:tc>
          <w:tcPr>
            <w:tcW w:w="4911" w:type="dxa"/>
            <w:gridSpan w:val="2"/>
            <w:shd w:val="clear" w:color="auto" w:fill="auto"/>
            <w:hideMark/>
          </w:tcPr>
          <w:p w14:paraId="72CC8FF7" w14:textId="77777777" w:rsidR="00456993" w:rsidRPr="001773ED" w:rsidRDefault="00456993" w:rsidP="008D665C">
            <w:pPr>
              <w:jc w:val="center"/>
              <w:rPr>
                <w:lang w:eastAsia="en-IN"/>
              </w:rPr>
            </w:pPr>
            <w:r w:rsidRPr="001773ED">
              <w:t>(CM/FO/CD/SLB/DEBT)</w:t>
            </w:r>
          </w:p>
        </w:tc>
      </w:tr>
      <w:tr w:rsidR="00456993" w:rsidRPr="001773ED" w14:paraId="74DD53BF" w14:textId="77777777" w:rsidTr="00456993">
        <w:trPr>
          <w:trHeight w:val="503"/>
        </w:trPr>
        <w:tc>
          <w:tcPr>
            <w:tcW w:w="9555" w:type="dxa"/>
            <w:gridSpan w:val="3"/>
            <w:shd w:val="clear" w:color="auto" w:fill="auto"/>
            <w:vAlign w:val="center"/>
            <w:hideMark/>
          </w:tcPr>
          <w:p w14:paraId="3EA2F736" w14:textId="77777777" w:rsidR="00456993" w:rsidRPr="001773ED" w:rsidRDefault="00456993" w:rsidP="008D665C">
            <w:pPr>
              <w:jc w:val="both"/>
              <w:rPr>
                <w:b/>
                <w:lang w:eastAsia="en-IN"/>
              </w:rPr>
            </w:pPr>
            <w:r w:rsidRPr="001773ED">
              <w:rPr>
                <w:b/>
                <w:lang w:eastAsia="en-IN"/>
              </w:rPr>
              <w:t>Type :</w:t>
            </w:r>
          </w:p>
          <w:p w14:paraId="0CF2B8F9" w14:textId="77777777" w:rsidR="00456993" w:rsidRPr="001773ED" w:rsidRDefault="00456993" w:rsidP="008D665C">
            <w:pPr>
              <w:jc w:val="both"/>
              <w:rPr>
                <w:lang w:eastAsia="en-IN"/>
              </w:rPr>
            </w:pPr>
            <w:r w:rsidRPr="001773ED">
              <w:rPr>
                <w:lang w:eastAsia="en-IN"/>
              </w:rPr>
              <w:t xml:space="preserve">        1. New / Activation      </w:t>
            </w:r>
          </w:p>
          <w:p w14:paraId="56AEE094" w14:textId="77777777" w:rsidR="00456993" w:rsidRPr="001773ED" w:rsidRDefault="00456993" w:rsidP="008D665C">
            <w:pPr>
              <w:jc w:val="both"/>
              <w:rPr>
                <w:lang w:eastAsia="en-IN"/>
              </w:rPr>
            </w:pPr>
            <w:r w:rsidRPr="001773ED">
              <w:rPr>
                <w:lang w:eastAsia="en-IN"/>
              </w:rPr>
              <w:t xml:space="preserve">        2. Deactivation           </w:t>
            </w:r>
          </w:p>
          <w:p w14:paraId="0DEA697B" w14:textId="77777777" w:rsidR="00456993" w:rsidRPr="001773ED" w:rsidRDefault="00456993" w:rsidP="008D665C">
            <w:pPr>
              <w:jc w:val="both"/>
              <w:rPr>
                <w:lang w:eastAsia="en-IN"/>
              </w:rPr>
            </w:pPr>
            <w:r w:rsidRPr="001773ED">
              <w:rPr>
                <w:lang w:eastAsia="en-IN"/>
              </w:rPr>
              <w:t xml:space="preserve">        3. Modification/ Transition (Name/ Category/Custodian/Clearing Member)</w:t>
            </w:r>
          </w:p>
        </w:tc>
      </w:tr>
      <w:tr w:rsidR="00456993" w:rsidRPr="001773ED" w14:paraId="18570FF2" w14:textId="77777777" w:rsidTr="00456993">
        <w:trPr>
          <w:trHeight w:val="305"/>
        </w:trPr>
        <w:tc>
          <w:tcPr>
            <w:tcW w:w="4644" w:type="dxa"/>
            <w:shd w:val="clear" w:color="auto" w:fill="auto"/>
            <w:vAlign w:val="center"/>
          </w:tcPr>
          <w:p w14:paraId="69E2ABD6" w14:textId="77777777" w:rsidR="00456993" w:rsidRPr="001773ED" w:rsidRDefault="00456993" w:rsidP="008D665C">
            <w:pPr>
              <w:jc w:val="center"/>
              <w:rPr>
                <w:b/>
                <w:lang w:eastAsia="en-IN"/>
              </w:rPr>
            </w:pPr>
            <w:r w:rsidRPr="001773ED">
              <w:rPr>
                <w:b/>
                <w:lang w:eastAsia="en-IN"/>
              </w:rPr>
              <w:t>Particulars</w:t>
            </w:r>
          </w:p>
        </w:tc>
        <w:tc>
          <w:tcPr>
            <w:tcW w:w="2198" w:type="dxa"/>
            <w:shd w:val="clear" w:color="auto" w:fill="auto"/>
            <w:vAlign w:val="center"/>
          </w:tcPr>
          <w:p w14:paraId="37E72ED9" w14:textId="77777777" w:rsidR="00456993" w:rsidRPr="001773ED" w:rsidRDefault="00456993" w:rsidP="008D665C">
            <w:pPr>
              <w:jc w:val="both"/>
              <w:rPr>
                <w:b/>
                <w:lang w:eastAsia="en-IN"/>
              </w:rPr>
            </w:pPr>
            <w:r w:rsidRPr="001773ED">
              <w:rPr>
                <w:b/>
                <w:lang w:eastAsia="en-IN"/>
              </w:rPr>
              <w:t>Applicable to ,“Type”</w:t>
            </w:r>
          </w:p>
        </w:tc>
        <w:tc>
          <w:tcPr>
            <w:tcW w:w="2713" w:type="dxa"/>
            <w:shd w:val="clear" w:color="auto" w:fill="auto"/>
            <w:vAlign w:val="center"/>
          </w:tcPr>
          <w:p w14:paraId="3AFD0935" w14:textId="77777777" w:rsidR="00456993" w:rsidRPr="001773ED" w:rsidRDefault="00456993" w:rsidP="008D665C">
            <w:pPr>
              <w:jc w:val="center"/>
              <w:rPr>
                <w:b/>
                <w:lang w:eastAsia="en-IN"/>
              </w:rPr>
            </w:pPr>
            <w:r w:rsidRPr="001773ED">
              <w:rPr>
                <w:b/>
                <w:lang w:eastAsia="en-IN"/>
              </w:rPr>
              <w:t>Details</w:t>
            </w:r>
          </w:p>
        </w:tc>
      </w:tr>
      <w:tr w:rsidR="00456993" w:rsidRPr="001773ED" w14:paraId="48A06B8E" w14:textId="77777777" w:rsidTr="00456993">
        <w:trPr>
          <w:trHeight w:val="615"/>
        </w:trPr>
        <w:tc>
          <w:tcPr>
            <w:tcW w:w="4644" w:type="dxa"/>
            <w:shd w:val="clear" w:color="auto" w:fill="auto"/>
            <w:vAlign w:val="center"/>
            <w:hideMark/>
          </w:tcPr>
          <w:p w14:paraId="5F0B7AA6" w14:textId="6FCF9874" w:rsidR="00456993" w:rsidRPr="001773ED" w:rsidRDefault="00456993" w:rsidP="008D665C">
            <w:pPr>
              <w:rPr>
                <w:lang w:eastAsia="en-IN"/>
              </w:rPr>
            </w:pPr>
            <w:r w:rsidRPr="001773ED">
              <w:rPr>
                <w:lang w:eastAsia="en-IN"/>
              </w:rPr>
              <w:t>Category (FPI/FII/FIISA/MF/MF- Sc</w:t>
            </w:r>
            <w:r w:rsidR="00BA39B4">
              <w:rPr>
                <w:lang w:eastAsia="en-IN"/>
              </w:rPr>
              <w:t>heme /INS/ BNK/ DFI/ PF/ NRI</w:t>
            </w:r>
            <w:r w:rsidRPr="001773ED">
              <w:rPr>
                <w:lang w:eastAsia="en-IN"/>
              </w:rPr>
              <w:t>/PMS/AIF/DBC/OTH)</w:t>
            </w:r>
          </w:p>
        </w:tc>
        <w:tc>
          <w:tcPr>
            <w:tcW w:w="2198" w:type="dxa"/>
            <w:shd w:val="clear" w:color="auto" w:fill="auto"/>
            <w:vAlign w:val="center"/>
            <w:hideMark/>
          </w:tcPr>
          <w:p w14:paraId="566D13EF"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31A2ABAA" w14:textId="77777777" w:rsidR="00456993" w:rsidRPr="001773ED" w:rsidRDefault="00456993" w:rsidP="008D665C">
            <w:pPr>
              <w:rPr>
                <w:lang w:eastAsia="en-IN"/>
              </w:rPr>
            </w:pPr>
            <w:r w:rsidRPr="001773ED">
              <w:rPr>
                <w:lang w:eastAsia="en-IN"/>
              </w:rPr>
              <w:t> </w:t>
            </w:r>
          </w:p>
        </w:tc>
      </w:tr>
      <w:tr w:rsidR="00456993" w:rsidRPr="001773ED" w14:paraId="01FE57ED" w14:textId="77777777" w:rsidTr="00456993">
        <w:trPr>
          <w:trHeight w:val="315"/>
        </w:trPr>
        <w:tc>
          <w:tcPr>
            <w:tcW w:w="4644" w:type="dxa"/>
            <w:shd w:val="clear" w:color="auto" w:fill="auto"/>
            <w:vAlign w:val="center"/>
          </w:tcPr>
          <w:p w14:paraId="4D4AF569" w14:textId="7781C078" w:rsidR="00456993" w:rsidRPr="001773ED" w:rsidRDefault="00BA39B4" w:rsidP="008D665C">
            <w:pPr>
              <w:rPr>
                <w:lang w:eastAsia="en-IN"/>
              </w:rPr>
            </w:pPr>
            <w:r>
              <w:rPr>
                <w:lang w:eastAsia="en-IN"/>
              </w:rPr>
              <w:t>FPI/FII</w:t>
            </w:r>
            <w:r w:rsidR="00456993" w:rsidRPr="001773ED">
              <w:rPr>
                <w:lang w:eastAsia="en-IN"/>
              </w:rPr>
              <w:t xml:space="preserve"> Category (I or II)</w:t>
            </w:r>
          </w:p>
        </w:tc>
        <w:tc>
          <w:tcPr>
            <w:tcW w:w="2198" w:type="dxa"/>
            <w:shd w:val="clear" w:color="auto" w:fill="auto"/>
            <w:vAlign w:val="center"/>
          </w:tcPr>
          <w:p w14:paraId="4FB59A48"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04EC8D88" w14:textId="77777777" w:rsidR="00456993" w:rsidRPr="001773ED" w:rsidRDefault="00456993" w:rsidP="008D665C">
            <w:pPr>
              <w:jc w:val="both"/>
              <w:rPr>
                <w:lang w:eastAsia="en-IN"/>
              </w:rPr>
            </w:pPr>
          </w:p>
        </w:tc>
      </w:tr>
      <w:tr w:rsidR="00456993" w:rsidRPr="001773ED" w14:paraId="33CE3E95" w14:textId="77777777" w:rsidTr="00456993">
        <w:trPr>
          <w:trHeight w:val="315"/>
        </w:trPr>
        <w:tc>
          <w:tcPr>
            <w:tcW w:w="4644" w:type="dxa"/>
            <w:shd w:val="clear" w:color="auto" w:fill="auto"/>
            <w:vAlign w:val="center"/>
          </w:tcPr>
          <w:p w14:paraId="157FD772" w14:textId="77777777" w:rsidR="00456993" w:rsidRPr="001773ED" w:rsidRDefault="00456993" w:rsidP="008D665C">
            <w:pPr>
              <w:rPr>
                <w:lang w:eastAsia="en-IN"/>
              </w:rPr>
            </w:pPr>
            <w:r w:rsidRPr="001773ED">
              <w:rPr>
                <w:lang w:eastAsia="en-IN"/>
              </w:rPr>
              <w:t>FPI type (Select any one)</w:t>
            </w:r>
          </w:p>
          <w:p w14:paraId="6478FAAB" w14:textId="77777777" w:rsidR="00456993" w:rsidRPr="001773ED" w:rsidRDefault="00456993" w:rsidP="008D665C">
            <w:pPr>
              <w:rPr>
                <w:lang w:eastAsia="en-IN"/>
              </w:rPr>
            </w:pPr>
            <w:r w:rsidRPr="001773ED">
              <w:rPr>
                <w:lang w:eastAsia="en-IN"/>
              </w:rPr>
              <w:t>Corporate bodies=Y</w:t>
            </w:r>
          </w:p>
          <w:p w14:paraId="10356331" w14:textId="77777777" w:rsidR="00456993" w:rsidRPr="001773ED" w:rsidRDefault="00456993" w:rsidP="008D665C">
            <w:pPr>
              <w:rPr>
                <w:lang w:eastAsia="en-IN"/>
              </w:rPr>
            </w:pPr>
            <w:r w:rsidRPr="001773ED">
              <w:rPr>
                <w:lang w:eastAsia="en-IN"/>
              </w:rPr>
              <w:t xml:space="preserve"> Individuals=Y</w:t>
            </w:r>
          </w:p>
          <w:p w14:paraId="6B2B05F2" w14:textId="77777777" w:rsidR="00456993" w:rsidRPr="001773ED" w:rsidRDefault="00456993" w:rsidP="008D665C">
            <w:pPr>
              <w:rPr>
                <w:lang w:eastAsia="en-IN"/>
              </w:rPr>
            </w:pPr>
            <w:r w:rsidRPr="001773ED">
              <w:rPr>
                <w:lang w:eastAsia="en-IN"/>
              </w:rPr>
              <w:t xml:space="preserve"> Family offices=Y</w:t>
            </w:r>
          </w:p>
          <w:p w14:paraId="6C900920" w14:textId="77777777" w:rsidR="00456993" w:rsidRPr="001773ED" w:rsidRDefault="00456993" w:rsidP="008D665C">
            <w:pPr>
              <w:rPr>
                <w:lang w:eastAsia="en-IN"/>
              </w:rPr>
            </w:pPr>
            <w:r w:rsidRPr="001773ED">
              <w:rPr>
                <w:lang w:eastAsia="en-IN"/>
              </w:rPr>
              <w:t>Other=N</w:t>
            </w:r>
          </w:p>
        </w:tc>
        <w:tc>
          <w:tcPr>
            <w:tcW w:w="2198" w:type="dxa"/>
            <w:shd w:val="clear" w:color="auto" w:fill="auto"/>
            <w:vAlign w:val="center"/>
          </w:tcPr>
          <w:p w14:paraId="6CBB0656"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5DEEF8DE" w14:textId="77777777" w:rsidR="00456993" w:rsidRPr="001773ED" w:rsidRDefault="00456993" w:rsidP="008D665C">
            <w:pPr>
              <w:jc w:val="both"/>
              <w:rPr>
                <w:lang w:eastAsia="en-IN"/>
              </w:rPr>
            </w:pPr>
            <w:r w:rsidRPr="001773ED">
              <w:rPr>
                <w:lang w:eastAsia="en-IN"/>
              </w:rPr>
              <w:t>(Y/N)</w:t>
            </w:r>
          </w:p>
        </w:tc>
      </w:tr>
      <w:tr w:rsidR="00456993" w:rsidRPr="001773ED" w14:paraId="7595F199" w14:textId="77777777" w:rsidTr="00456993">
        <w:trPr>
          <w:trHeight w:val="315"/>
        </w:trPr>
        <w:tc>
          <w:tcPr>
            <w:tcW w:w="4644" w:type="dxa"/>
            <w:shd w:val="clear" w:color="auto" w:fill="auto"/>
            <w:vAlign w:val="center"/>
            <w:hideMark/>
          </w:tcPr>
          <w:p w14:paraId="0A439D1E" w14:textId="77777777" w:rsidR="00456993" w:rsidRPr="001773ED" w:rsidRDefault="00456993" w:rsidP="008D665C">
            <w:pPr>
              <w:jc w:val="both"/>
              <w:rPr>
                <w:lang w:eastAsia="en-IN"/>
              </w:rPr>
            </w:pPr>
            <w:r w:rsidRPr="001773ED">
              <w:rPr>
                <w:lang w:eastAsia="en-IN"/>
              </w:rPr>
              <w:t>Client Name (Please mention new name and old name in case of name change)</w:t>
            </w:r>
          </w:p>
        </w:tc>
        <w:tc>
          <w:tcPr>
            <w:tcW w:w="2198" w:type="dxa"/>
            <w:shd w:val="clear" w:color="auto" w:fill="auto"/>
            <w:vAlign w:val="center"/>
            <w:hideMark/>
          </w:tcPr>
          <w:p w14:paraId="5EEF4A3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1CFEC9F1" w14:textId="77777777" w:rsidR="00456993" w:rsidRPr="001773ED" w:rsidRDefault="00456993" w:rsidP="008D665C">
            <w:pPr>
              <w:rPr>
                <w:lang w:eastAsia="en-IN"/>
              </w:rPr>
            </w:pPr>
            <w:r w:rsidRPr="001773ED">
              <w:rPr>
                <w:lang w:eastAsia="en-IN"/>
              </w:rPr>
              <w:t> </w:t>
            </w:r>
          </w:p>
        </w:tc>
      </w:tr>
      <w:tr w:rsidR="00456993" w:rsidRPr="001773ED" w14:paraId="38E746FC" w14:textId="77777777" w:rsidTr="00456993">
        <w:trPr>
          <w:trHeight w:val="315"/>
        </w:trPr>
        <w:tc>
          <w:tcPr>
            <w:tcW w:w="4644" w:type="dxa"/>
            <w:shd w:val="clear" w:color="auto" w:fill="auto"/>
            <w:vAlign w:val="center"/>
          </w:tcPr>
          <w:p w14:paraId="14626CA0" w14:textId="77777777" w:rsidR="00456993" w:rsidRPr="001773ED" w:rsidRDefault="00456993" w:rsidP="008D665C">
            <w:pPr>
              <w:jc w:val="both"/>
              <w:rPr>
                <w:lang w:eastAsia="en-IN"/>
              </w:rPr>
            </w:pPr>
            <w:r w:rsidRPr="001773ED">
              <w:rPr>
                <w:lang w:eastAsia="en-IN"/>
              </w:rPr>
              <w:t xml:space="preserve">Client Reg. No (FPI/ MF) </w:t>
            </w:r>
          </w:p>
        </w:tc>
        <w:tc>
          <w:tcPr>
            <w:tcW w:w="2198" w:type="dxa"/>
            <w:shd w:val="clear" w:color="auto" w:fill="auto"/>
            <w:vAlign w:val="center"/>
          </w:tcPr>
          <w:p w14:paraId="1EEDFB49"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2ACDEC19" w14:textId="77777777" w:rsidR="00456993" w:rsidRPr="001773ED" w:rsidRDefault="00456993" w:rsidP="008D665C">
            <w:pPr>
              <w:jc w:val="both"/>
              <w:rPr>
                <w:lang w:eastAsia="en-IN"/>
              </w:rPr>
            </w:pPr>
          </w:p>
        </w:tc>
      </w:tr>
      <w:tr w:rsidR="00456993" w:rsidRPr="001773ED" w14:paraId="0AFF1CBD" w14:textId="77777777" w:rsidTr="00456993">
        <w:trPr>
          <w:trHeight w:val="315"/>
        </w:trPr>
        <w:tc>
          <w:tcPr>
            <w:tcW w:w="4644" w:type="dxa"/>
            <w:shd w:val="clear" w:color="auto" w:fill="auto"/>
            <w:vAlign w:val="center"/>
          </w:tcPr>
          <w:p w14:paraId="1B9B0B77" w14:textId="77777777" w:rsidR="00456993" w:rsidRPr="001773ED" w:rsidRDefault="00456993" w:rsidP="008D665C">
            <w:pPr>
              <w:jc w:val="both"/>
              <w:rPr>
                <w:lang w:eastAsia="en-IN"/>
              </w:rPr>
            </w:pPr>
            <w:r w:rsidRPr="001773ED">
              <w:rPr>
                <w:lang w:eastAsia="en-IN"/>
              </w:rPr>
              <w:t>Client Existing CP code/ UCC code (If obtained)</w:t>
            </w:r>
          </w:p>
        </w:tc>
        <w:tc>
          <w:tcPr>
            <w:tcW w:w="2198" w:type="dxa"/>
            <w:shd w:val="clear" w:color="auto" w:fill="auto"/>
            <w:vAlign w:val="center"/>
          </w:tcPr>
          <w:p w14:paraId="26138682"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561BFE7E" w14:textId="77777777" w:rsidR="00456993" w:rsidRPr="001773ED" w:rsidRDefault="00456993" w:rsidP="008D665C">
            <w:pPr>
              <w:jc w:val="both"/>
              <w:rPr>
                <w:lang w:eastAsia="en-IN"/>
              </w:rPr>
            </w:pPr>
          </w:p>
        </w:tc>
      </w:tr>
      <w:tr w:rsidR="00456993" w:rsidRPr="001773ED" w14:paraId="4DBE3665" w14:textId="77777777" w:rsidTr="00456993">
        <w:trPr>
          <w:trHeight w:val="315"/>
        </w:trPr>
        <w:tc>
          <w:tcPr>
            <w:tcW w:w="4644" w:type="dxa"/>
            <w:shd w:val="clear" w:color="auto" w:fill="auto"/>
            <w:vAlign w:val="center"/>
          </w:tcPr>
          <w:p w14:paraId="77FE46E3" w14:textId="77777777" w:rsidR="00456993" w:rsidRPr="001773ED" w:rsidRDefault="00456993" w:rsidP="008D665C">
            <w:pPr>
              <w:jc w:val="both"/>
              <w:rPr>
                <w:lang w:eastAsia="en-IN"/>
              </w:rPr>
            </w:pPr>
            <w:r w:rsidRPr="001773ED">
              <w:rPr>
                <w:lang w:eastAsia="en-IN"/>
              </w:rPr>
              <w:t>Name of Main/ Related FII / MF</w:t>
            </w:r>
          </w:p>
        </w:tc>
        <w:tc>
          <w:tcPr>
            <w:tcW w:w="2198" w:type="dxa"/>
            <w:shd w:val="clear" w:color="auto" w:fill="auto"/>
            <w:vAlign w:val="center"/>
          </w:tcPr>
          <w:p w14:paraId="70F27690"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20BB5525" w14:textId="77777777" w:rsidR="00456993" w:rsidRPr="001773ED" w:rsidRDefault="00456993" w:rsidP="008D665C">
            <w:pPr>
              <w:jc w:val="both"/>
              <w:rPr>
                <w:lang w:eastAsia="en-IN"/>
              </w:rPr>
            </w:pPr>
          </w:p>
        </w:tc>
      </w:tr>
      <w:tr w:rsidR="00456993" w:rsidRPr="001773ED" w14:paraId="56C04D40" w14:textId="77777777" w:rsidTr="00456993">
        <w:trPr>
          <w:trHeight w:val="315"/>
        </w:trPr>
        <w:tc>
          <w:tcPr>
            <w:tcW w:w="4644" w:type="dxa"/>
            <w:shd w:val="clear" w:color="auto" w:fill="auto"/>
            <w:vAlign w:val="center"/>
          </w:tcPr>
          <w:p w14:paraId="1539A540" w14:textId="77777777" w:rsidR="00456993" w:rsidRPr="001773ED" w:rsidRDefault="00456993" w:rsidP="008D665C">
            <w:pPr>
              <w:jc w:val="both"/>
              <w:rPr>
                <w:lang w:eastAsia="en-IN"/>
              </w:rPr>
            </w:pPr>
            <w:r w:rsidRPr="001773ED">
              <w:rPr>
                <w:lang w:eastAsia="en-IN"/>
              </w:rPr>
              <w:t>Registration no of Main/ Related FII /MF</w:t>
            </w:r>
          </w:p>
        </w:tc>
        <w:tc>
          <w:tcPr>
            <w:tcW w:w="2198" w:type="dxa"/>
            <w:shd w:val="clear" w:color="auto" w:fill="auto"/>
            <w:vAlign w:val="center"/>
          </w:tcPr>
          <w:p w14:paraId="5F85329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13F27006" w14:textId="77777777" w:rsidR="00456993" w:rsidRPr="001773ED" w:rsidRDefault="00456993" w:rsidP="008D665C">
            <w:pPr>
              <w:jc w:val="both"/>
              <w:rPr>
                <w:lang w:eastAsia="en-IN"/>
              </w:rPr>
            </w:pPr>
          </w:p>
        </w:tc>
      </w:tr>
      <w:tr w:rsidR="00456993" w:rsidRPr="001773ED" w14:paraId="2ED4111F" w14:textId="77777777" w:rsidTr="00456993">
        <w:trPr>
          <w:trHeight w:val="315"/>
        </w:trPr>
        <w:tc>
          <w:tcPr>
            <w:tcW w:w="4644" w:type="dxa"/>
            <w:shd w:val="clear" w:color="auto" w:fill="auto"/>
            <w:vAlign w:val="center"/>
            <w:hideMark/>
          </w:tcPr>
          <w:p w14:paraId="2A607D7F" w14:textId="77777777" w:rsidR="00456993" w:rsidRPr="001773ED" w:rsidRDefault="00456993" w:rsidP="008D665C">
            <w:pPr>
              <w:jc w:val="both"/>
              <w:rPr>
                <w:lang w:eastAsia="en-IN"/>
              </w:rPr>
            </w:pPr>
            <w:r w:rsidRPr="001773ED">
              <w:rPr>
                <w:lang w:eastAsia="en-IN"/>
              </w:rPr>
              <w:t>CP code/ UCC code of Main FII/MF (If Any)</w:t>
            </w:r>
          </w:p>
        </w:tc>
        <w:tc>
          <w:tcPr>
            <w:tcW w:w="2198" w:type="dxa"/>
            <w:shd w:val="clear" w:color="auto" w:fill="auto"/>
            <w:vAlign w:val="center"/>
            <w:hideMark/>
          </w:tcPr>
          <w:p w14:paraId="52BB4488"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hideMark/>
          </w:tcPr>
          <w:p w14:paraId="7540F59C" w14:textId="77777777" w:rsidR="00456993" w:rsidRPr="001773ED" w:rsidRDefault="00456993" w:rsidP="008D665C">
            <w:pPr>
              <w:jc w:val="both"/>
              <w:rPr>
                <w:lang w:eastAsia="en-IN"/>
              </w:rPr>
            </w:pPr>
            <w:r w:rsidRPr="001773ED">
              <w:rPr>
                <w:lang w:eastAsia="en-IN"/>
              </w:rPr>
              <w:t> CP code/ UCC code</w:t>
            </w:r>
          </w:p>
          <w:p w14:paraId="581B6A91" w14:textId="77777777" w:rsidR="00456993" w:rsidRPr="001773ED" w:rsidRDefault="00456993" w:rsidP="008D665C">
            <w:pPr>
              <w:jc w:val="both"/>
              <w:rPr>
                <w:lang w:eastAsia="en-IN"/>
              </w:rPr>
            </w:pPr>
          </w:p>
        </w:tc>
      </w:tr>
      <w:tr w:rsidR="00456993" w:rsidRPr="001773ED" w14:paraId="45CD39E5" w14:textId="77777777" w:rsidTr="00456993">
        <w:trPr>
          <w:trHeight w:val="315"/>
        </w:trPr>
        <w:tc>
          <w:tcPr>
            <w:tcW w:w="4644" w:type="dxa"/>
            <w:shd w:val="clear" w:color="auto" w:fill="auto"/>
            <w:vAlign w:val="center"/>
            <w:hideMark/>
          </w:tcPr>
          <w:p w14:paraId="18A1A0F0" w14:textId="77777777" w:rsidR="00456993" w:rsidRPr="001773ED" w:rsidRDefault="00456993" w:rsidP="008D665C">
            <w:pPr>
              <w:jc w:val="both"/>
              <w:rPr>
                <w:lang w:eastAsia="en-IN"/>
              </w:rPr>
            </w:pPr>
            <w:r w:rsidRPr="001773ED">
              <w:rPr>
                <w:lang w:eastAsia="en-IN"/>
              </w:rPr>
              <w:t>Permanent Account Number (PAN)</w:t>
            </w:r>
          </w:p>
        </w:tc>
        <w:tc>
          <w:tcPr>
            <w:tcW w:w="2198" w:type="dxa"/>
            <w:shd w:val="clear" w:color="auto" w:fill="auto"/>
            <w:vAlign w:val="center"/>
            <w:hideMark/>
          </w:tcPr>
          <w:p w14:paraId="0BA7E664" w14:textId="77777777" w:rsidR="00456993" w:rsidRPr="001773ED" w:rsidRDefault="00456993" w:rsidP="008D665C">
            <w:pPr>
              <w:jc w:val="center"/>
              <w:rPr>
                <w:lang w:eastAsia="en-IN"/>
              </w:rPr>
            </w:pPr>
            <w:r w:rsidRPr="001773ED">
              <w:rPr>
                <w:lang w:eastAsia="en-IN"/>
              </w:rPr>
              <w:t>1</w:t>
            </w:r>
          </w:p>
        </w:tc>
        <w:tc>
          <w:tcPr>
            <w:tcW w:w="2713" w:type="dxa"/>
            <w:shd w:val="clear" w:color="auto" w:fill="auto"/>
            <w:hideMark/>
          </w:tcPr>
          <w:p w14:paraId="433E3D94" w14:textId="77777777" w:rsidR="00456993" w:rsidRPr="001773ED" w:rsidRDefault="00456993" w:rsidP="008D665C">
            <w:pPr>
              <w:rPr>
                <w:lang w:eastAsia="en-IN"/>
              </w:rPr>
            </w:pPr>
            <w:r w:rsidRPr="001773ED">
              <w:rPr>
                <w:lang w:eastAsia="en-IN"/>
              </w:rPr>
              <w:t> </w:t>
            </w:r>
          </w:p>
        </w:tc>
      </w:tr>
      <w:tr w:rsidR="00456993" w:rsidRPr="001773ED" w14:paraId="4A328BDE" w14:textId="77777777" w:rsidTr="00456993">
        <w:trPr>
          <w:trHeight w:val="315"/>
        </w:trPr>
        <w:tc>
          <w:tcPr>
            <w:tcW w:w="4644" w:type="dxa"/>
            <w:shd w:val="clear" w:color="auto" w:fill="auto"/>
            <w:vAlign w:val="center"/>
          </w:tcPr>
          <w:p w14:paraId="6D32EBF1" w14:textId="77777777" w:rsidR="00456993" w:rsidRPr="001773ED" w:rsidRDefault="00456993" w:rsidP="008D665C">
            <w:pPr>
              <w:jc w:val="both"/>
              <w:rPr>
                <w:lang w:eastAsia="en-IN"/>
              </w:rPr>
            </w:pPr>
            <w:r w:rsidRPr="001773ED">
              <w:rPr>
                <w:lang w:eastAsia="en-IN"/>
              </w:rPr>
              <w:t>Passport No. (For NRI) &amp; expiry date</w:t>
            </w:r>
          </w:p>
        </w:tc>
        <w:tc>
          <w:tcPr>
            <w:tcW w:w="2198" w:type="dxa"/>
            <w:shd w:val="clear" w:color="auto" w:fill="auto"/>
            <w:vAlign w:val="center"/>
          </w:tcPr>
          <w:p w14:paraId="55927004"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E01FD8" w14:textId="77777777" w:rsidR="00456993" w:rsidRPr="001773ED" w:rsidRDefault="00456993" w:rsidP="008D665C">
            <w:pPr>
              <w:jc w:val="both"/>
              <w:rPr>
                <w:lang w:eastAsia="en-IN"/>
              </w:rPr>
            </w:pPr>
          </w:p>
        </w:tc>
      </w:tr>
      <w:tr w:rsidR="00456993" w:rsidRPr="001773ED" w14:paraId="3561AFBE" w14:textId="77777777" w:rsidTr="00456993">
        <w:trPr>
          <w:trHeight w:val="315"/>
        </w:trPr>
        <w:tc>
          <w:tcPr>
            <w:tcW w:w="4644" w:type="dxa"/>
            <w:shd w:val="clear" w:color="auto" w:fill="auto"/>
            <w:vAlign w:val="center"/>
          </w:tcPr>
          <w:p w14:paraId="102C9ACB" w14:textId="77777777" w:rsidR="00456993" w:rsidRPr="001773ED" w:rsidRDefault="00456993" w:rsidP="008D665C">
            <w:pPr>
              <w:jc w:val="both"/>
              <w:rPr>
                <w:lang w:eastAsia="en-IN"/>
              </w:rPr>
            </w:pPr>
            <w:r w:rsidRPr="001773ED">
              <w:rPr>
                <w:lang w:eastAsia="en-IN"/>
              </w:rPr>
              <w:t>Certification (DBC)</w:t>
            </w:r>
          </w:p>
        </w:tc>
        <w:tc>
          <w:tcPr>
            <w:tcW w:w="2198" w:type="dxa"/>
            <w:shd w:val="clear" w:color="auto" w:fill="auto"/>
            <w:vAlign w:val="center"/>
          </w:tcPr>
          <w:p w14:paraId="1A3B1ABE"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87D98F4" w14:textId="77777777" w:rsidR="00456993" w:rsidRPr="001773ED" w:rsidRDefault="00456993" w:rsidP="008D665C">
            <w:pPr>
              <w:jc w:val="both"/>
              <w:rPr>
                <w:lang w:eastAsia="en-IN"/>
              </w:rPr>
            </w:pPr>
            <w:r w:rsidRPr="001773ED">
              <w:rPr>
                <w:lang w:eastAsia="en-IN"/>
              </w:rPr>
              <w:t xml:space="preserve">Annexure -A </w:t>
            </w:r>
          </w:p>
        </w:tc>
      </w:tr>
      <w:tr w:rsidR="00456993" w:rsidRPr="001773ED" w14:paraId="44385200" w14:textId="77777777" w:rsidTr="00456993">
        <w:trPr>
          <w:trHeight w:val="315"/>
        </w:trPr>
        <w:tc>
          <w:tcPr>
            <w:tcW w:w="4644" w:type="dxa"/>
            <w:shd w:val="clear" w:color="auto" w:fill="auto"/>
            <w:vAlign w:val="center"/>
          </w:tcPr>
          <w:p w14:paraId="7F9FE376" w14:textId="77777777" w:rsidR="00456993" w:rsidRPr="001773ED" w:rsidRDefault="00456993" w:rsidP="008D665C">
            <w:pPr>
              <w:jc w:val="both"/>
              <w:rPr>
                <w:lang w:eastAsia="en-IN"/>
              </w:rPr>
            </w:pPr>
            <w:r w:rsidRPr="001773ED">
              <w:rPr>
                <w:lang w:eastAsia="en-IN"/>
              </w:rPr>
              <w:t>For Change in Custodian/ Clearing Member</w:t>
            </w:r>
          </w:p>
        </w:tc>
        <w:tc>
          <w:tcPr>
            <w:tcW w:w="2198" w:type="dxa"/>
            <w:shd w:val="clear" w:color="auto" w:fill="auto"/>
            <w:vAlign w:val="center"/>
          </w:tcPr>
          <w:p w14:paraId="33E62519" w14:textId="77777777" w:rsidR="00456993" w:rsidRPr="001773ED" w:rsidRDefault="00456993" w:rsidP="008D665C">
            <w:pPr>
              <w:jc w:val="center"/>
              <w:rPr>
                <w:lang w:eastAsia="en-IN"/>
              </w:rPr>
            </w:pPr>
            <w:r w:rsidRPr="001773ED">
              <w:rPr>
                <w:lang w:eastAsia="en-IN"/>
              </w:rPr>
              <w:t>3</w:t>
            </w:r>
          </w:p>
        </w:tc>
        <w:tc>
          <w:tcPr>
            <w:tcW w:w="2713" w:type="dxa"/>
            <w:shd w:val="clear" w:color="auto" w:fill="auto"/>
            <w:vAlign w:val="center"/>
          </w:tcPr>
          <w:p w14:paraId="1F29F40B" w14:textId="77777777" w:rsidR="00456993" w:rsidRPr="001773ED" w:rsidRDefault="00456993" w:rsidP="008D665C">
            <w:pPr>
              <w:jc w:val="both"/>
              <w:rPr>
                <w:lang w:eastAsia="en-IN"/>
              </w:rPr>
            </w:pPr>
            <w:r w:rsidRPr="001773ED">
              <w:rPr>
                <w:lang w:eastAsia="en-IN"/>
              </w:rPr>
              <w:t xml:space="preserve">Old </w:t>
            </w:r>
            <w:proofErr w:type="spellStart"/>
            <w:r w:rsidRPr="001773ED">
              <w:rPr>
                <w:lang w:eastAsia="en-IN"/>
              </w:rPr>
              <w:t>Cust</w:t>
            </w:r>
            <w:proofErr w:type="spellEnd"/>
            <w:r w:rsidRPr="001773ED">
              <w:rPr>
                <w:lang w:eastAsia="en-IN"/>
              </w:rPr>
              <w:t>/</w:t>
            </w:r>
            <w:proofErr w:type="spellStart"/>
            <w:r w:rsidRPr="001773ED">
              <w:rPr>
                <w:lang w:eastAsia="en-IN"/>
              </w:rPr>
              <w:t>Clg</w:t>
            </w:r>
            <w:proofErr w:type="spellEnd"/>
            <w:r w:rsidRPr="001773ED">
              <w:rPr>
                <w:lang w:eastAsia="en-IN"/>
              </w:rPr>
              <w:t xml:space="preserve"> </w:t>
            </w:r>
            <w:proofErr w:type="spellStart"/>
            <w:r w:rsidRPr="001773ED">
              <w:rPr>
                <w:lang w:eastAsia="en-IN"/>
              </w:rPr>
              <w:t>Mem</w:t>
            </w:r>
            <w:proofErr w:type="spellEnd"/>
            <w:r w:rsidRPr="001773ED">
              <w:rPr>
                <w:lang w:eastAsia="en-IN"/>
              </w:rPr>
              <w:t xml:space="preserve">:  (Name)   </w:t>
            </w:r>
          </w:p>
          <w:p w14:paraId="27841A2C" w14:textId="77777777" w:rsidR="00456993" w:rsidRPr="001773ED" w:rsidRDefault="00456993" w:rsidP="008D665C">
            <w:pPr>
              <w:jc w:val="both"/>
              <w:rPr>
                <w:lang w:eastAsia="en-IN"/>
              </w:rPr>
            </w:pPr>
          </w:p>
          <w:p w14:paraId="11ECCB1A" w14:textId="77777777" w:rsidR="00456993" w:rsidRPr="001773ED" w:rsidRDefault="00456993" w:rsidP="008D665C">
            <w:pPr>
              <w:jc w:val="both"/>
              <w:rPr>
                <w:lang w:eastAsia="en-IN"/>
              </w:rPr>
            </w:pPr>
            <w:r w:rsidRPr="001773ED">
              <w:rPr>
                <w:lang w:eastAsia="en-IN"/>
              </w:rPr>
              <w:t>Old CP Code/ UCC code</w:t>
            </w:r>
          </w:p>
        </w:tc>
      </w:tr>
      <w:tr w:rsidR="00456993" w:rsidRPr="001773ED" w14:paraId="05919439" w14:textId="77777777" w:rsidTr="00456993">
        <w:trPr>
          <w:trHeight w:val="315"/>
        </w:trPr>
        <w:tc>
          <w:tcPr>
            <w:tcW w:w="4644" w:type="dxa"/>
            <w:shd w:val="clear" w:color="auto" w:fill="auto"/>
            <w:vAlign w:val="center"/>
            <w:hideMark/>
          </w:tcPr>
          <w:p w14:paraId="3FAEB4A0" w14:textId="77777777" w:rsidR="00456993" w:rsidRPr="001773ED" w:rsidRDefault="00456993" w:rsidP="008D665C">
            <w:pPr>
              <w:jc w:val="both"/>
              <w:rPr>
                <w:lang w:eastAsia="en-IN"/>
              </w:rPr>
            </w:pPr>
            <w:r w:rsidRPr="001773ED">
              <w:rPr>
                <w:lang w:eastAsia="en-IN"/>
              </w:rPr>
              <w:t>Deactivation/ Modification/ Transition Effective Dt.</w:t>
            </w:r>
          </w:p>
        </w:tc>
        <w:tc>
          <w:tcPr>
            <w:tcW w:w="2198" w:type="dxa"/>
            <w:shd w:val="clear" w:color="auto" w:fill="auto"/>
            <w:vAlign w:val="center"/>
            <w:hideMark/>
          </w:tcPr>
          <w:p w14:paraId="2C5423CF" w14:textId="77777777" w:rsidR="00456993" w:rsidRPr="001773ED" w:rsidRDefault="00456993" w:rsidP="008D665C">
            <w:pPr>
              <w:jc w:val="center"/>
              <w:rPr>
                <w:lang w:eastAsia="en-IN"/>
              </w:rPr>
            </w:pPr>
            <w:r w:rsidRPr="001773ED">
              <w:rPr>
                <w:lang w:eastAsia="en-IN"/>
              </w:rPr>
              <w:t>2,3</w:t>
            </w:r>
          </w:p>
        </w:tc>
        <w:tc>
          <w:tcPr>
            <w:tcW w:w="2713" w:type="dxa"/>
            <w:shd w:val="clear" w:color="auto" w:fill="auto"/>
            <w:vAlign w:val="center"/>
            <w:hideMark/>
          </w:tcPr>
          <w:p w14:paraId="32EE9331" w14:textId="77777777" w:rsidR="00456993" w:rsidRPr="001773ED" w:rsidRDefault="00456993" w:rsidP="008D665C">
            <w:pPr>
              <w:jc w:val="both"/>
              <w:rPr>
                <w:lang w:eastAsia="en-IN"/>
              </w:rPr>
            </w:pPr>
            <w:r w:rsidRPr="001773ED">
              <w:rPr>
                <w:lang w:eastAsia="en-IN"/>
              </w:rPr>
              <w:t> </w:t>
            </w:r>
          </w:p>
        </w:tc>
      </w:tr>
      <w:tr w:rsidR="00456993" w:rsidRPr="001773ED" w14:paraId="000A45D2" w14:textId="77777777" w:rsidTr="00456993">
        <w:trPr>
          <w:trHeight w:val="315"/>
        </w:trPr>
        <w:tc>
          <w:tcPr>
            <w:tcW w:w="4644" w:type="dxa"/>
            <w:shd w:val="clear" w:color="auto" w:fill="auto"/>
            <w:vAlign w:val="center"/>
          </w:tcPr>
          <w:p w14:paraId="3CF004E1" w14:textId="77777777" w:rsidR="00456993" w:rsidRPr="001773ED" w:rsidRDefault="00456993" w:rsidP="008D665C">
            <w:pPr>
              <w:jc w:val="both"/>
              <w:rPr>
                <w:lang w:eastAsia="en-IN"/>
              </w:rPr>
            </w:pPr>
            <w:r w:rsidRPr="001773ED">
              <w:rPr>
                <w:lang w:eastAsia="en-IN"/>
              </w:rPr>
              <w:t>Power of attorney</w:t>
            </w:r>
          </w:p>
        </w:tc>
        <w:tc>
          <w:tcPr>
            <w:tcW w:w="2198" w:type="dxa"/>
            <w:shd w:val="clear" w:color="auto" w:fill="auto"/>
            <w:vAlign w:val="center"/>
          </w:tcPr>
          <w:p w14:paraId="5EF81217"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DADAD6" w14:textId="77777777" w:rsidR="00456993" w:rsidRPr="001773ED" w:rsidRDefault="00456993" w:rsidP="008D665C">
            <w:pPr>
              <w:jc w:val="both"/>
              <w:rPr>
                <w:lang w:eastAsia="en-IN"/>
              </w:rPr>
            </w:pPr>
            <w:r w:rsidRPr="001773ED">
              <w:rPr>
                <w:lang w:eastAsia="en-IN"/>
              </w:rPr>
              <w:t>For UCC code only</w:t>
            </w:r>
          </w:p>
        </w:tc>
      </w:tr>
    </w:tbl>
    <w:p w14:paraId="2525495B" w14:textId="77777777" w:rsidR="00456993" w:rsidRPr="001773ED" w:rsidRDefault="00456993" w:rsidP="00456993">
      <w:pPr>
        <w:widowControl w:val="0"/>
        <w:adjustRightInd w:val="0"/>
        <w:spacing w:line="240" w:lineRule="atLeast"/>
        <w:jc w:val="both"/>
      </w:pPr>
    </w:p>
    <w:p w14:paraId="227BE727" w14:textId="77777777" w:rsidR="00456993" w:rsidRPr="001773ED" w:rsidRDefault="00456993" w:rsidP="00456993">
      <w:pPr>
        <w:widowControl w:val="0"/>
        <w:adjustRightInd w:val="0"/>
        <w:spacing w:line="240" w:lineRule="atLeast"/>
        <w:jc w:val="both"/>
      </w:pPr>
      <w:r w:rsidRPr="001773ED">
        <w:t xml:space="preserve">The information furnished above is true to the best of my/our knowledge and belief and I/we undertake to inform that all KYC checks have been performed by us. </w:t>
      </w:r>
    </w:p>
    <w:p w14:paraId="065F8209" w14:textId="77777777" w:rsidR="00456993" w:rsidRPr="001773ED" w:rsidRDefault="00456993" w:rsidP="00456993">
      <w:pPr>
        <w:widowControl w:val="0"/>
        <w:adjustRightInd w:val="0"/>
        <w:spacing w:line="240" w:lineRule="atLeast"/>
        <w:jc w:val="both"/>
      </w:pPr>
      <w:r w:rsidRPr="001773ED">
        <w:t xml:space="preserve">I/we undertake that I/we shall settle all the transactions done by the above client until deactivation and comply with such requirements as stipulated by the Exchange/Clearing </w:t>
      </w:r>
      <w:r w:rsidRPr="001773ED">
        <w:lastRenderedPageBreak/>
        <w:t>Corporation from time to time.</w:t>
      </w:r>
    </w:p>
    <w:p w14:paraId="190C55F5" w14:textId="77777777" w:rsidR="00456993" w:rsidRPr="001773ED" w:rsidRDefault="00456993" w:rsidP="00456993">
      <w:pPr>
        <w:widowControl w:val="0"/>
        <w:adjustRightInd w:val="0"/>
        <w:spacing w:line="240" w:lineRule="atLeast"/>
        <w:jc w:val="both"/>
      </w:pPr>
      <w:r w:rsidRPr="001773ED">
        <w:t>CM/Custodian Code:</w:t>
      </w:r>
    </w:p>
    <w:p w14:paraId="094A64CF" w14:textId="77777777" w:rsidR="00456993" w:rsidRPr="001773ED" w:rsidRDefault="00456993" w:rsidP="00456993">
      <w:pPr>
        <w:widowControl w:val="0"/>
        <w:adjustRightInd w:val="0"/>
        <w:spacing w:line="240" w:lineRule="atLeast"/>
        <w:jc w:val="both"/>
      </w:pPr>
      <w:r w:rsidRPr="001773ED">
        <w:t>TM Code:</w:t>
      </w:r>
    </w:p>
    <w:p w14:paraId="060A13A6" w14:textId="77777777" w:rsidR="00456993" w:rsidRPr="001773ED" w:rsidRDefault="00456993" w:rsidP="00456993">
      <w:pPr>
        <w:widowControl w:val="0"/>
        <w:adjustRightInd w:val="0"/>
        <w:spacing w:line="240" w:lineRule="atLeast"/>
        <w:jc w:val="both"/>
      </w:pPr>
    </w:p>
    <w:p w14:paraId="4BA06E7E" w14:textId="77777777" w:rsidR="00456993" w:rsidRPr="001773ED" w:rsidRDefault="00456993" w:rsidP="00456993">
      <w:pPr>
        <w:widowControl w:val="0"/>
        <w:adjustRightInd w:val="0"/>
        <w:spacing w:line="240" w:lineRule="atLeast"/>
        <w:jc w:val="both"/>
      </w:pPr>
      <w:r w:rsidRPr="001773ED">
        <w:t>Thanking You, </w:t>
      </w:r>
    </w:p>
    <w:p w14:paraId="64BBB189" w14:textId="77777777" w:rsidR="00456993" w:rsidRPr="001773ED" w:rsidRDefault="00456993" w:rsidP="00456993">
      <w:pPr>
        <w:widowControl w:val="0"/>
        <w:adjustRightInd w:val="0"/>
        <w:spacing w:line="240" w:lineRule="atLeast"/>
        <w:jc w:val="both"/>
      </w:pPr>
      <w:r w:rsidRPr="001773ED">
        <w:t>Authorized Signatory</w:t>
      </w:r>
    </w:p>
    <w:p w14:paraId="0F96C5D7" w14:textId="77777777" w:rsidR="00456993" w:rsidRPr="001773ED" w:rsidRDefault="00456993" w:rsidP="00456993"/>
    <w:p w14:paraId="26308041" w14:textId="77777777" w:rsidR="00456993" w:rsidRPr="001773ED" w:rsidRDefault="00456993" w:rsidP="00456993"/>
    <w:p w14:paraId="2DB50B77" w14:textId="77777777" w:rsidR="00456993" w:rsidRPr="001773ED" w:rsidRDefault="00456993" w:rsidP="00456993">
      <w:pPr>
        <w:widowControl w:val="0"/>
        <w:pBdr>
          <w:bottom w:val="single" w:sz="6" w:space="1" w:color="auto"/>
        </w:pBdr>
        <w:adjustRightInd w:val="0"/>
        <w:spacing w:line="240" w:lineRule="atLeast"/>
        <w:jc w:val="both"/>
      </w:pPr>
    </w:p>
    <w:p w14:paraId="1585A382" w14:textId="77777777" w:rsidR="00456993" w:rsidRPr="001773ED" w:rsidRDefault="00456993" w:rsidP="00456993">
      <w:pPr>
        <w:widowControl w:val="0"/>
        <w:adjustRightInd w:val="0"/>
        <w:spacing w:line="240" w:lineRule="atLeast"/>
        <w:jc w:val="both"/>
      </w:pPr>
    </w:p>
    <w:p w14:paraId="42DE6C72" w14:textId="77777777" w:rsidR="00456993" w:rsidRPr="001773ED" w:rsidRDefault="00456993" w:rsidP="00456993">
      <w:pPr>
        <w:widowControl w:val="0"/>
        <w:adjustRightInd w:val="0"/>
        <w:spacing w:line="240" w:lineRule="atLeast"/>
        <w:jc w:val="center"/>
        <w:rPr>
          <w:lang w:eastAsia="en-IN"/>
        </w:rPr>
      </w:pPr>
      <w:r w:rsidRPr="001773ED">
        <w:rPr>
          <w:lang w:eastAsia="en-IN"/>
        </w:rPr>
        <w:t xml:space="preserve">Annexure -A </w:t>
      </w:r>
    </w:p>
    <w:p w14:paraId="69F3306C" w14:textId="77777777" w:rsidR="00456993" w:rsidRPr="001773ED" w:rsidRDefault="00456993" w:rsidP="00456993">
      <w:pPr>
        <w:jc w:val="center"/>
      </w:pPr>
      <w:r w:rsidRPr="001773ED">
        <w:t>To be provided by Custodian/ Clearing member on letter head</w:t>
      </w:r>
    </w:p>
    <w:p w14:paraId="3195855D" w14:textId="77777777" w:rsidR="00456993" w:rsidRPr="001773ED" w:rsidRDefault="00456993" w:rsidP="00456993"/>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456993" w:rsidRPr="001773ED" w14:paraId="603BD239" w14:textId="77777777" w:rsidTr="00456993">
        <w:trPr>
          <w:trHeight w:val="413"/>
        </w:trPr>
        <w:tc>
          <w:tcPr>
            <w:tcW w:w="5055" w:type="dxa"/>
            <w:shd w:val="clear" w:color="auto" w:fill="auto"/>
          </w:tcPr>
          <w:p w14:paraId="502A0A5D" w14:textId="77777777" w:rsidR="00456993" w:rsidRPr="001773ED" w:rsidRDefault="00456993" w:rsidP="008D665C">
            <w:pPr>
              <w:rPr>
                <w:lang w:eastAsia="en-IN"/>
              </w:rPr>
            </w:pPr>
            <w:r w:rsidRPr="001773ED">
              <w:rPr>
                <w:lang w:eastAsia="en-IN"/>
              </w:rPr>
              <w:t>Name of Client</w:t>
            </w:r>
          </w:p>
        </w:tc>
        <w:tc>
          <w:tcPr>
            <w:tcW w:w="3798" w:type="dxa"/>
            <w:shd w:val="clear" w:color="auto" w:fill="auto"/>
          </w:tcPr>
          <w:p w14:paraId="77DC79DC" w14:textId="77777777" w:rsidR="00456993" w:rsidRPr="001773ED" w:rsidRDefault="00456993" w:rsidP="008D665C">
            <w:pPr>
              <w:rPr>
                <w:lang w:eastAsia="en-IN"/>
              </w:rPr>
            </w:pPr>
          </w:p>
        </w:tc>
      </w:tr>
      <w:tr w:rsidR="00456993" w:rsidRPr="001773ED" w14:paraId="59F56495" w14:textId="77777777" w:rsidTr="00456993">
        <w:trPr>
          <w:trHeight w:val="413"/>
        </w:trPr>
        <w:tc>
          <w:tcPr>
            <w:tcW w:w="5055" w:type="dxa"/>
            <w:shd w:val="clear" w:color="auto" w:fill="auto"/>
            <w:hideMark/>
          </w:tcPr>
          <w:p w14:paraId="71FCC4B9" w14:textId="77777777" w:rsidR="00456993" w:rsidRPr="001773ED" w:rsidRDefault="00456993" w:rsidP="008D665C">
            <w:pPr>
              <w:rPr>
                <w:lang w:eastAsia="en-IN"/>
              </w:rPr>
            </w:pPr>
            <w:proofErr w:type="spellStart"/>
            <w:r w:rsidRPr="001773ED">
              <w:rPr>
                <w:lang w:eastAsia="en-IN"/>
              </w:rPr>
              <w:t>Networth</w:t>
            </w:r>
            <w:proofErr w:type="spellEnd"/>
            <w:r w:rsidRPr="001773ED">
              <w:rPr>
                <w:lang w:eastAsia="en-IN"/>
              </w:rPr>
              <w:t xml:space="preserve"> certification.( Min. </w:t>
            </w:r>
            <w:proofErr w:type="spellStart"/>
            <w:r w:rsidRPr="001773ED">
              <w:rPr>
                <w:lang w:eastAsia="en-IN"/>
              </w:rPr>
              <w:t>networth</w:t>
            </w:r>
            <w:proofErr w:type="spellEnd"/>
            <w:r w:rsidRPr="001773ED">
              <w:rPr>
                <w:lang w:eastAsia="en-IN"/>
              </w:rPr>
              <w:t xml:space="preserve"> Rs.1 </w:t>
            </w:r>
            <w:proofErr w:type="spellStart"/>
            <w:r w:rsidRPr="001773ED">
              <w:rPr>
                <w:lang w:eastAsia="en-IN"/>
              </w:rPr>
              <w:t>cr</w:t>
            </w:r>
            <w:proofErr w:type="spellEnd"/>
            <w:r w:rsidRPr="001773ED">
              <w:rPr>
                <w:lang w:eastAsia="en-IN"/>
              </w:rPr>
              <w:t xml:space="preserve"> )</w:t>
            </w:r>
          </w:p>
        </w:tc>
        <w:tc>
          <w:tcPr>
            <w:tcW w:w="3798" w:type="dxa"/>
            <w:shd w:val="clear" w:color="auto" w:fill="auto"/>
            <w:hideMark/>
          </w:tcPr>
          <w:p w14:paraId="0913DC41" w14:textId="77777777" w:rsidR="00456993" w:rsidRPr="001773ED" w:rsidRDefault="00456993" w:rsidP="008D665C">
            <w:pPr>
              <w:jc w:val="center"/>
              <w:rPr>
                <w:lang w:eastAsia="en-IN"/>
              </w:rPr>
            </w:pPr>
            <w:r w:rsidRPr="001773ED">
              <w:rPr>
                <w:lang w:eastAsia="en-IN"/>
              </w:rPr>
              <w:t>Confirmed</w:t>
            </w:r>
          </w:p>
        </w:tc>
      </w:tr>
    </w:tbl>
    <w:p w14:paraId="36208018" w14:textId="77777777" w:rsidR="00456993" w:rsidRPr="001773ED" w:rsidRDefault="00456993" w:rsidP="00456993"/>
    <w:p w14:paraId="17DEFC00" w14:textId="77777777" w:rsidR="00456993" w:rsidRPr="001773ED" w:rsidRDefault="00456993" w:rsidP="00456993">
      <w:r w:rsidRPr="001773ED">
        <w:t>I/We certify that in addition to the standard KYC checks we have collected the above documents and the client meets the Net-worth criterion stipulated above.</w:t>
      </w:r>
    </w:p>
    <w:p w14:paraId="60765953" w14:textId="77777777" w:rsidR="00456993" w:rsidRPr="001773ED" w:rsidRDefault="00456993" w:rsidP="00456993"/>
    <w:p w14:paraId="374DB060" w14:textId="77777777" w:rsidR="00456993" w:rsidRPr="001773ED" w:rsidRDefault="00456993" w:rsidP="00456993"/>
    <w:p w14:paraId="3A7429F1" w14:textId="77777777" w:rsidR="00456993" w:rsidRPr="001773ED" w:rsidRDefault="00456993" w:rsidP="00456993">
      <w:proofErr w:type="spellStart"/>
      <w:r w:rsidRPr="001773ED">
        <w:t>Authorised</w:t>
      </w:r>
      <w:proofErr w:type="spellEnd"/>
      <w:r w:rsidRPr="001773ED">
        <w:t xml:space="preserve"> Signatory</w:t>
      </w:r>
    </w:p>
    <w:p w14:paraId="1579DEF1" w14:textId="77777777" w:rsidR="00456993" w:rsidRPr="001773ED" w:rsidRDefault="00456993" w:rsidP="00456993"/>
    <w:p w14:paraId="7F6A7599" w14:textId="77777777" w:rsidR="009439F5" w:rsidRDefault="00456993" w:rsidP="009439F5">
      <w:r w:rsidRPr="001773ED">
        <w:t>Stamp</w:t>
      </w:r>
    </w:p>
    <w:p w14:paraId="322E7BAC" w14:textId="77777777" w:rsidR="009439F5" w:rsidRPr="009439F5" w:rsidRDefault="00047E5A" w:rsidP="00311226">
      <w:pPr>
        <w:pStyle w:val="Heading1"/>
        <w:rPr>
          <w:color w:val="0000FF"/>
        </w:rPr>
      </w:pPr>
      <w:bookmarkStart w:id="2268" w:name="_Toc55566581"/>
      <w:r>
        <w:rPr>
          <w:lang w:val="en-US"/>
        </w:rPr>
        <w:t>Format for activation of N</w:t>
      </w:r>
      <w:r w:rsidR="009439F5">
        <w:rPr>
          <w:lang w:val="en-US"/>
        </w:rPr>
        <w:t>-</w:t>
      </w:r>
      <w:r>
        <w:rPr>
          <w:lang w:val="en-US"/>
        </w:rPr>
        <w:t>MASS</w:t>
      </w:r>
      <w:bookmarkEnd w:id="2268"/>
    </w:p>
    <w:p w14:paraId="3C4B5086" w14:textId="77777777" w:rsidR="009439F5" w:rsidRPr="006A178D" w:rsidRDefault="009439F5" w:rsidP="009439F5">
      <w:pPr>
        <w:rPr>
          <w:b/>
          <w:bCs/>
          <w:color w:val="0000FF"/>
        </w:rPr>
      </w:pPr>
    </w:p>
    <w:p w14:paraId="305CF2C2"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The Manager                                                                                                            Date:</w:t>
      </w:r>
    </w:p>
    <w:p w14:paraId="78D9BA4A"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NSE Clearing Ltd</w:t>
      </w:r>
    </w:p>
    <w:p w14:paraId="53CCA377" w14:textId="77777777" w:rsidR="009439F5" w:rsidRPr="006A178D" w:rsidRDefault="009439F5" w:rsidP="009439F5">
      <w:pPr>
        <w:pStyle w:val="NoSpacing"/>
        <w:rPr>
          <w:rFonts w:ascii="Times New Roman" w:hAnsi="Times New Roman"/>
          <w:sz w:val="24"/>
          <w:szCs w:val="24"/>
        </w:rPr>
      </w:pPr>
    </w:p>
    <w:p w14:paraId="6CA7EC5C"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Dear Sir/ Madam,</w:t>
      </w:r>
    </w:p>
    <w:p w14:paraId="0123875A" w14:textId="77777777" w:rsidR="009439F5" w:rsidRPr="006A178D" w:rsidRDefault="009439F5" w:rsidP="009439F5">
      <w:pPr>
        <w:pStyle w:val="NoSpacing"/>
        <w:rPr>
          <w:rFonts w:ascii="Times New Roman" w:hAnsi="Times New Roman"/>
          <w:sz w:val="24"/>
          <w:szCs w:val="24"/>
        </w:rPr>
      </w:pPr>
    </w:p>
    <w:p w14:paraId="4B0C39F9" w14:textId="77777777" w:rsidR="009439F5" w:rsidRPr="006A178D" w:rsidRDefault="009439F5" w:rsidP="009439F5">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2F18DABA" w14:textId="77777777" w:rsidR="009439F5" w:rsidRPr="006A178D" w:rsidRDefault="009439F5" w:rsidP="009439F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678BEBA2" w14:textId="77777777" w:rsidR="009439F5" w:rsidRPr="006A178D" w:rsidRDefault="009439F5" w:rsidP="009439F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9439F5" w:rsidRPr="006A178D" w14:paraId="02C94488" w14:textId="77777777" w:rsidTr="009439F5">
        <w:tc>
          <w:tcPr>
            <w:tcW w:w="817" w:type="dxa"/>
            <w:tcBorders>
              <w:top w:val="single" w:sz="4" w:space="0" w:color="auto"/>
              <w:left w:val="single" w:sz="4" w:space="0" w:color="auto"/>
              <w:bottom w:val="single" w:sz="4" w:space="0" w:color="auto"/>
              <w:right w:val="single" w:sz="4" w:space="0" w:color="auto"/>
            </w:tcBorders>
          </w:tcPr>
          <w:p w14:paraId="7DDB8C6D" w14:textId="77777777" w:rsidR="009439F5" w:rsidRPr="006A178D" w:rsidRDefault="009439F5" w:rsidP="00E62DD1">
            <w:pPr>
              <w:pStyle w:val="NoSpacing"/>
              <w:jc w:val="center"/>
              <w:rPr>
                <w:rFonts w:ascii="Times New Roman" w:hAnsi="Times New Roman"/>
                <w:b/>
                <w:sz w:val="24"/>
                <w:szCs w:val="24"/>
              </w:rPr>
            </w:pPr>
            <w:proofErr w:type="spellStart"/>
            <w:r w:rsidRPr="006A178D">
              <w:rPr>
                <w:rFonts w:ascii="Times New Roman" w:hAnsi="Times New Roman"/>
                <w:b/>
                <w:sz w:val="24"/>
                <w:szCs w:val="24"/>
              </w:rPr>
              <w:t>Sr</w:t>
            </w:r>
            <w:proofErr w:type="spellEnd"/>
            <w:r w:rsidRPr="006A178D">
              <w:rPr>
                <w:rFonts w:ascii="Times New Roman" w:hAnsi="Times New Roman"/>
                <w:b/>
                <w:sz w:val="24"/>
                <w:szCs w:val="24"/>
              </w:rPr>
              <w:t xml:space="preserve"> No</w:t>
            </w:r>
          </w:p>
        </w:tc>
        <w:tc>
          <w:tcPr>
            <w:tcW w:w="4536" w:type="dxa"/>
            <w:tcBorders>
              <w:top w:val="single" w:sz="4" w:space="0" w:color="auto"/>
              <w:left w:val="single" w:sz="4" w:space="0" w:color="auto"/>
              <w:bottom w:val="single" w:sz="4" w:space="0" w:color="auto"/>
              <w:right w:val="single" w:sz="4" w:space="0" w:color="auto"/>
            </w:tcBorders>
          </w:tcPr>
          <w:p w14:paraId="6AA724FC"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2942CD43"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To be filled by the Member</w:t>
            </w:r>
          </w:p>
        </w:tc>
      </w:tr>
      <w:tr w:rsidR="009439F5" w:rsidRPr="006A178D" w14:paraId="76C46AD8" w14:textId="77777777" w:rsidTr="00311226">
        <w:trPr>
          <w:trHeight w:val="239"/>
        </w:trPr>
        <w:tc>
          <w:tcPr>
            <w:tcW w:w="817" w:type="dxa"/>
            <w:tcBorders>
              <w:top w:val="single" w:sz="4" w:space="0" w:color="auto"/>
              <w:left w:val="single" w:sz="4" w:space="0" w:color="auto"/>
              <w:bottom w:val="single" w:sz="4" w:space="0" w:color="auto"/>
              <w:right w:val="single" w:sz="4" w:space="0" w:color="auto"/>
            </w:tcBorders>
          </w:tcPr>
          <w:p w14:paraId="7E56C9ED"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w:t>
            </w:r>
          </w:p>
          <w:p w14:paraId="628D95F7" w14:textId="77777777" w:rsidR="009439F5" w:rsidRPr="006A178D" w:rsidRDefault="009439F5" w:rsidP="00E62DD1">
            <w:pPr>
              <w:pStyle w:val="NoSpacing"/>
              <w:jc w:val="center"/>
              <w:rPr>
                <w:rFonts w:ascii="Times New Roman" w:hAnsi="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6CBF01DD"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76B77304" w14:textId="77777777" w:rsidR="009439F5" w:rsidRPr="006A178D" w:rsidRDefault="009439F5" w:rsidP="00E62DD1">
            <w:pPr>
              <w:pStyle w:val="NoSpacing"/>
              <w:rPr>
                <w:rFonts w:ascii="Times New Roman" w:hAnsi="Times New Roman"/>
                <w:sz w:val="24"/>
                <w:szCs w:val="24"/>
              </w:rPr>
            </w:pPr>
          </w:p>
        </w:tc>
      </w:tr>
      <w:tr w:rsidR="009439F5" w:rsidRPr="006A178D" w14:paraId="398FF422" w14:textId="77777777" w:rsidTr="009439F5">
        <w:trPr>
          <w:trHeight w:val="530"/>
        </w:trPr>
        <w:tc>
          <w:tcPr>
            <w:tcW w:w="817" w:type="dxa"/>
            <w:tcBorders>
              <w:top w:val="single" w:sz="4" w:space="0" w:color="auto"/>
              <w:left w:val="single" w:sz="4" w:space="0" w:color="auto"/>
              <w:bottom w:val="single" w:sz="4" w:space="0" w:color="auto"/>
              <w:right w:val="single" w:sz="4" w:space="0" w:color="auto"/>
            </w:tcBorders>
          </w:tcPr>
          <w:p w14:paraId="6843CD3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0C2399DC"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4CD24438" w14:textId="77777777" w:rsidR="009439F5" w:rsidRPr="006A178D" w:rsidRDefault="009439F5" w:rsidP="00E62DD1">
            <w:pPr>
              <w:pStyle w:val="NoSpacing"/>
              <w:rPr>
                <w:rFonts w:ascii="Times New Roman" w:hAnsi="Times New Roman"/>
                <w:sz w:val="24"/>
                <w:szCs w:val="24"/>
              </w:rPr>
            </w:pPr>
          </w:p>
        </w:tc>
      </w:tr>
      <w:tr w:rsidR="009439F5" w:rsidRPr="006A178D" w14:paraId="7AFFCFA9" w14:textId="77777777" w:rsidTr="009439F5">
        <w:trPr>
          <w:trHeight w:val="283"/>
        </w:trPr>
        <w:tc>
          <w:tcPr>
            <w:tcW w:w="817" w:type="dxa"/>
            <w:tcBorders>
              <w:top w:val="single" w:sz="4" w:space="0" w:color="auto"/>
              <w:left w:val="single" w:sz="4" w:space="0" w:color="auto"/>
              <w:bottom w:val="single" w:sz="4" w:space="0" w:color="auto"/>
              <w:right w:val="single" w:sz="4" w:space="0" w:color="auto"/>
            </w:tcBorders>
          </w:tcPr>
          <w:p w14:paraId="62958362"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1CDE27F0"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11AED3CB" w14:textId="77777777" w:rsidR="009439F5" w:rsidRPr="006A178D" w:rsidRDefault="009439F5" w:rsidP="00E62DD1">
            <w:pPr>
              <w:pStyle w:val="NoSpacing"/>
              <w:rPr>
                <w:rFonts w:ascii="Times New Roman" w:hAnsi="Times New Roman"/>
                <w:sz w:val="24"/>
                <w:szCs w:val="24"/>
              </w:rPr>
            </w:pPr>
          </w:p>
        </w:tc>
      </w:tr>
      <w:tr w:rsidR="009439F5" w:rsidRPr="006A178D" w14:paraId="72B012B9" w14:textId="77777777" w:rsidTr="009439F5">
        <w:trPr>
          <w:trHeight w:val="558"/>
        </w:trPr>
        <w:tc>
          <w:tcPr>
            <w:tcW w:w="817" w:type="dxa"/>
            <w:tcBorders>
              <w:top w:val="single" w:sz="4" w:space="0" w:color="auto"/>
              <w:left w:val="single" w:sz="4" w:space="0" w:color="auto"/>
              <w:bottom w:val="single" w:sz="4" w:space="0" w:color="auto"/>
              <w:right w:val="single" w:sz="4" w:space="0" w:color="auto"/>
            </w:tcBorders>
          </w:tcPr>
          <w:p w14:paraId="42CE7A15"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lastRenderedPageBreak/>
              <w:t>4</w:t>
            </w:r>
          </w:p>
        </w:tc>
        <w:tc>
          <w:tcPr>
            <w:tcW w:w="4536" w:type="dxa"/>
            <w:tcBorders>
              <w:top w:val="single" w:sz="4" w:space="0" w:color="auto"/>
              <w:left w:val="single" w:sz="4" w:space="0" w:color="auto"/>
              <w:bottom w:val="single" w:sz="4" w:space="0" w:color="auto"/>
              <w:right w:val="single" w:sz="4" w:space="0" w:color="auto"/>
            </w:tcBorders>
          </w:tcPr>
          <w:p w14:paraId="062E62D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3C931C43" w14:textId="77777777" w:rsidR="009439F5" w:rsidRPr="006A178D" w:rsidRDefault="009439F5" w:rsidP="00E62DD1">
            <w:pPr>
              <w:pStyle w:val="NoSpacing"/>
              <w:rPr>
                <w:rFonts w:ascii="Times New Roman" w:hAnsi="Times New Roman"/>
                <w:sz w:val="24"/>
                <w:szCs w:val="24"/>
              </w:rPr>
            </w:pPr>
          </w:p>
        </w:tc>
      </w:tr>
      <w:tr w:rsidR="009439F5" w:rsidRPr="006A178D" w14:paraId="66B0A0F2" w14:textId="77777777" w:rsidTr="009439F5">
        <w:tc>
          <w:tcPr>
            <w:tcW w:w="817" w:type="dxa"/>
            <w:tcBorders>
              <w:top w:val="single" w:sz="4" w:space="0" w:color="auto"/>
              <w:left w:val="single" w:sz="4" w:space="0" w:color="auto"/>
              <w:bottom w:val="single" w:sz="4" w:space="0" w:color="auto"/>
              <w:right w:val="single" w:sz="4" w:space="0" w:color="auto"/>
            </w:tcBorders>
          </w:tcPr>
          <w:p w14:paraId="67CB41FC"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7BAF4745"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0E4E2365" w14:textId="77777777" w:rsidR="009439F5" w:rsidRPr="006A178D" w:rsidRDefault="009439F5" w:rsidP="00E62DD1">
            <w:pPr>
              <w:pStyle w:val="NoSpacing"/>
              <w:rPr>
                <w:rFonts w:ascii="Times New Roman" w:hAnsi="Times New Roman"/>
                <w:sz w:val="24"/>
                <w:szCs w:val="24"/>
              </w:rPr>
            </w:pPr>
          </w:p>
        </w:tc>
      </w:tr>
      <w:tr w:rsidR="009439F5" w:rsidRPr="006A178D" w14:paraId="1801F539" w14:textId="77777777" w:rsidTr="009439F5">
        <w:trPr>
          <w:trHeight w:val="332"/>
        </w:trPr>
        <w:tc>
          <w:tcPr>
            <w:tcW w:w="817" w:type="dxa"/>
            <w:tcBorders>
              <w:top w:val="single" w:sz="4" w:space="0" w:color="auto"/>
              <w:left w:val="single" w:sz="4" w:space="0" w:color="auto"/>
              <w:bottom w:val="single" w:sz="4" w:space="0" w:color="auto"/>
              <w:right w:val="single" w:sz="4" w:space="0" w:color="auto"/>
            </w:tcBorders>
          </w:tcPr>
          <w:p w14:paraId="211B5A27"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315E55C6"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0B0D4AF9" w14:textId="77777777" w:rsidR="009439F5" w:rsidRPr="006A178D" w:rsidRDefault="009439F5" w:rsidP="00E62DD1">
            <w:pPr>
              <w:pStyle w:val="NoSpacing"/>
              <w:rPr>
                <w:rFonts w:ascii="Times New Roman" w:hAnsi="Times New Roman"/>
                <w:sz w:val="24"/>
                <w:szCs w:val="24"/>
              </w:rPr>
            </w:pPr>
          </w:p>
        </w:tc>
      </w:tr>
      <w:tr w:rsidR="009439F5" w:rsidRPr="006A178D" w14:paraId="62EFCF18"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1E29391E"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E80EA3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22A65AA2" w14:textId="77777777" w:rsidR="009439F5" w:rsidRPr="006A178D" w:rsidRDefault="009439F5" w:rsidP="00E62DD1">
            <w:pPr>
              <w:pStyle w:val="NoSpacing"/>
              <w:rPr>
                <w:rFonts w:ascii="Times New Roman" w:hAnsi="Times New Roman"/>
                <w:sz w:val="24"/>
                <w:szCs w:val="24"/>
              </w:rPr>
            </w:pPr>
          </w:p>
        </w:tc>
      </w:tr>
      <w:tr w:rsidR="009439F5" w:rsidRPr="006A178D" w14:paraId="6C5C267D"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4E8A82F"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0C88CC1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770A9752" w14:textId="77777777" w:rsidR="009439F5" w:rsidRPr="006A178D" w:rsidRDefault="009439F5" w:rsidP="00E62DD1">
            <w:pPr>
              <w:pStyle w:val="NoSpacing"/>
              <w:rPr>
                <w:rFonts w:ascii="Times New Roman" w:hAnsi="Times New Roman"/>
                <w:sz w:val="24"/>
                <w:szCs w:val="24"/>
              </w:rPr>
            </w:pPr>
          </w:p>
        </w:tc>
      </w:tr>
      <w:tr w:rsidR="009439F5" w:rsidRPr="006A178D" w14:paraId="0F54418B"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63D737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1E824411"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0679F262" w14:textId="77777777" w:rsidR="009439F5" w:rsidRPr="006A178D" w:rsidRDefault="009439F5" w:rsidP="00E62DD1">
            <w:pPr>
              <w:pStyle w:val="NoSpacing"/>
              <w:rPr>
                <w:rFonts w:ascii="Times New Roman" w:hAnsi="Times New Roman"/>
                <w:sz w:val="24"/>
                <w:szCs w:val="24"/>
              </w:rPr>
            </w:pPr>
          </w:p>
        </w:tc>
      </w:tr>
      <w:tr w:rsidR="009439F5" w:rsidRPr="006A178D" w14:paraId="1EE8B934"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E631DDB"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2B7D226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14:paraId="7A9E1DC3" w14:textId="77777777" w:rsidR="009439F5" w:rsidRPr="006A178D" w:rsidRDefault="009439F5" w:rsidP="00E62DD1">
            <w:pPr>
              <w:pStyle w:val="NoSpacing"/>
              <w:rPr>
                <w:rFonts w:ascii="Times New Roman" w:hAnsi="Times New Roman"/>
                <w:sz w:val="24"/>
                <w:szCs w:val="24"/>
              </w:rPr>
            </w:pPr>
          </w:p>
        </w:tc>
      </w:tr>
    </w:tbl>
    <w:p w14:paraId="6115C100" w14:textId="77777777" w:rsidR="009439F5" w:rsidRPr="006A178D" w:rsidRDefault="009439F5" w:rsidP="009439F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1A9A1749" w14:textId="77777777" w:rsidR="009439F5" w:rsidRPr="006A178D" w:rsidRDefault="009439F5" w:rsidP="009439F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247C0FC8" w14:textId="77777777" w:rsidR="009439F5" w:rsidRPr="006A178D" w:rsidRDefault="009439F5" w:rsidP="009439F5">
      <w:pPr>
        <w:adjustRightInd w:val="0"/>
        <w:jc w:val="both"/>
      </w:pPr>
      <w:r w:rsidRPr="006A178D">
        <w:t>We would request you to advise us the account details allotted to us for this purpose at the above mentioned address.</w:t>
      </w:r>
    </w:p>
    <w:p w14:paraId="46763157" w14:textId="77777777" w:rsidR="009439F5" w:rsidRPr="006A178D" w:rsidRDefault="009439F5" w:rsidP="009439F5">
      <w:pPr>
        <w:adjustRightInd w:val="0"/>
        <w:jc w:val="both"/>
      </w:pPr>
      <w:r w:rsidRPr="006A178D">
        <w:t>Yours sincerely,</w:t>
      </w:r>
    </w:p>
    <w:p w14:paraId="3F4FAD99" w14:textId="77777777" w:rsidR="00596C5C" w:rsidRPr="006A178D" w:rsidRDefault="00596C5C" w:rsidP="009439F5">
      <w:pPr>
        <w:pStyle w:val="NoSpacing"/>
        <w:rPr>
          <w:rFonts w:ascii="Times New Roman" w:hAnsi="Times New Roman"/>
          <w:sz w:val="24"/>
          <w:szCs w:val="24"/>
        </w:rPr>
      </w:pPr>
    </w:p>
    <w:p w14:paraId="6EC39BFF"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Authorized Signatory</w:t>
      </w:r>
    </w:p>
    <w:p w14:paraId="61448889"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Name:</w:t>
      </w:r>
    </w:p>
    <w:p w14:paraId="1D36D633" w14:textId="77777777" w:rsidR="008A420A" w:rsidRDefault="009439F5" w:rsidP="005B782D">
      <w:pPr>
        <w:pStyle w:val="NoSpacing"/>
        <w:rPr>
          <w:rFonts w:ascii="Times New Roman" w:hAnsi="Times New Roman"/>
          <w:sz w:val="24"/>
          <w:szCs w:val="24"/>
        </w:rPr>
      </w:pPr>
      <w:r w:rsidRPr="006A178D">
        <w:rPr>
          <w:rFonts w:ascii="Times New Roman" w:hAnsi="Times New Roman"/>
          <w:sz w:val="24"/>
          <w:szCs w:val="24"/>
        </w:rPr>
        <w:t>Designation:</w:t>
      </w:r>
    </w:p>
    <w:p w14:paraId="5BC4219E" w14:textId="77777777" w:rsidR="005714D2" w:rsidRPr="005714D2" w:rsidRDefault="005714D2" w:rsidP="00275382">
      <w:pPr>
        <w:pStyle w:val="Heading1"/>
        <w:rPr>
          <w:color w:val="0000FF"/>
        </w:rPr>
      </w:pPr>
      <w:bookmarkStart w:id="2269" w:name="_Toc55566582"/>
      <w:r w:rsidRPr="005714D2">
        <w:rPr>
          <w:lang w:val="en-US"/>
        </w:rPr>
        <w:t>Format for upload of non settlement related payments</w:t>
      </w:r>
      <w:bookmarkEnd w:id="2269"/>
    </w:p>
    <w:p w14:paraId="0E4A81FE" w14:textId="77777777" w:rsidR="005714D2" w:rsidRPr="006A178D" w:rsidRDefault="005714D2" w:rsidP="005714D2">
      <w:pPr>
        <w:rPr>
          <w:b/>
          <w:bCs/>
          <w:color w:val="0000FF"/>
        </w:rPr>
      </w:pPr>
    </w:p>
    <w:p w14:paraId="5B69ADB6"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File Path: NMASS-File Management-Upload</w:t>
      </w:r>
    </w:p>
    <w:p w14:paraId="003A01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4C4712B5"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&lt;Custodian Code&gt;_NSP_DDMMYYYY.csv</w:t>
      </w:r>
    </w:p>
    <w:p w14:paraId="5DA5926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33EF64AC" w14:textId="77777777" w:rsidR="001728BE" w:rsidRDefault="001728BE" w:rsidP="005714D2">
      <w:pPr>
        <w:pStyle w:val="NoSpacing"/>
        <w:rPr>
          <w:rFonts w:ascii="Times New Roman" w:hAnsi="Times New Roman"/>
          <w:sz w:val="24"/>
          <w:szCs w:val="24"/>
        </w:rPr>
      </w:pPr>
    </w:p>
    <w:p w14:paraId="01F5E4B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r w:rsidR="001728BE">
        <w:rPr>
          <w:rFonts w:ascii="Times New Roman" w:hAnsi="Times New Roman"/>
          <w:sz w:val="24"/>
          <w:szCs w:val="24"/>
        </w:rPr>
        <w:t xml:space="preserve"> </w:t>
      </w:r>
      <w:proofErr w:type="spellStart"/>
      <w:r w:rsidRPr="005714D2">
        <w:rPr>
          <w:rFonts w:ascii="Times New Roman" w:hAnsi="Times New Roman"/>
          <w:sz w:val="24"/>
          <w:szCs w:val="24"/>
        </w:rPr>
        <w:t>Settlement_Type</w:t>
      </w:r>
      <w:proofErr w:type="spellEnd"/>
    </w:p>
    <w:p w14:paraId="515500B9"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Settlement_Number</w:t>
      </w:r>
      <w:proofErr w:type="spellEnd"/>
    </w:p>
    <w:p w14:paraId="45099FC9"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TM_Code</w:t>
      </w:r>
      <w:proofErr w:type="spellEnd"/>
    </w:p>
    <w:p w14:paraId="1D43C60D"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CP_Code</w:t>
      </w:r>
      <w:proofErr w:type="spellEnd"/>
    </w:p>
    <w:p w14:paraId="4C11A701"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5C40B9BD" w14:textId="77777777" w:rsidR="001728BE" w:rsidRDefault="001728BE" w:rsidP="005714D2">
      <w:pPr>
        <w:pStyle w:val="NoSpacing"/>
        <w:rPr>
          <w:rFonts w:ascii="Times New Roman" w:hAnsi="Times New Roman"/>
          <w:sz w:val="24"/>
          <w:szCs w:val="24"/>
        </w:rPr>
      </w:pPr>
      <w:r>
        <w:rPr>
          <w:rFonts w:ascii="Times New Roman" w:hAnsi="Times New Roman"/>
          <w:sz w:val="24"/>
          <w:szCs w:val="24"/>
        </w:rPr>
        <w:t>Exchange Indicator (B – BSE; N – NSE; M -MSEI)</w:t>
      </w:r>
    </w:p>
    <w:p w14:paraId="3A226279" w14:textId="77777777" w:rsidR="001728BE" w:rsidRPr="005714D2" w:rsidRDefault="001728BE" w:rsidP="005714D2">
      <w:pPr>
        <w:pStyle w:val="NoSpacing"/>
        <w:rPr>
          <w:rFonts w:ascii="Times New Roman" w:hAnsi="Times New Roman"/>
          <w:sz w:val="24"/>
          <w:szCs w:val="24"/>
        </w:rPr>
      </w:pPr>
    </w:p>
    <w:p w14:paraId="54289B7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Custodian shall provide the information pertaining to the headers mentioned</w:t>
      </w:r>
    </w:p>
    <w:p w14:paraId="34E1FAF4" w14:textId="77777777" w:rsidR="005714D2" w:rsidRPr="005714D2" w:rsidRDefault="005714D2" w:rsidP="005714D2">
      <w:pPr>
        <w:pStyle w:val="NoSpacing"/>
        <w:rPr>
          <w:rFonts w:ascii="Times New Roman" w:hAnsi="Times New Roman"/>
          <w:sz w:val="24"/>
          <w:szCs w:val="24"/>
        </w:rPr>
      </w:pPr>
      <w:proofErr w:type="gramStart"/>
      <w:r w:rsidRPr="005714D2">
        <w:rPr>
          <w:rFonts w:ascii="Times New Roman" w:hAnsi="Times New Roman"/>
          <w:sz w:val="24"/>
          <w:szCs w:val="24"/>
        </w:rPr>
        <w:t>above</w:t>
      </w:r>
      <w:proofErr w:type="gramEnd"/>
      <w:r w:rsidRPr="005714D2">
        <w:rPr>
          <w:rFonts w:ascii="Times New Roman" w:hAnsi="Times New Roman"/>
          <w:sz w:val="24"/>
          <w:szCs w:val="24"/>
        </w:rPr>
        <w:t xml:space="preserve"> with respect to TMs and Custodial Participants (CPs) for which non settlement</w:t>
      </w:r>
    </w:p>
    <w:p w14:paraId="5C6535BC" w14:textId="77777777" w:rsidR="001728BE" w:rsidRDefault="005714D2" w:rsidP="005714D2">
      <w:pPr>
        <w:pStyle w:val="NoSpacing"/>
        <w:rPr>
          <w:rFonts w:ascii="Times New Roman" w:hAnsi="Times New Roman"/>
          <w:sz w:val="24"/>
          <w:szCs w:val="24"/>
        </w:rPr>
      </w:pPr>
      <w:proofErr w:type="gramStart"/>
      <w:r w:rsidRPr="005714D2">
        <w:rPr>
          <w:rFonts w:ascii="Times New Roman" w:hAnsi="Times New Roman"/>
          <w:sz w:val="24"/>
          <w:szCs w:val="24"/>
        </w:rPr>
        <w:t>transactions</w:t>
      </w:r>
      <w:proofErr w:type="gramEnd"/>
      <w:r w:rsidRPr="005714D2">
        <w:rPr>
          <w:rFonts w:ascii="Times New Roman" w:hAnsi="Times New Roman"/>
          <w:sz w:val="24"/>
          <w:szCs w:val="24"/>
        </w:rPr>
        <w:t xml:space="preserve"> need to be created.</w:t>
      </w:r>
    </w:p>
    <w:p w14:paraId="31CB57FF" w14:textId="77777777" w:rsidR="001728BE" w:rsidRPr="006A178D" w:rsidRDefault="001728BE" w:rsidP="005714D2">
      <w:pPr>
        <w:pStyle w:val="NoSpacing"/>
        <w:rPr>
          <w:rFonts w:ascii="Times New Roman" w:hAnsi="Times New Roman"/>
          <w:sz w:val="24"/>
          <w:szCs w:val="24"/>
        </w:rPr>
      </w:pPr>
    </w:p>
    <w:p w14:paraId="60FB9E49" w14:textId="77777777" w:rsidR="001728BE" w:rsidRPr="001728BE" w:rsidRDefault="005714D2" w:rsidP="00593C6E">
      <w:pPr>
        <w:pStyle w:val="Heading1"/>
        <w:numPr>
          <w:ilvl w:val="0"/>
          <w:numId w:val="43"/>
        </w:numPr>
        <w:rPr>
          <w:color w:val="0000FF"/>
        </w:rPr>
      </w:pPr>
      <w:r w:rsidRPr="005714D2">
        <w:br w:type="page"/>
      </w:r>
      <w:bookmarkStart w:id="2270" w:name="_Toc55566583"/>
      <w:r w:rsidR="001728BE" w:rsidRPr="001728BE">
        <w:rPr>
          <w:lang w:val="en-US"/>
        </w:rPr>
        <w:lastRenderedPageBreak/>
        <w:t xml:space="preserve">Format for </w:t>
      </w:r>
      <w:r w:rsidR="001728BE">
        <w:rPr>
          <w:lang w:val="en-US"/>
        </w:rPr>
        <w:t>Download</w:t>
      </w:r>
      <w:r w:rsidR="001728BE" w:rsidRPr="001728BE">
        <w:rPr>
          <w:lang w:val="en-US"/>
        </w:rPr>
        <w:t xml:space="preserve"> of non settlement related payments</w:t>
      </w:r>
    </w:p>
    <w:p w14:paraId="2FF44FC1" w14:textId="77777777" w:rsidR="001728BE" w:rsidRDefault="001728BE" w:rsidP="001728BE">
      <w:pPr>
        <w:pStyle w:val="NoSpacing"/>
      </w:pPr>
    </w:p>
    <w:bookmarkEnd w:id="2270"/>
    <w:p w14:paraId="4AA474E8" w14:textId="77777777" w:rsidR="005714D2" w:rsidRDefault="005714D2" w:rsidP="005714D2">
      <w:pPr>
        <w:rPr>
          <w:b/>
          <w:bCs/>
          <w:color w:val="0000FF"/>
        </w:rPr>
      </w:pPr>
    </w:p>
    <w:p w14:paraId="2225C14C" w14:textId="77777777" w:rsidR="001728BE" w:rsidRDefault="00274198" w:rsidP="0006452D">
      <w:pPr>
        <w:ind w:left="284"/>
        <w:rPr>
          <w:b/>
          <w:bCs/>
          <w:color w:val="0000FF"/>
        </w:rPr>
      </w:pPr>
      <w:r>
        <w:rPr>
          <w:b/>
          <w:bCs/>
          <w:color w:val="0000FF"/>
        </w:rPr>
        <w:t>Report to Clearing Member</w:t>
      </w:r>
    </w:p>
    <w:p w14:paraId="1D75525C" w14:textId="77777777" w:rsidR="001728BE" w:rsidRPr="006A178D" w:rsidRDefault="001728BE" w:rsidP="005714D2">
      <w:pPr>
        <w:rPr>
          <w:b/>
          <w:bCs/>
          <w:color w:val="0000FF"/>
        </w:rPr>
      </w:pPr>
    </w:p>
    <w:p w14:paraId="38E54D6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File Path: Member Code – NSP</w:t>
      </w:r>
    </w:p>
    <w:p w14:paraId="4FD7CBF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24B901F3"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w:t>
      </w:r>
      <w:r w:rsidR="00274198">
        <w:rPr>
          <w:rFonts w:ascii="Times New Roman" w:hAnsi="Times New Roman"/>
          <w:sz w:val="24"/>
          <w:szCs w:val="24"/>
        </w:rPr>
        <w:t>Member</w:t>
      </w:r>
      <w:r w:rsidR="00274198" w:rsidRPr="005714D2">
        <w:rPr>
          <w:rFonts w:ascii="Times New Roman" w:hAnsi="Times New Roman"/>
          <w:sz w:val="24"/>
          <w:szCs w:val="24"/>
        </w:rPr>
        <w:t xml:space="preserve"> </w:t>
      </w:r>
      <w:r w:rsidRPr="005714D2">
        <w:rPr>
          <w:rFonts w:ascii="Times New Roman" w:hAnsi="Times New Roman"/>
          <w:sz w:val="24"/>
          <w:szCs w:val="24"/>
        </w:rPr>
        <w:t>Code&gt;_NSP_DDMMYYYY.csv</w:t>
      </w:r>
    </w:p>
    <w:p w14:paraId="688C8FB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7372EB92"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1AC43CCC"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Settlement_Type</w:t>
      </w:r>
      <w:proofErr w:type="spellEnd"/>
    </w:p>
    <w:p w14:paraId="755D2237" w14:textId="77777777" w:rsid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Settlement_Number</w:t>
      </w:r>
      <w:proofErr w:type="spellEnd"/>
    </w:p>
    <w:p w14:paraId="10F69C75" w14:textId="77777777" w:rsidR="00274198" w:rsidRPr="005714D2" w:rsidRDefault="00274198" w:rsidP="005714D2">
      <w:pPr>
        <w:pStyle w:val="NoSpacing"/>
        <w:rPr>
          <w:rFonts w:ascii="Times New Roman" w:hAnsi="Times New Roman"/>
          <w:sz w:val="24"/>
          <w:szCs w:val="24"/>
        </w:rPr>
      </w:pPr>
      <w:r>
        <w:rPr>
          <w:rFonts w:ascii="Times New Roman" w:hAnsi="Times New Roman"/>
          <w:sz w:val="24"/>
          <w:szCs w:val="24"/>
        </w:rPr>
        <w:t>TM Code</w:t>
      </w:r>
    </w:p>
    <w:p w14:paraId="5FDCED5F"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Custodian_Code</w:t>
      </w:r>
      <w:proofErr w:type="spellEnd"/>
    </w:p>
    <w:p w14:paraId="398B508B" w14:textId="77777777" w:rsidR="005714D2" w:rsidRPr="005714D2" w:rsidRDefault="005714D2" w:rsidP="005714D2">
      <w:pPr>
        <w:pStyle w:val="NoSpacing"/>
        <w:rPr>
          <w:rFonts w:ascii="Times New Roman" w:hAnsi="Times New Roman"/>
          <w:sz w:val="24"/>
          <w:szCs w:val="24"/>
        </w:rPr>
      </w:pPr>
      <w:proofErr w:type="spellStart"/>
      <w:r w:rsidRPr="005714D2">
        <w:rPr>
          <w:rFonts w:ascii="Times New Roman" w:hAnsi="Times New Roman"/>
          <w:sz w:val="24"/>
          <w:szCs w:val="24"/>
        </w:rPr>
        <w:t>CP_Code</w:t>
      </w:r>
      <w:proofErr w:type="spellEnd"/>
    </w:p>
    <w:p w14:paraId="309DC814"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30116A1A" w14:textId="77777777" w:rsidR="00274198" w:rsidRDefault="00274198" w:rsidP="005714D2">
      <w:pPr>
        <w:pStyle w:val="NoSpacing"/>
        <w:rPr>
          <w:rFonts w:ascii="Times New Roman" w:hAnsi="Times New Roman"/>
          <w:sz w:val="24"/>
          <w:szCs w:val="24"/>
        </w:rPr>
      </w:pPr>
    </w:p>
    <w:p w14:paraId="2720422F" w14:textId="77777777" w:rsidR="00274198" w:rsidRDefault="00274198" w:rsidP="00274198">
      <w:pPr>
        <w:rPr>
          <w:b/>
          <w:bCs/>
          <w:color w:val="0000FF"/>
        </w:rPr>
      </w:pPr>
      <w:r>
        <w:rPr>
          <w:b/>
          <w:bCs/>
          <w:color w:val="0000FF"/>
        </w:rPr>
        <w:t>Report to Trading Member</w:t>
      </w:r>
    </w:p>
    <w:p w14:paraId="1B97DDA4" w14:textId="77777777" w:rsidR="00274198" w:rsidRPr="006A178D" w:rsidRDefault="00274198" w:rsidP="00274198">
      <w:pPr>
        <w:rPr>
          <w:b/>
          <w:bCs/>
          <w:color w:val="0000FF"/>
        </w:rPr>
      </w:pPr>
    </w:p>
    <w:p w14:paraId="2C1EAAE1"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File Path: Member Code – NSP</w:t>
      </w:r>
    </w:p>
    <w:p w14:paraId="2F8E4C76"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Naming Convention:</w:t>
      </w:r>
    </w:p>
    <w:p w14:paraId="011812BA" w14:textId="77777777" w:rsidR="00274198" w:rsidRPr="005714D2" w:rsidRDefault="00274198" w:rsidP="00274198">
      <w:pPr>
        <w:pStyle w:val="NoSpacing"/>
        <w:rPr>
          <w:rFonts w:ascii="Times New Roman" w:hAnsi="Times New Roman"/>
          <w:sz w:val="24"/>
          <w:szCs w:val="24"/>
        </w:rPr>
      </w:pPr>
    </w:p>
    <w:p w14:paraId="13932478"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&lt;</w:t>
      </w:r>
      <w:r>
        <w:rPr>
          <w:rFonts w:ascii="Times New Roman" w:hAnsi="Times New Roman"/>
          <w:sz w:val="24"/>
          <w:szCs w:val="24"/>
        </w:rPr>
        <w:t>Member</w:t>
      </w:r>
      <w:r w:rsidRPr="005714D2">
        <w:rPr>
          <w:rFonts w:ascii="Times New Roman" w:hAnsi="Times New Roman"/>
          <w:sz w:val="24"/>
          <w:szCs w:val="24"/>
        </w:rPr>
        <w:t xml:space="preserve"> Code&gt;_NSP_DDMMYYYY.csv</w:t>
      </w:r>
    </w:p>
    <w:p w14:paraId="0EEABA3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5DF735F9"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6FDE6D0E" w14:textId="77777777" w:rsidR="00274198" w:rsidRPr="005714D2"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Settlement_Type</w:t>
      </w:r>
      <w:proofErr w:type="spellEnd"/>
    </w:p>
    <w:p w14:paraId="430AA148" w14:textId="77777777" w:rsidR="00274198"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Settlement_Number</w:t>
      </w:r>
      <w:proofErr w:type="spellEnd"/>
    </w:p>
    <w:p w14:paraId="09DA0FEA" w14:textId="77777777" w:rsidR="00274198" w:rsidRPr="005714D2"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Custodian_Code</w:t>
      </w:r>
      <w:proofErr w:type="spellEnd"/>
    </w:p>
    <w:p w14:paraId="0DA145CC" w14:textId="77777777" w:rsidR="00274198" w:rsidRPr="005714D2" w:rsidRDefault="00274198" w:rsidP="00274198">
      <w:pPr>
        <w:pStyle w:val="NoSpacing"/>
        <w:rPr>
          <w:rFonts w:ascii="Times New Roman" w:hAnsi="Times New Roman"/>
          <w:sz w:val="24"/>
          <w:szCs w:val="24"/>
        </w:rPr>
      </w:pPr>
      <w:proofErr w:type="spellStart"/>
      <w:r w:rsidRPr="005714D2">
        <w:rPr>
          <w:rFonts w:ascii="Times New Roman" w:hAnsi="Times New Roman"/>
          <w:sz w:val="24"/>
          <w:szCs w:val="24"/>
        </w:rPr>
        <w:t>CP_Code</w:t>
      </w:r>
      <w:proofErr w:type="spellEnd"/>
    </w:p>
    <w:p w14:paraId="7EFF6904"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Amount</w:t>
      </w:r>
    </w:p>
    <w:p w14:paraId="276CAA5A" w14:textId="77777777" w:rsidR="00274198" w:rsidRDefault="00274198" w:rsidP="005714D2">
      <w:pPr>
        <w:pStyle w:val="NoSpacing"/>
        <w:rPr>
          <w:rFonts w:ascii="Times New Roman" w:hAnsi="Times New Roman"/>
          <w:sz w:val="24"/>
          <w:szCs w:val="24"/>
        </w:rPr>
      </w:pPr>
    </w:p>
    <w:p w14:paraId="0ED007C1" w14:textId="77777777" w:rsidR="00274198" w:rsidRPr="005714D2" w:rsidRDefault="00274198" w:rsidP="005714D2">
      <w:pPr>
        <w:pStyle w:val="NoSpacing"/>
        <w:rPr>
          <w:rFonts w:ascii="Times New Roman" w:hAnsi="Times New Roman"/>
          <w:sz w:val="24"/>
          <w:szCs w:val="24"/>
        </w:rPr>
      </w:pPr>
    </w:p>
    <w:p w14:paraId="5DC62E6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trading members shall receive the information pertaining to the headers</w:t>
      </w:r>
    </w:p>
    <w:p w14:paraId="16EF4DEF" w14:textId="77777777" w:rsidR="005714D2" w:rsidRPr="005714D2" w:rsidRDefault="005714D2" w:rsidP="005714D2">
      <w:pPr>
        <w:pStyle w:val="NoSpacing"/>
        <w:rPr>
          <w:rFonts w:ascii="Times New Roman" w:hAnsi="Times New Roman"/>
          <w:sz w:val="24"/>
          <w:szCs w:val="24"/>
        </w:rPr>
      </w:pPr>
      <w:proofErr w:type="gramStart"/>
      <w:r w:rsidRPr="005714D2">
        <w:rPr>
          <w:rFonts w:ascii="Times New Roman" w:hAnsi="Times New Roman"/>
          <w:sz w:val="24"/>
          <w:szCs w:val="24"/>
        </w:rPr>
        <w:t>mentioned</w:t>
      </w:r>
      <w:proofErr w:type="gramEnd"/>
      <w:r w:rsidRPr="005714D2">
        <w:rPr>
          <w:rFonts w:ascii="Times New Roman" w:hAnsi="Times New Roman"/>
          <w:sz w:val="24"/>
          <w:szCs w:val="24"/>
        </w:rPr>
        <w:t xml:space="preserve"> above with respect to Custodians and Custodial Participants (CPs) for</w:t>
      </w:r>
    </w:p>
    <w:p w14:paraId="758D90DA" w14:textId="77777777" w:rsidR="005714D2" w:rsidRPr="005B782D" w:rsidRDefault="005714D2" w:rsidP="005714D2">
      <w:pPr>
        <w:pStyle w:val="NoSpacing"/>
        <w:rPr>
          <w:rFonts w:ascii="Times New Roman" w:hAnsi="Times New Roman"/>
          <w:b/>
          <w:sz w:val="24"/>
          <w:szCs w:val="24"/>
        </w:rPr>
      </w:pPr>
      <w:proofErr w:type="gramStart"/>
      <w:r w:rsidRPr="005714D2">
        <w:rPr>
          <w:rFonts w:ascii="Times New Roman" w:hAnsi="Times New Roman"/>
          <w:sz w:val="24"/>
          <w:szCs w:val="24"/>
        </w:rPr>
        <w:t>which</w:t>
      </w:r>
      <w:proofErr w:type="gramEnd"/>
      <w:r w:rsidRPr="005714D2">
        <w:rPr>
          <w:rFonts w:ascii="Times New Roman" w:hAnsi="Times New Roman"/>
          <w:sz w:val="24"/>
          <w:szCs w:val="24"/>
        </w:rPr>
        <w:t xml:space="preserve"> non settlement transactions are created.</w:t>
      </w:r>
      <w:bookmarkEnd w:id="1"/>
      <w:bookmarkEnd w:id="3"/>
    </w:p>
    <w:sectPr w:rsidR="005714D2" w:rsidRPr="005B782D" w:rsidSect="0006452D">
      <w:headerReference w:type="default" r:id="rId32"/>
      <w:footerReference w:type="default" r:id="rId33"/>
      <w:endnotePr>
        <w:numFmt w:val="decimal"/>
        <w:numStart w:val="0"/>
      </w:endnotePr>
      <w:pgSz w:w="11909" w:h="16834"/>
      <w:pgMar w:top="1560" w:right="1419" w:bottom="1440"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0B07C" w14:textId="77777777" w:rsidR="00083A26" w:rsidRDefault="00083A26" w:rsidP="009A7941">
      <w:r>
        <w:separator/>
      </w:r>
    </w:p>
  </w:endnote>
  <w:endnote w:type="continuationSeparator" w:id="0">
    <w:p w14:paraId="083BBFF7" w14:textId="77777777" w:rsidR="00083A26" w:rsidRDefault="00083A26"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134DA" w14:textId="020623EC" w:rsidR="00423B16" w:rsidRDefault="00941907">
    <w:pPr>
      <w:pStyle w:val="BodyText"/>
      <w:spacing w:line="14" w:lineRule="auto"/>
      <w:rPr>
        <w:sz w:val="20"/>
      </w:rPr>
    </w:pPr>
    <w:r>
      <w:rPr>
        <w:noProof/>
        <w:lang w:val="en-IN" w:eastAsia="en-IN"/>
      </w:rPr>
      <mc:AlternateContent>
        <mc:Choice Requires="wps">
          <w:drawing>
            <wp:anchor distT="0" distB="0" distL="114300" distR="114300" simplePos="0" relativeHeight="251658752" behindDoc="0" locked="0" layoutInCell="0" allowOverlap="1" wp14:anchorId="560E90B1" wp14:editId="6CCFFC12">
              <wp:simplePos x="0" y="0"/>
              <wp:positionH relativeFrom="page">
                <wp:align>center</wp:align>
              </wp:positionH>
              <wp:positionV relativeFrom="page">
                <wp:align>bottom</wp:align>
              </wp:positionV>
              <wp:extent cx="7772400" cy="464185"/>
              <wp:effectExtent l="0" t="0" r="0" b="0"/>
              <wp:wrapNone/>
              <wp:docPr id="2" name="MSIPCM9ba2489db1575cc952bbeb57" descr="{&quot;HashCode&quot;:-1520812918,&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E3C19" w14:textId="1742E424" w:rsidR="00423B16" w:rsidRPr="005064C5" w:rsidRDefault="00423B16" w:rsidP="009A62A6">
                          <w:pPr>
                            <w:rPr>
                              <w:rFonts w:ascii="Calibri" w:hAnsi="Calibri" w:cs="Calibri"/>
                              <w:color w:val="A80000"/>
                              <w:sz w:val="20"/>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60E90B1" id="_x0000_t202" coordsize="21600,21600" o:spt="202" path="m,l,21600r21600,l21600,xe">
              <v:stroke joinstyle="miter"/>
              <v:path gradientshapeok="t" o:connecttype="rect"/>
            </v:shapetype>
            <v:shape id="MSIPCM9ba2489db1575cc952bbeb57" o:spid="_x0000_s1027" type="#_x0000_t202" alt="{&quot;HashCode&quot;:-1520812918,&quot;Height&quot;:9999999.0,&quot;Width&quot;:9999999.0,&quot;Placement&quot;:&quot;Footer&quot;,&quot;Index&quot;:&quot;Primary&quot;,&quot;Section&quot;:1,&quot;Top&quot;:0.0,&quot;Left&quot;:0.0}" style="position:absolute;margin-left:0;margin-top:0;width:612pt;height:36.55pt;z-index:251658752;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" o:allowincell="f" filled="f" stroked="f">
              <v:textbox inset=",0,,0">
                <w:txbxContent>
                  <w:p w14:paraId="05DE3C19" w14:textId="1742E424" w:rsidR="00423B16" w:rsidRPr="005064C5" w:rsidRDefault="00423B16" w:rsidP="009A62A6">
                    <w:pPr>
                      <w:rPr>
                        <w:rFonts w:ascii="Calibri" w:hAnsi="Calibri" w:cs="Calibri"/>
                        <w:color w:val="A80000"/>
                        <w:sz w:val="20"/>
                      </w:rPr>
                    </w:pPr>
                  </w:p>
                </w:txbxContent>
              </v:textbox>
              <w10:wrap anchorx="page" anchory="page"/>
            </v:shape>
          </w:pict>
        </mc:Fallback>
      </mc:AlternateContent>
    </w:r>
    <w:r>
      <w:rPr>
        <w:noProof/>
        <w:lang w:val="en-IN" w:eastAsia="en-IN"/>
      </w:rPr>
      <w:drawing>
        <wp:anchor distT="0" distB="0" distL="0" distR="0" simplePos="0" relativeHeight="251657728" behindDoc="1" locked="0" layoutInCell="1" allowOverlap="1" wp14:anchorId="07D1CC2B" wp14:editId="3FD14850">
          <wp:simplePos x="0" y="0"/>
          <wp:positionH relativeFrom="page">
            <wp:posOffset>737870</wp:posOffset>
          </wp:positionH>
          <wp:positionV relativeFrom="page">
            <wp:posOffset>10417175</wp:posOffset>
          </wp:positionV>
          <wp:extent cx="6208395" cy="273685"/>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8395" cy="2736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6EA20" w14:textId="09042AFA" w:rsidR="005B244F" w:rsidRDefault="00941907">
    <w:pPr>
      <w:pStyle w:val="Footer"/>
    </w:pPr>
    <w:r>
      <w:rPr>
        <w:noProof/>
        <w:lang w:val="en-IN" w:eastAsia="en-IN"/>
      </w:rPr>
      <mc:AlternateContent>
        <mc:Choice Requires="wps">
          <w:drawing>
            <wp:anchor distT="0" distB="0" distL="114300" distR="114300" simplePos="0" relativeHeight="251659776" behindDoc="0" locked="0" layoutInCell="0" allowOverlap="1" wp14:anchorId="16923663" wp14:editId="7CEC1C3C">
              <wp:simplePos x="0" y="0"/>
              <wp:positionH relativeFrom="page">
                <wp:align>center</wp:align>
              </wp:positionH>
              <wp:positionV relativeFrom="page">
                <wp:align>bottom</wp:align>
              </wp:positionV>
              <wp:extent cx="7772400" cy="464185"/>
              <wp:effectExtent l="0" t="0" r="0" b="0"/>
              <wp:wrapNone/>
              <wp:docPr id="1" name="MSIPCM98384c178bdac8c9a63b85d4" descr="{&quot;HashCode&quot;:-1520812918,&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1ADD3" w14:textId="77777777" w:rsidR="00423B16" w:rsidRPr="005064C5" w:rsidRDefault="005064C5" w:rsidP="005064C5">
                          <w:pPr>
                            <w:jc w:val="center"/>
                            <w:rPr>
                              <w:rFonts w:ascii="Calibri" w:hAnsi="Calibri" w:cs="Calibri"/>
                              <w:color w:val="A80000"/>
                              <w:sz w:val="20"/>
                            </w:rPr>
                          </w:pPr>
                          <w:r w:rsidRPr="005064C5">
                            <w:rPr>
                              <w:rFonts w:ascii="Calibri" w:hAnsi="Calibri" w:cs="Calibri"/>
                              <w:color w:val="A80000"/>
                              <w:sz w:val="20"/>
                            </w:rPr>
                            <w:t>Confidential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16923663" id="_x0000_t202" coordsize="21600,21600" o:spt="202" path="m,l,21600r21600,l21600,xe">
              <v:stroke joinstyle="miter"/>
              <v:path gradientshapeok="t" o:connecttype="rect"/>
            </v:shapetype>
            <v:shape id="MSIPCM98384c178bdac8c9a63b85d4" o:spid="_x0000_s1028" type="#_x0000_t202" alt="{&quot;HashCode&quot;:-1520812918,&quot;Height&quot;:9999999.0,&quot;Width&quot;:9999999.0,&quot;Placement&quot;:&quot;Footer&quot;,&quot;Index&quot;:&quot;Primary&quot;,&quot;Section&quot;:2,&quot;Top&quot;:0.0,&quot;Left&quot;:0.0}" style="position:absolute;margin-left:0;margin-top:0;width:612pt;height:36.55pt;z-index:25165977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" o:allowincell="f" filled="f" stroked="f">
              <v:textbox inset=",0,,0">
                <w:txbxContent>
                  <w:p w14:paraId="54E1ADD3" w14:textId="77777777" w:rsidR="00423B16" w:rsidRPr="005064C5" w:rsidRDefault="005064C5" w:rsidP="005064C5">
                    <w:pPr>
                      <w:jc w:val="center"/>
                      <w:rPr>
                        <w:rFonts w:ascii="Calibri" w:hAnsi="Calibri" w:cs="Calibri"/>
                        <w:color w:val="A80000"/>
                        <w:sz w:val="20"/>
                      </w:rPr>
                    </w:pPr>
                    <w:r w:rsidRPr="005064C5">
                      <w:rPr>
                        <w:rFonts w:ascii="Calibri" w:hAnsi="Calibri" w:cs="Calibri"/>
                        <w:color w:val="A80000"/>
                        <w:sz w:val="20"/>
                      </w:rPr>
                      <w:t>Confidential</w:t>
                    </w:r>
                  </w:p>
                </w:txbxContent>
              </v:textbox>
              <w10:wrap anchorx="page" anchory="page"/>
            </v:shape>
          </w:pict>
        </mc:Fallback>
      </mc:AlternateContent>
    </w:r>
    <w:r w:rsidRPr="00F243C1">
      <w:rPr>
        <w:noProof/>
        <w:lang w:val="en-IN" w:eastAsia="en-IN"/>
      </w:rPr>
      <w:drawing>
        <wp:inline distT="0" distB="0" distL="0" distR="0" wp14:anchorId="64BBC548" wp14:editId="613EFEDD">
          <wp:extent cx="4858385" cy="46101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8385" cy="461010"/>
                  </a:xfrm>
                  <a:prstGeom prst="rect">
                    <a:avLst/>
                  </a:prstGeom>
                  <a:noFill/>
                  <a:ln>
                    <a:noFill/>
                  </a:ln>
                </pic:spPr>
              </pic:pic>
            </a:graphicData>
          </a:graphic>
        </wp:inline>
      </w:drawing>
    </w:r>
    <w:r w:rsidR="005B244F" w:rsidRPr="00A755A8">
      <w:rPr>
        <w:sz w:val="16"/>
        <w:szCs w:val="16"/>
        <w:lang w:val="fr-CA"/>
      </w:rPr>
      <w:t xml:space="preserve"> </w:t>
    </w:r>
    <w:r w:rsidR="005B244F" w:rsidRPr="007068D2">
      <w:rPr>
        <w:sz w:val="16"/>
        <w:szCs w:val="16"/>
        <w:lang w:val="fr-CA"/>
      </w:rPr>
      <w:t xml:space="preserve">Page </w:t>
    </w:r>
    <w:r w:rsidR="005B244F" w:rsidRPr="007068D2">
      <w:rPr>
        <w:b/>
        <w:bCs/>
        <w:sz w:val="16"/>
        <w:szCs w:val="16"/>
      </w:rPr>
      <w:fldChar w:fldCharType="begin"/>
    </w:r>
    <w:r w:rsidR="005B244F" w:rsidRPr="007068D2">
      <w:rPr>
        <w:b/>
        <w:bCs/>
        <w:sz w:val="16"/>
        <w:szCs w:val="16"/>
        <w:lang w:val="fr-CA"/>
      </w:rPr>
      <w:instrText xml:space="preserve"> PAGE </w:instrText>
    </w:r>
    <w:r w:rsidR="005B244F" w:rsidRPr="007068D2">
      <w:rPr>
        <w:b/>
        <w:bCs/>
        <w:sz w:val="16"/>
        <w:szCs w:val="16"/>
      </w:rPr>
      <w:fldChar w:fldCharType="separate"/>
    </w:r>
    <w:r w:rsidR="00BA39B4">
      <w:rPr>
        <w:b/>
        <w:bCs/>
        <w:noProof/>
        <w:sz w:val="16"/>
        <w:szCs w:val="16"/>
        <w:lang w:val="fr-CA"/>
      </w:rPr>
      <w:t>119</w:t>
    </w:r>
    <w:r w:rsidR="005B244F" w:rsidRPr="007068D2">
      <w:rPr>
        <w:b/>
        <w:bCs/>
        <w:sz w:val="16"/>
        <w:szCs w:val="16"/>
      </w:rPr>
      <w:fldChar w:fldCharType="end"/>
    </w:r>
    <w:r w:rsidR="005B244F" w:rsidRPr="007068D2">
      <w:rPr>
        <w:sz w:val="16"/>
        <w:szCs w:val="16"/>
        <w:lang w:val="fr-CA"/>
      </w:rPr>
      <w:t xml:space="preserve"> of </w:t>
    </w:r>
    <w:r w:rsidR="005B244F" w:rsidRPr="007068D2">
      <w:rPr>
        <w:b/>
        <w:bCs/>
        <w:sz w:val="16"/>
        <w:szCs w:val="16"/>
      </w:rPr>
      <w:fldChar w:fldCharType="begin"/>
    </w:r>
    <w:r w:rsidR="005B244F" w:rsidRPr="007068D2">
      <w:rPr>
        <w:b/>
        <w:bCs/>
        <w:sz w:val="16"/>
        <w:szCs w:val="16"/>
        <w:lang w:val="fr-CA"/>
      </w:rPr>
      <w:instrText xml:space="preserve"> NUMPAGES  </w:instrText>
    </w:r>
    <w:r w:rsidR="005B244F" w:rsidRPr="007068D2">
      <w:rPr>
        <w:b/>
        <w:bCs/>
        <w:sz w:val="16"/>
        <w:szCs w:val="16"/>
      </w:rPr>
      <w:fldChar w:fldCharType="separate"/>
    </w:r>
    <w:r w:rsidR="00BA39B4">
      <w:rPr>
        <w:b/>
        <w:bCs/>
        <w:noProof/>
        <w:sz w:val="16"/>
        <w:szCs w:val="16"/>
        <w:lang w:val="fr-CA"/>
      </w:rPr>
      <w:t>122</w:t>
    </w:r>
    <w:r w:rsidR="005B244F"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BB7E3" w14:textId="77777777" w:rsidR="00083A26" w:rsidRDefault="00083A26" w:rsidP="009A7941">
      <w:r>
        <w:separator/>
      </w:r>
    </w:p>
  </w:footnote>
  <w:footnote w:type="continuationSeparator" w:id="0">
    <w:p w14:paraId="18073A64" w14:textId="77777777" w:rsidR="00083A26" w:rsidRDefault="00083A26" w:rsidP="009A7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BD738" w14:textId="076B1470" w:rsidR="00423B16" w:rsidRDefault="00941907">
    <w:pPr>
      <w:pStyle w:val="BodyText"/>
      <w:spacing w:line="14" w:lineRule="auto"/>
      <w:rPr>
        <w:sz w:val="20"/>
      </w:rPr>
    </w:pPr>
    <w:r>
      <w:rPr>
        <w:noProof/>
        <w:lang w:val="en-IN" w:eastAsia="en-IN"/>
      </w:rPr>
      <w:drawing>
        <wp:anchor distT="0" distB="0" distL="0" distR="0" simplePos="0" relativeHeight="251655680" behindDoc="1" locked="0" layoutInCell="1" allowOverlap="1" wp14:anchorId="56E1CB1C" wp14:editId="7BF52A77">
          <wp:simplePos x="0" y="0"/>
          <wp:positionH relativeFrom="page">
            <wp:posOffset>490220</wp:posOffset>
          </wp:positionH>
          <wp:positionV relativeFrom="page">
            <wp:posOffset>107950</wp:posOffset>
          </wp:positionV>
          <wp:extent cx="1390015" cy="770890"/>
          <wp:effectExtent l="0" t="0" r="0" b="0"/>
          <wp:wrapNone/>
          <wp:docPr id="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56704" behindDoc="1" locked="0" layoutInCell="1" allowOverlap="1" wp14:anchorId="2F39C385" wp14:editId="133D9438">
              <wp:simplePos x="0" y="0"/>
              <wp:positionH relativeFrom="page">
                <wp:posOffset>5614670</wp:posOffset>
              </wp:positionH>
              <wp:positionV relativeFrom="page">
                <wp:posOffset>546735</wp:posOffset>
              </wp:positionV>
              <wp:extent cx="909955" cy="139700"/>
              <wp:effectExtent l="4445" t="381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D2040" w14:textId="77777777" w:rsidR="00423B16" w:rsidRDefault="00423B16">
                          <w:pPr>
                            <w:spacing w:line="194" w:lineRule="exact"/>
                            <w:ind w:left="20"/>
                            <w:rPr>
                              <w:rFonts w:ascii="Trebuchet MS"/>
                              <w:i/>
                              <w:sz w:val="18"/>
                            </w:rPr>
                          </w:pPr>
                          <w:r>
                            <w:rPr>
                              <w:rFonts w:ascii="Trebuchet MS"/>
                              <w:i/>
                              <w:color w:val="392C7C"/>
                              <w:w w:val="90"/>
                              <w:sz w:val="18"/>
                            </w:rPr>
                            <w:t>Continuation Sheet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2F39C385" id="_x0000_t202" coordsize="21600,21600" o:spt="202" path="m,l,21600r21600,l21600,xe">
              <v:stroke joinstyle="miter"/>
              <v:path gradientshapeok="t" o:connecttype="rect"/>
            </v:shapetype>
            <v:shape id="Text Box 2" o:spid="_x0000_s1026" type="#_x0000_t202" style="position:absolute;margin-left:442.1pt;margin-top:43.05pt;width:71.65pt;height:1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" filled="f" stroked="f">
              <v:textbox inset="0,0,0,0">
                <w:txbxContent>
                  <w:p w14:paraId="023D2040" w14:textId="77777777" w:rsidR="00423B16" w:rsidRDefault="00423B16">
                    <w:pPr>
                      <w:spacing w:line="194" w:lineRule="exact"/>
                      <w:ind w:left="20"/>
                      <w:rPr>
                        <w:rFonts w:ascii="Trebuchet MS"/>
                        <w:i/>
                        <w:sz w:val="18"/>
                      </w:rPr>
                    </w:pPr>
                    <w:r>
                      <w:rPr>
                        <w:rFonts w:ascii="Trebuchet MS"/>
                        <w:i/>
                        <w:color w:val="392C7C"/>
                        <w:w w:val="90"/>
                        <w:sz w:val="18"/>
                      </w:rPr>
                      <w:t>Continuation Sheet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D2CA6" w14:textId="08C79B78" w:rsidR="005B244F" w:rsidRDefault="00941907" w:rsidP="00F243C1">
    <w:pPr>
      <w:pStyle w:val="Header"/>
    </w:pPr>
    <w:r w:rsidRPr="00F243C1">
      <w:rPr>
        <w:noProof/>
        <w:lang w:val="en-IN" w:eastAsia="en-IN"/>
      </w:rPr>
      <w:drawing>
        <wp:inline distT="0" distB="0" distL="0" distR="0" wp14:anchorId="5D7B781C" wp14:editId="44B9037D">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p w14:paraId="6876D636" w14:textId="77777777" w:rsidR="005B244F" w:rsidRDefault="005B24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5">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9">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31">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33">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5">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37">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38">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39">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4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8"/>
  </w:num>
  <w:num w:numId="17">
    <w:abstractNumId w:val="25"/>
  </w:num>
  <w:num w:numId="18">
    <w:abstractNumId w:val="35"/>
  </w:num>
  <w:num w:numId="19">
    <w:abstractNumId w:val="24"/>
  </w:num>
  <w:num w:numId="20">
    <w:abstractNumId w:val="22"/>
  </w:num>
  <w:num w:numId="21">
    <w:abstractNumId w:val="16"/>
  </w:num>
  <w:num w:numId="22">
    <w:abstractNumId w:val="19"/>
  </w:num>
  <w:num w:numId="23">
    <w:abstractNumId w:val="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2"/>
  </w:num>
  <w:num w:numId="27">
    <w:abstractNumId w:val="31"/>
  </w:num>
  <w:num w:numId="28">
    <w:abstractNumId w:val="0"/>
  </w:num>
  <w:num w:numId="29">
    <w:abstractNumId w:val="5"/>
  </w:num>
  <w:num w:numId="30">
    <w:abstractNumId w:val="9"/>
  </w:num>
  <w:num w:numId="31">
    <w:abstractNumId w:val="26"/>
  </w:num>
  <w:num w:numId="32">
    <w:abstractNumId w:val="8"/>
  </w:num>
  <w:num w:numId="33">
    <w:abstractNumId w:val="6"/>
  </w:num>
  <w:num w:numId="34">
    <w:abstractNumId w:val="29"/>
  </w:num>
  <w:num w:numId="35">
    <w:abstractNumId w:val="13"/>
  </w:num>
  <w:num w:numId="36">
    <w:abstractNumId w:val="7"/>
  </w:num>
  <w:num w:numId="37">
    <w:abstractNumId w:val="20"/>
  </w:num>
  <w:num w:numId="38">
    <w:abstractNumId w:val="15"/>
  </w:num>
  <w:num w:numId="39">
    <w:abstractNumId w:val="3"/>
  </w:num>
  <w:num w:numId="40">
    <w:abstractNumId w:val="17"/>
  </w:num>
  <w:num w:numId="41">
    <w:abstractNumId w:val="27"/>
  </w:num>
  <w:num w:numId="42">
    <w:abstractNumId w:val="3"/>
    <w:lvlOverride w:ilvl="0">
      <w:startOverride w:val="1"/>
    </w:lvlOverride>
  </w:num>
  <w:num w:numId="43">
    <w:abstractNumId w:val="36"/>
  </w:num>
  <w:num w:numId="44">
    <w:abstractNumId w:val="3"/>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25398"/>
    <w:rsid w:val="000269BB"/>
    <w:rsid w:val="00032B01"/>
    <w:rsid w:val="00045D84"/>
    <w:rsid w:val="00047E5A"/>
    <w:rsid w:val="00052098"/>
    <w:rsid w:val="00054777"/>
    <w:rsid w:val="00055F2F"/>
    <w:rsid w:val="00057A53"/>
    <w:rsid w:val="0006130B"/>
    <w:rsid w:val="0006452D"/>
    <w:rsid w:val="00064EE2"/>
    <w:rsid w:val="00065582"/>
    <w:rsid w:val="00073D38"/>
    <w:rsid w:val="00077AC8"/>
    <w:rsid w:val="00082BEE"/>
    <w:rsid w:val="00083A26"/>
    <w:rsid w:val="00084C1B"/>
    <w:rsid w:val="00085D18"/>
    <w:rsid w:val="0008779A"/>
    <w:rsid w:val="000920C1"/>
    <w:rsid w:val="00092239"/>
    <w:rsid w:val="000949FF"/>
    <w:rsid w:val="00095897"/>
    <w:rsid w:val="00095A86"/>
    <w:rsid w:val="00097D54"/>
    <w:rsid w:val="00097F35"/>
    <w:rsid w:val="000A0C16"/>
    <w:rsid w:val="000A4662"/>
    <w:rsid w:val="000A78A8"/>
    <w:rsid w:val="000B3077"/>
    <w:rsid w:val="000B3A65"/>
    <w:rsid w:val="000C23A9"/>
    <w:rsid w:val="000C2B3F"/>
    <w:rsid w:val="000C45DB"/>
    <w:rsid w:val="000D3404"/>
    <w:rsid w:val="000D3579"/>
    <w:rsid w:val="000D3C71"/>
    <w:rsid w:val="000D3DA6"/>
    <w:rsid w:val="000D57AF"/>
    <w:rsid w:val="000E14B0"/>
    <w:rsid w:val="000E1CF3"/>
    <w:rsid w:val="000E348E"/>
    <w:rsid w:val="000E4151"/>
    <w:rsid w:val="000E56DB"/>
    <w:rsid w:val="000E6B62"/>
    <w:rsid w:val="000F05C2"/>
    <w:rsid w:val="000F1437"/>
    <w:rsid w:val="000F466E"/>
    <w:rsid w:val="000F643B"/>
    <w:rsid w:val="000F71AE"/>
    <w:rsid w:val="001018F3"/>
    <w:rsid w:val="001029B7"/>
    <w:rsid w:val="00103769"/>
    <w:rsid w:val="00112A6A"/>
    <w:rsid w:val="00113352"/>
    <w:rsid w:val="0011509D"/>
    <w:rsid w:val="00115B87"/>
    <w:rsid w:val="001174C5"/>
    <w:rsid w:val="00121734"/>
    <w:rsid w:val="001227B8"/>
    <w:rsid w:val="00122C10"/>
    <w:rsid w:val="001238A3"/>
    <w:rsid w:val="00123DF9"/>
    <w:rsid w:val="00125513"/>
    <w:rsid w:val="00125E93"/>
    <w:rsid w:val="00126178"/>
    <w:rsid w:val="00132C81"/>
    <w:rsid w:val="00136245"/>
    <w:rsid w:val="00137533"/>
    <w:rsid w:val="00137C74"/>
    <w:rsid w:val="00142974"/>
    <w:rsid w:val="001434E7"/>
    <w:rsid w:val="00143730"/>
    <w:rsid w:val="001524DD"/>
    <w:rsid w:val="00152669"/>
    <w:rsid w:val="00153006"/>
    <w:rsid w:val="00153243"/>
    <w:rsid w:val="001548CF"/>
    <w:rsid w:val="00155A1D"/>
    <w:rsid w:val="00157E2F"/>
    <w:rsid w:val="00160508"/>
    <w:rsid w:val="00160546"/>
    <w:rsid w:val="00166B11"/>
    <w:rsid w:val="00170F71"/>
    <w:rsid w:val="001728BE"/>
    <w:rsid w:val="00173487"/>
    <w:rsid w:val="00174A48"/>
    <w:rsid w:val="001757BA"/>
    <w:rsid w:val="00175A56"/>
    <w:rsid w:val="00176F3C"/>
    <w:rsid w:val="001773ED"/>
    <w:rsid w:val="00185352"/>
    <w:rsid w:val="00193F8F"/>
    <w:rsid w:val="00195EFB"/>
    <w:rsid w:val="001A2F2E"/>
    <w:rsid w:val="001A2FCE"/>
    <w:rsid w:val="001A3904"/>
    <w:rsid w:val="001A7192"/>
    <w:rsid w:val="001B07E1"/>
    <w:rsid w:val="001B147C"/>
    <w:rsid w:val="001B4E7E"/>
    <w:rsid w:val="001C03DC"/>
    <w:rsid w:val="001C17A4"/>
    <w:rsid w:val="001C2ECC"/>
    <w:rsid w:val="001C31A9"/>
    <w:rsid w:val="001D022F"/>
    <w:rsid w:val="001D09CE"/>
    <w:rsid w:val="001D105F"/>
    <w:rsid w:val="001D3F72"/>
    <w:rsid w:val="001D6E83"/>
    <w:rsid w:val="001D7CE8"/>
    <w:rsid w:val="001E14E8"/>
    <w:rsid w:val="001E1BD4"/>
    <w:rsid w:val="001E2930"/>
    <w:rsid w:val="001E33E2"/>
    <w:rsid w:val="001E5D34"/>
    <w:rsid w:val="001F0443"/>
    <w:rsid w:val="001F5198"/>
    <w:rsid w:val="00201C4A"/>
    <w:rsid w:val="0020231F"/>
    <w:rsid w:val="00203CFC"/>
    <w:rsid w:val="00210EA4"/>
    <w:rsid w:val="00212618"/>
    <w:rsid w:val="002169E5"/>
    <w:rsid w:val="00232618"/>
    <w:rsid w:val="00237B94"/>
    <w:rsid w:val="002416FB"/>
    <w:rsid w:val="00242B4E"/>
    <w:rsid w:val="0024571A"/>
    <w:rsid w:val="00247F1D"/>
    <w:rsid w:val="002502B3"/>
    <w:rsid w:val="00251D73"/>
    <w:rsid w:val="002533D7"/>
    <w:rsid w:val="00253614"/>
    <w:rsid w:val="00257813"/>
    <w:rsid w:val="0026349E"/>
    <w:rsid w:val="002637DC"/>
    <w:rsid w:val="002672FB"/>
    <w:rsid w:val="00267558"/>
    <w:rsid w:val="00271DC0"/>
    <w:rsid w:val="00272F40"/>
    <w:rsid w:val="0027380A"/>
    <w:rsid w:val="00274198"/>
    <w:rsid w:val="002741B3"/>
    <w:rsid w:val="00275382"/>
    <w:rsid w:val="00281E20"/>
    <w:rsid w:val="002906F3"/>
    <w:rsid w:val="00292297"/>
    <w:rsid w:val="00292975"/>
    <w:rsid w:val="002963C9"/>
    <w:rsid w:val="00296F41"/>
    <w:rsid w:val="002A102D"/>
    <w:rsid w:val="002A2275"/>
    <w:rsid w:val="002A39D1"/>
    <w:rsid w:val="002A3D4E"/>
    <w:rsid w:val="002A4D40"/>
    <w:rsid w:val="002A4D45"/>
    <w:rsid w:val="002B145F"/>
    <w:rsid w:val="002B17B7"/>
    <w:rsid w:val="002B1D9D"/>
    <w:rsid w:val="002B3D70"/>
    <w:rsid w:val="002C33E7"/>
    <w:rsid w:val="002C5274"/>
    <w:rsid w:val="002C5809"/>
    <w:rsid w:val="002C7004"/>
    <w:rsid w:val="002C79F4"/>
    <w:rsid w:val="002D0448"/>
    <w:rsid w:val="002D2C70"/>
    <w:rsid w:val="002D677D"/>
    <w:rsid w:val="002E5491"/>
    <w:rsid w:val="002E61E0"/>
    <w:rsid w:val="002E7B45"/>
    <w:rsid w:val="002F1D6C"/>
    <w:rsid w:val="002F5DE9"/>
    <w:rsid w:val="00302751"/>
    <w:rsid w:val="00302BF9"/>
    <w:rsid w:val="00306330"/>
    <w:rsid w:val="003072CB"/>
    <w:rsid w:val="00310B94"/>
    <w:rsid w:val="00311226"/>
    <w:rsid w:val="0031164F"/>
    <w:rsid w:val="003138DC"/>
    <w:rsid w:val="003139D5"/>
    <w:rsid w:val="00317ADF"/>
    <w:rsid w:val="00320BC7"/>
    <w:rsid w:val="00321A89"/>
    <w:rsid w:val="00322E68"/>
    <w:rsid w:val="0032456F"/>
    <w:rsid w:val="00325239"/>
    <w:rsid w:val="003305E4"/>
    <w:rsid w:val="003309D9"/>
    <w:rsid w:val="00333AE3"/>
    <w:rsid w:val="003428C3"/>
    <w:rsid w:val="00344647"/>
    <w:rsid w:val="0035070E"/>
    <w:rsid w:val="00350B79"/>
    <w:rsid w:val="00350F3F"/>
    <w:rsid w:val="00354295"/>
    <w:rsid w:val="003575BA"/>
    <w:rsid w:val="00362C71"/>
    <w:rsid w:val="0036350C"/>
    <w:rsid w:val="00363DF6"/>
    <w:rsid w:val="0036669B"/>
    <w:rsid w:val="003727A3"/>
    <w:rsid w:val="00384517"/>
    <w:rsid w:val="00387E94"/>
    <w:rsid w:val="0039012E"/>
    <w:rsid w:val="003977BB"/>
    <w:rsid w:val="003B2B0C"/>
    <w:rsid w:val="003B508D"/>
    <w:rsid w:val="003C0465"/>
    <w:rsid w:val="003C3468"/>
    <w:rsid w:val="003C4E00"/>
    <w:rsid w:val="003C69CD"/>
    <w:rsid w:val="003C6A66"/>
    <w:rsid w:val="003C7B07"/>
    <w:rsid w:val="003C7B95"/>
    <w:rsid w:val="003D234E"/>
    <w:rsid w:val="003D2D1D"/>
    <w:rsid w:val="003D5122"/>
    <w:rsid w:val="003D6DBB"/>
    <w:rsid w:val="003D7CDB"/>
    <w:rsid w:val="003E0B28"/>
    <w:rsid w:val="003E3393"/>
    <w:rsid w:val="003F0934"/>
    <w:rsid w:val="003F198C"/>
    <w:rsid w:val="003F59D8"/>
    <w:rsid w:val="003F5C8B"/>
    <w:rsid w:val="003F67D6"/>
    <w:rsid w:val="003F7EE5"/>
    <w:rsid w:val="0040067C"/>
    <w:rsid w:val="00403662"/>
    <w:rsid w:val="00405109"/>
    <w:rsid w:val="00405219"/>
    <w:rsid w:val="00406635"/>
    <w:rsid w:val="00410BC9"/>
    <w:rsid w:val="0041314C"/>
    <w:rsid w:val="00413B37"/>
    <w:rsid w:val="00416537"/>
    <w:rsid w:val="00420603"/>
    <w:rsid w:val="004211C0"/>
    <w:rsid w:val="00421C4A"/>
    <w:rsid w:val="004234B1"/>
    <w:rsid w:val="00423B16"/>
    <w:rsid w:val="00427774"/>
    <w:rsid w:val="00431DEE"/>
    <w:rsid w:val="00432206"/>
    <w:rsid w:val="004375A5"/>
    <w:rsid w:val="0044119B"/>
    <w:rsid w:val="00441D0E"/>
    <w:rsid w:val="00442981"/>
    <w:rsid w:val="00444CAA"/>
    <w:rsid w:val="00450BEC"/>
    <w:rsid w:val="00450DFD"/>
    <w:rsid w:val="004538CA"/>
    <w:rsid w:val="00456993"/>
    <w:rsid w:val="00457DB9"/>
    <w:rsid w:val="00457F6D"/>
    <w:rsid w:val="00462D22"/>
    <w:rsid w:val="0046416C"/>
    <w:rsid w:val="00471C71"/>
    <w:rsid w:val="004737C9"/>
    <w:rsid w:val="0047523F"/>
    <w:rsid w:val="0047528C"/>
    <w:rsid w:val="00475A1D"/>
    <w:rsid w:val="00475C56"/>
    <w:rsid w:val="00477DBE"/>
    <w:rsid w:val="00477DDF"/>
    <w:rsid w:val="004803A8"/>
    <w:rsid w:val="004804EE"/>
    <w:rsid w:val="00480DAF"/>
    <w:rsid w:val="0048253B"/>
    <w:rsid w:val="004873E3"/>
    <w:rsid w:val="0049042B"/>
    <w:rsid w:val="00491FC7"/>
    <w:rsid w:val="00492A7E"/>
    <w:rsid w:val="004966A7"/>
    <w:rsid w:val="004A00F8"/>
    <w:rsid w:val="004A0C91"/>
    <w:rsid w:val="004A16FD"/>
    <w:rsid w:val="004A1E12"/>
    <w:rsid w:val="004A5AFF"/>
    <w:rsid w:val="004B5632"/>
    <w:rsid w:val="004B6B29"/>
    <w:rsid w:val="004C0BCC"/>
    <w:rsid w:val="004C10D8"/>
    <w:rsid w:val="004C1766"/>
    <w:rsid w:val="004C4566"/>
    <w:rsid w:val="004C4B28"/>
    <w:rsid w:val="004C6535"/>
    <w:rsid w:val="004C69BA"/>
    <w:rsid w:val="004D038B"/>
    <w:rsid w:val="004D397D"/>
    <w:rsid w:val="004D41F3"/>
    <w:rsid w:val="004D7393"/>
    <w:rsid w:val="004D73A6"/>
    <w:rsid w:val="004E0660"/>
    <w:rsid w:val="004E1A0F"/>
    <w:rsid w:val="004E3544"/>
    <w:rsid w:val="004E5C31"/>
    <w:rsid w:val="004E5E2B"/>
    <w:rsid w:val="004E7986"/>
    <w:rsid w:val="004F066F"/>
    <w:rsid w:val="004F6061"/>
    <w:rsid w:val="004F6FE8"/>
    <w:rsid w:val="004F7259"/>
    <w:rsid w:val="005006E8"/>
    <w:rsid w:val="005064C5"/>
    <w:rsid w:val="00506700"/>
    <w:rsid w:val="00510700"/>
    <w:rsid w:val="00514DBD"/>
    <w:rsid w:val="00514E76"/>
    <w:rsid w:val="00520808"/>
    <w:rsid w:val="0052631F"/>
    <w:rsid w:val="0052673C"/>
    <w:rsid w:val="005309D0"/>
    <w:rsid w:val="0053176D"/>
    <w:rsid w:val="00532546"/>
    <w:rsid w:val="00533626"/>
    <w:rsid w:val="00535016"/>
    <w:rsid w:val="0053536F"/>
    <w:rsid w:val="00535F8A"/>
    <w:rsid w:val="00536C4A"/>
    <w:rsid w:val="005401C1"/>
    <w:rsid w:val="00541500"/>
    <w:rsid w:val="00543C18"/>
    <w:rsid w:val="005460B4"/>
    <w:rsid w:val="00550F59"/>
    <w:rsid w:val="00551CE8"/>
    <w:rsid w:val="0055714C"/>
    <w:rsid w:val="00560036"/>
    <w:rsid w:val="00560607"/>
    <w:rsid w:val="0056265C"/>
    <w:rsid w:val="0056355C"/>
    <w:rsid w:val="00564F4B"/>
    <w:rsid w:val="00566961"/>
    <w:rsid w:val="005714D2"/>
    <w:rsid w:val="00573E8D"/>
    <w:rsid w:val="005742FD"/>
    <w:rsid w:val="005765BF"/>
    <w:rsid w:val="00582489"/>
    <w:rsid w:val="00582C92"/>
    <w:rsid w:val="00590C80"/>
    <w:rsid w:val="00592275"/>
    <w:rsid w:val="00593C6E"/>
    <w:rsid w:val="00595264"/>
    <w:rsid w:val="00596AD5"/>
    <w:rsid w:val="00596C5C"/>
    <w:rsid w:val="00597978"/>
    <w:rsid w:val="005A061A"/>
    <w:rsid w:val="005A08E5"/>
    <w:rsid w:val="005A43A5"/>
    <w:rsid w:val="005A5744"/>
    <w:rsid w:val="005B0591"/>
    <w:rsid w:val="005B244F"/>
    <w:rsid w:val="005B428D"/>
    <w:rsid w:val="005B617B"/>
    <w:rsid w:val="005B782D"/>
    <w:rsid w:val="005C069D"/>
    <w:rsid w:val="005C1458"/>
    <w:rsid w:val="005C2206"/>
    <w:rsid w:val="005C25D5"/>
    <w:rsid w:val="005C39C9"/>
    <w:rsid w:val="005C3C74"/>
    <w:rsid w:val="005C55E2"/>
    <w:rsid w:val="005D4FC9"/>
    <w:rsid w:val="005D554D"/>
    <w:rsid w:val="005D5CD7"/>
    <w:rsid w:val="005D7750"/>
    <w:rsid w:val="005E4E2C"/>
    <w:rsid w:val="005E701A"/>
    <w:rsid w:val="005F1C0F"/>
    <w:rsid w:val="005F3DA0"/>
    <w:rsid w:val="005F5308"/>
    <w:rsid w:val="005F6BAD"/>
    <w:rsid w:val="005F6BED"/>
    <w:rsid w:val="005F7792"/>
    <w:rsid w:val="00601559"/>
    <w:rsid w:val="006057E5"/>
    <w:rsid w:val="00605B08"/>
    <w:rsid w:val="00605DD0"/>
    <w:rsid w:val="00607829"/>
    <w:rsid w:val="00610260"/>
    <w:rsid w:val="0061344B"/>
    <w:rsid w:val="00613BF2"/>
    <w:rsid w:val="006154D2"/>
    <w:rsid w:val="0061554C"/>
    <w:rsid w:val="00617AF7"/>
    <w:rsid w:val="00621092"/>
    <w:rsid w:val="0062112E"/>
    <w:rsid w:val="0062524C"/>
    <w:rsid w:val="00625383"/>
    <w:rsid w:val="00625718"/>
    <w:rsid w:val="00625932"/>
    <w:rsid w:val="00626E4E"/>
    <w:rsid w:val="00627CBB"/>
    <w:rsid w:val="006342B7"/>
    <w:rsid w:val="0063631B"/>
    <w:rsid w:val="006441D6"/>
    <w:rsid w:val="00644845"/>
    <w:rsid w:val="00647109"/>
    <w:rsid w:val="00651360"/>
    <w:rsid w:val="0065429A"/>
    <w:rsid w:val="00656805"/>
    <w:rsid w:val="00662687"/>
    <w:rsid w:val="00667357"/>
    <w:rsid w:val="00671403"/>
    <w:rsid w:val="00676978"/>
    <w:rsid w:val="00680346"/>
    <w:rsid w:val="006819B9"/>
    <w:rsid w:val="00685B82"/>
    <w:rsid w:val="00687A5A"/>
    <w:rsid w:val="00690FE3"/>
    <w:rsid w:val="00695981"/>
    <w:rsid w:val="00695B8F"/>
    <w:rsid w:val="00695F50"/>
    <w:rsid w:val="00697D8F"/>
    <w:rsid w:val="006A178D"/>
    <w:rsid w:val="006A2707"/>
    <w:rsid w:val="006A3054"/>
    <w:rsid w:val="006B002D"/>
    <w:rsid w:val="006B0236"/>
    <w:rsid w:val="006C1126"/>
    <w:rsid w:val="006C1D50"/>
    <w:rsid w:val="006C488F"/>
    <w:rsid w:val="006C48A2"/>
    <w:rsid w:val="006C5B58"/>
    <w:rsid w:val="006D0EF6"/>
    <w:rsid w:val="006D2812"/>
    <w:rsid w:val="006D5E89"/>
    <w:rsid w:val="006E0C6C"/>
    <w:rsid w:val="006E122E"/>
    <w:rsid w:val="006E31E1"/>
    <w:rsid w:val="006E47C8"/>
    <w:rsid w:val="006E489B"/>
    <w:rsid w:val="006F0676"/>
    <w:rsid w:val="006F0A77"/>
    <w:rsid w:val="006F1A8F"/>
    <w:rsid w:val="006F4D1B"/>
    <w:rsid w:val="00702544"/>
    <w:rsid w:val="00702F3B"/>
    <w:rsid w:val="00707D00"/>
    <w:rsid w:val="007107D8"/>
    <w:rsid w:val="007115A8"/>
    <w:rsid w:val="00712722"/>
    <w:rsid w:val="00713882"/>
    <w:rsid w:val="007238F3"/>
    <w:rsid w:val="007246E9"/>
    <w:rsid w:val="00726256"/>
    <w:rsid w:val="007327E3"/>
    <w:rsid w:val="00734C5D"/>
    <w:rsid w:val="00735948"/>
    <w:rsid w:val="00735DA2"/>
    <w:rsid w:val="00737854"/>
    <w:rsid w:val="00737E5B"/>
    <w:rsid w:val="00741B59"/>
    <w:rsid w:val="00744B3C"/>
    <w:rsid w:val="00745180"/>
    <w:rsid w:val="00745831"/>
    <w:rsid w:val="00750661"/>
    <w:rsid w:val="007538EA"/>
    <w:rsid w:val="007542D3"/>
    <w:rsid w:val="007545DB"/>
    <w:rsid w:val="007559A5"/>
    <w:rsid w:val="00755FFA"/>
    <w:rsid w:val="0075721C"/>
    <w:rsid w:val="00761ABF"/>
    <w:rsid w:val="00762C6A"/>
    <w:rsid w:val="007635F2"/>
    <w:rsid w:val="00767CB5"/>
    <w:rsid w:val="00772C95"/>
    <w:rsid w:val="00775283"/>
    <w:rsid w:val="00776725"/>
    <w:rsid w:val="0078075C"/>
    <w:rsid w:val="00783AEE"/>
    <w:rsid w:val="00785943"/>
    <w:rsid w:val="00790A7E"/>
    <w:rsid w:val="007920F6"/>
    <w:rsid w:val="00792BA2"/>
    <w:rsid w:val="0079497F"/>
    <w:rsid w:val="00794FAA"/>
    <w:rsid w:val="007A588D"/>
    <w:rsid w:val="007B09F8"/>
    <w:rsid w:val="007B1300"/>
    <w:rsid w:val="007B1747"/>
    <w:rsid w:val="007B23EE"/>
    <w:rsid w:val="007B4ACB"/>
    <w:rsid w:val="007D05DA"/>
    <w:rsid w:val="007D68EC"/>
    <w:rsid w:val="007E0373"/>
    <w:rsid w:val="007E10D4"/>
    <w:rsid w:val="007E5197"/>
    <w:rsid w:val="007E63A8"/>
    <w:rsid w:val="007F3AD9"/>
    <w:rsid w:val="007F48D7"/>
    <w:rsid w:val="007F5E97"/>
    <w:rsid w:val="008036AA"/>
    <w:rsid w:val="00805A38"/>
    <w:rsid w:val="00805EDD"/>
    <w:rsid w:val="00812D57"/>
    <w:rsid w:val="00815B17"/>
    <w:rsid w:val="00815C9A"/>
    <w:rsid w:val="00817D96"/>
    <w:rsid w:val="00817DFF"/>
    <w:rsid w:val="00820EFB"/>
    <w:rsid w:val="00824F6E"/>
    <w:rsid w:val="008266FB"/>
    <w:rsid w:val="00830E4F"/>
    <w:rsid w:val="0083262C"/>
    <w:rsid w:val="008355D5"/>
    <w:rsid w:val="00835E9F"/>
    <w:rsid w:val="008405A3"/>
    <w:rsid w:val="00840AC1"/>
    <w:rsid w:val="00841F88"/>
    <w:rsid w:val="008431E0"/>
    <w:rsid w:val="00845D6B"/>
    <w:rsid w:val="00852750"/>
    <w:rsid w:val="008529F8"/>
    <w:rsid w:val="0085383F"/>
    <w:rsid w:val="00854B88"/>
    <w:rsid w:val="008559A0"/>
    <w:rsid w:val="00855BCD"/>
    <w:rsid w:val="00857BA9"/>
    <w:rsid w:val="00861D28"/>
    <w:rsid w:val="00865BBA"/>
    <w:rsid w:val="008666A4"/>
    <w:rsid w:val="008702B0"/>
    <w:rsid w:val="008707D7"/>
    <w:rsid w:val="00870942"/>
    <w:rsid w:val="008728E9"/>
    <w:rsid w:val="0087407D"/>
    <w:rsid w:val="008743EA"/>
    <w:rsid w:val="0087467E"/>
    <w:rsid w:val="00876E91"/>
    <w:rsid w:val="008778DE"/>
    <w:rsid w:val="008814C3"/>
    <w:rsid w:val="0088180D"/>
    <w:rsid w:val="00882912"/>
    <w:rsid w:val="00883FAB"/>
    <w:rsid w:val="008848FC"/>
    <w:rsid w:val="0088782C"/>
    <w:rsid w:val="008917E3"/>
    <w:rsid w:val="00894C9E"/>
    <w:rsid w:val="00896304"/>
    <w:rsid w:val="008A1CF4"/>
    <w:rsid w:val="008A420A"/>
    <w:rsid w:val="008A5081"/>
    <w:rsid w:val="008A6BF1"/>
    <w:rsid w:val="008A7EA0"/>
    <w:rsid w:val="008B09FC"/>
    <w:rsid w:val="008B0BB8"/>
    <w:rsid w:val="008B1594"/>
    <w:rsid w:val="008B1CF0"/>
    <w:rsid w:val="008B2EF2"/>
    <w:rsid w:val="008B5076"/>
    <w:rsid w:val="008D2A2B"/>
    <w:rsid w:val="008D5693"/>
    <w:rsid w:val="008D665C"/>
    <w:rsid w:val="008D70AD"/>
    <w:rsid w:val="008E2D33"/>
    <w:rsid w:val="008E428F"/>
    <w:rsid w:val="008F50D5"/>
    <w:rsid w:val="008F7A0D"/>
    <w:rsid w:val="00900858"/>
    <w:rsid w:val="00900E7C"/>
    <w:rsid w:val="009045B4"/>
    <w:rsid w:val="009046A0"/>
    <w:rsid w:val="00906234"/>
    <w:rsid w:val="0091370E"/>
    <w:rsid w:val="00914A9B"/>
    <w:rsid w:val="00930071"/>
    <w:rsid w:val="00934382"/>
    <w:rsid w:val="00934E46"/>
    <w:rsid w:val="00935DBC"/>
    <w:rsid w:val="009361B0"/>
    <w:rsid w:val="00940C41"/>
    <w:rsid w:val="00941691"/>
    <w:rsid w:val="00941907"/>
    <w:rsid w:val="009439F5"/>
    <w:rsid w:val="00944CAE"/>
    <w:rsid w:val="00946B29"/>
    <w:rsid w:val="009479A4"/>
    <w:rsid w:val="00954C2D"/>
    <w:rsid w:val="00970438"/>
    <w:rsid w:val="0098123C"/>
    <w:rsid w:val="00981533"/>
    <w:rsid w:val="009835AA"/>
    <w:rsid w:val="00984928"/>
    <w:rsid w:val="00986E43"/>
    <w:rsid w:val="00991611"/>
    <w:rsid w:val="009924FC"/>
    <w:rsid w:val="00996BD3"/>
    <w:rsid w:val="00996E3F"/>
    <w:rsid w:val="00997054"/>
    <w:rsid w:val="009977F7"/>
    <w:rsid w:val="009979A2"/>
    <w:rsid w:val="009A2BDC"/>
    <w:rsid w:val="009A62A6"/>
    <w:rsid w:val="009A7846"/>
    <w:rsid w:val="009A7941"/>
    <w:rsid w:val="009A7FDC"/>
    <w:rsid w:val="009B7932"/>
    <w:rsid w:val="009C0555"/>
    <w:rsid w:val="009C12C6"/>
    <w:rsid w:val="009C2134"/>
    <w:rsid w:val="009C4754"/>
    <w:rsid w:val="009C4A78"/>
    <w:rsid w:val="009D2DF1"/>
    <w:rsid w:val="009D73BA"/>
    <w:rsid w:val="009D7895"/>
    <w:rsid w:val="009E0E43"/>
    <w:rsid w:val="009E4DAE"/>
    <w:rsid w:val="009E590F"/>
    <w:rsid w:val="009E79B8"/>
    <w:rsid w:val="009F0FE8"/>
    <w:rsid w:val="00A01443"/>
    <w:rsid w:val="00A029A6"/>
    <w:rsid w:val="00A02F78"/>
    <w:rsid w:val="00A03BA7"/>
    <w:rsid w:val="00A10199"/>
    <w:rsid w:val="00A11971"/>
    <w:rsid w:val="00A21051"/>
    <w:rsid w:val="00A25597"/>
    <w:rsid w:val="00A30662"/>
    <w:rsid w:val="00A3303B"/>
    <w:rsid w:val="00A34B49"/>
    <w:rsid w:val="00A34BF8"/>
    <w:rsid w:val="00A400B5"/>
    <w:rsid w:val="00A40917"/>
    <w:rsid w:val="00A41869"/>
    <w:rsid w:val="00A42D5E"/>
    <w:rsid w:val="00A45987"/>
    <w:rsid w:val="00A510B4"/>
    <w:rsid w:val="00A53A01"/>
    <w:rsid w:val="00A543B8"/>
    <w:rsid w:val="00A562CF"/>
    <w:rsid w:val="00A62D8B"/>
    <w:rsid w:val="00A6342D"/>
    <w:rsid w:val="00A6439B"/>
    <w:rsid w:val="00A67AF3"/>
    <w:rsid w:val="00A73303"/>
    <w:rsid w:val="00A761A0"/>
    <w:rsid w:val="00A76348"/>
    <w:rsid w:val="00A80756"/>
    <w:rsid w:val="00A81A27"/>
    <w:rsid w:val="00A81F13"/>
    <w:rsid w:val="00A85F8A"/>
    <w:rsid w:val="00A86C63"/>
    <w:rsid w:val="00A90021"/>
    <w:rsid w:val="00A90A9B"/>
    <w:rsid w:val="00A92711"/>
    <w:rsid w:val="00A92F0F"/>
    <w:rsid w:val="00A93308"/>
    <w:rsid w:val="00AA4334"/>
    <w:rsid w:val="00AB1BE7"/>
    <w:rsid w:val="00AB3A4B"/>
    <w:rsid w:val="00AB4D2A"/>
    <w:rsid w:val="00AB76FF"/>
    <w:rsid w:val="00AC1742"/>
    <w:rsid w:val="00AC75A8"/>
    <w:rsid w:val="00AD27C9"/>
    <w:rsid w:val="00AD2F44"/>
    <w:rsid w:val="00AD656E"/>
    <w:rsid w:val="00AE1312"/>
    <w:rsid w:val="00AE14C4"/>
    <w:rsid w:val="00AE6513"/>
    <w:rsid w:val="00AE75C9"/>
    <w:rsid w:val="00AF58DA"/>
    <w:rsid w:val="00AF6201"/>
    <w:rsid w:val="00B075F1"/>
    <w:rsid w:val="00B078B8"/>
    <w:rsid w:val="00B10F1B"/>
    <w:rsid w:val="00B1173E"/>
    <w:rsid w:val="00B16F67"/>
    <w:rsid w:val="00B17651"/>
    <w:rsid w:val="00B2081D"/>
    <w:rsid w:val="00B2303F"/>
    <w:rsid w:val="00B2541B"/>
    <w:rsid w:val="00B372CD"/>
    <w:rsid w:val="00B43000"/>
    <w:rsid w:val="00B43370"/>
    <w:rsid w:val="00B463E2"/>
    <w:rsid w:val="00B576A7"/>
    <w:rsid w:val="00B62DA6"/>
    <w:rsid w:val="00B653B7"/>
    <w:rsid w:val="00B66213"/>
    <w:rsid w:val="00B742CB"/>
    <w:rsid w:val="00B76849"/>
    <w:rsid w:val="00B77864"/>
    <w:rsid w:val="00B77D3C"/>
    <w:rsid w:val="00B83B19"/>
    <w:rsid w:val="00B878B5"/>
    <w:rsid w:val="00B9118E"/>
    <w:rsid w:val="00B91A0E"/>
    <w:rsid w:val="00B91E7F"/>
    <w:rsid w:val="00BA39B4"/>
    <w:rsid w:val="00BA4E49"/>
    <w:rsid w:val="00BA6933"/>
    <w:rsid w:val="00BA7D73"/>
    <w:rsid w:val="00BB2FAD"/>
    <w:rsid w:val="00BB50AF"/>
    <w:rsid w:val="00BB6636"/>
    <w:rsid w:val="00BB6BFB"/>
    <w:rsid w:val="00BC1161"/>
    <w:rsid w:val="00BC1ABC"/>
    <w:rsid w:val="00BC3117"/>
    <w:rsid w:val="00BC394E"/>
    <w:rsid w:val="00BC6AB0"/>
    <w:rsid w:val="00BD30C4"/>
    <w:rsid w:val="00BD31B2"/>
    <w:rsid w:val="00BD5BDA"/>
    <w:rsid w:val="00BD6007"/>
    <w:rsid w:val="00BD6034"/>
    <w:rsid w:val="00BD6246"/>
    <w:rsid w:val="00BD76FE"/>
    <w:rsid w:val="00BD78D2"/>
    <w:rsid w:val="00BD7E19"/>
    <w:rsid w:val="00BE0AC1"/>
    <w:rsid w:val="00BE2B3C"/>
    <w:rsid w:val="00BE3BBA"/>
    <w:rsid w:val="00BE72D8"/>
    <w:rsid w:val="00BE7BAC"/>
    <w:rsid w:val="00BE7F1B"/>
    <w:rsid w:val="00BF3138"/>
    <w:rsid w:val="00BF3C5D"/>
    <w:rsid w:val="00BF5B44"/>
    <w:rsid w:val="00C02650"/>
    <w:rsid w:val="00C03612"/>
    <w:rsid w:val="00C03836"/>
    <w:rsid w:val="00C134CC"/>
    <w:rsid w:val="00C16E86"/>
    <w:rsid w:val="00C21727"/>
    <w:rsid w:val="00C23684"/>
    <w:rsid w:val="00C25B61"/>
    <w:rsid w:val="00C277DF"/>
    <w:rsid w:val="00C32594"/>
    <w:rsid w:val="00C36636"/>
    <w:rsid w:val="00C45514"/>
    <w:rsid w:val="00C458B6"/>
    <w:rsid w:val="00C473FF"/>
    <w:rsid w:val="00C47872"/>
    <w:rsid w:val="00C50F29"/>
    <w:rsid w:val="00C55DBD"/>
    <w:rsid w:val="00C6115B"/>
    <w:rsid w:val="00C6190B"/>
    <w:rsid w:val="00C6356A"/>
    <w:rsid w:val="00C70378"/>
    <w:rsid w:val="00C710E5"/>
    <w:rsid w:val="00C76649"/>
    <w:rsid w:val="00C828D3"/>
    <w:rsid w:val="00C84DBC"/>
    <w:rsid w:val="00C84DCF"/>
    <w:rsid w:val="00C91890"/>
    <w:rsid w:val="00C92E4A"/>
    <w:rsid w:val="00C93424"/>
    <w:rsid w:val="00C9711C"/>
    <w:rsid w:val="00CA1AE5"/>
    <w:rsid w:val="00CA480C"/>
    <w:rsid w:val="00CB06B9"/>
    <w:rsid w:val="00CB1534"/>
    <w:rsid w:val="00CB1D57"/>
    <w:rsid w:val="00CB209E"/>
    <w:rsid w:val="00CC3914"/>
    <w:rsid w:val="00CC6AE0"/>
    <w:rsid w:val="00CD4690"/>
    <w:rsid w:val="00CD4A82"/>
    <w:rsid w:val="00CD5173"/>
    <w:rsid w:val="00CD69D1"/>
    <w:rsid w:val="00CE0C7C"/>
    <w:rsid w:val="00CE30FB"/>
    <w:rsid w:val="00CE43A5"/>
    <w:rsid w:val="00CE6098"/>
    <w:rsid w:val="00CE69D8"/>
    <w:rsid w:val="00CF1C37"/>
    <w:rsid w:val="00CF5AAE"/>
    <w:rsid w:val="00CF5FD9"/>
    <w:rsid w:val="00CF74B0"/>
    <w:rsid w:val="00CF7AD4"/>
    <w:rsid w:val="00CF7EC6"/>
    <w:rsid w:val="00D00C5B"/>
    <w:rsid w:val="00D02793"/>
    <w:rsid w:val="00D056E3"/>
    <w:rsid w:val="00D06B18"/>
    <w:rsid w:val="00D23DAF"/>
    <w:rsid w:val="00D24EC6"/>
    <w:rsid w:val="00D2531E"/>
    <w:rsid w:val="00D311B5"/>
    <w:rsid w:val="00D31A06"/>
    <w:rsid w:val="00D33031"/>
    <w:rsid w:val="00D33F8C"/>
    <w:rsid w:val="00D369C5"/>
    <w:rsid w:val="00D415E1"/>
    <w:rsid w:val="00D42674"/>
    <w:rsid w:val="00D50365"/>
    <w:rsid w:val="00D51BEF"/>
    <w:rsid w:val="00D543E5"/>
    <w:rsid w:val="00D55143"/>
    <w:rsid w:val="00D570FB"/>
    <w:rsid w:val="00D57E64"/>
    <w:rsid w:val="00D60534"/>
    <w:rsid w:val="00D61182"/>
    <w:rsid w:val="00D651C6"/>
    <w:rsid w:val="00D71035"/>
    <w:rsid w:val="00D739D6"/>
    <w:rsid w:val="00D7483D"/>
    <w:rsid w:val="00D772AB"/>
    <w:rsid w:val="00D809A9"/>
    <w:rsid w:val="00D80B2A"/>
    <w:rsid w:val="00D8492F"/>
    <w:rsid w:val="00D85D2C"/>
    <w:rsid w:val="00D85D91"/>
    <w:rsid w:val="00D865A8"/>
    <w:rsid w:val="00D87391"/>
    <w:rsid w:val="00D92B4B"/>
    <w:rsid w:val="00D93092"/>
    <w:rsid w:val="00D93739"/>
    <w:rsid w:val="00D96F58"/>
    <w:rsid w:val="00DA1051"/>
    <w:rsid w:val="00DA3ECD"/>
    <w:rsid w:val="00DB1399"/>
    <w:rsid w:val="00DB3985"/>
    <w:rsid w:val="00DB5EA3"/>
    <w:rsid w:val="00DB69B7"/>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F248A"/>
    <w:rsid w:val="00DF294E"/>
    <w:rsid w:val="00DF54A0"/>
    <w:rsid w:val="00E04E3F"/>
    <w:rsid w:val="00E0766B"/>
    <w:rsid w:val="00E13635"/>
    <w:rsid w:val="00E15426"/>
    <w:rsid w:val="00E16395"/>
    <w:rsid w:val="00E200F5"/>
    <w:rsid w:val="00E2282B"/>
    <w:rsid w:val="00E23134"/>
    <w:rsid w:val="00E239D0"/>
    <w:rsid w:val="00E23CCB"/>
    <w:rsid w:val="00E250BD"/>
    <w:rsid w:val="00E2799C"/>
    <w:rsid w:val="00E30036"/>
    <w:rsid w:val="00E3434A"/>
    <w:rsid w:val="00E41F11"/>
    <w:rsid w:val="00E43165"/>
    <w:rsid w:val="00E4621A"/>
    <w:rsid w:val="00E46413"/>
    <w:rsid w:val="00E511E8"/>
    <w:rsid w:val="00E55A24"/>
    <w:rsid w:val="00E561FC"/>
    <w:rsid w:val="00E60AB8"/>
    <w:rsid w:val="00E62DD1"/>
    <w:rsid w:val="00E63978"/>
    <w:rsid w:val="00E66ED8"/>
    <w:rsid w:val="00E66FDF"/>
    <w:rsid w:val="00E71CE8"/>
    <w:rsid w:val="00E72802"/>
    <w:rsid w:val="00E73A81"/>
    <w:rsid w:val="00E74983"/>
    <w:rsid w:val="00E74C01"/>
    <w:rsid w:val="00E76FA4"/>
    <w:rsid w:val="00E8620E"/>
    <w:rsid w:val="00E87810"/>
    <w:rsid w:val="00E91B0A"/>
    <w:rsid w:val="00E92B32"/>
    <w:rsid w:val="00E947C6"/>
    <w:rsid w:val="00E9512A"/>
    <w:rsid w:val="00E978D5"/>
    <w:rsid w:val="00EA04DB"/>
    <w:rsid w:val="00EA6BE6"/>
    <w:rsid w:val="00EB1B94"/>
    <w:rsid w:val="00EB21BD"/>
    <w:rsid w:val="00EB3FD6"/>
    <w:rsid w:val="00EB51C0"/>
    <w:rsid w:val="00EB53F0"/>
    <w:rsid w:val="00EB6CB9"/>
    <w:rsid w:val="00EC4336"/>
    <w:rsid w:val="00EC6AC3"/>
    <w:rsid w:val="00EC710B"/>
    <w:rsid w:val="00ED02AC"/>
    <w:rsid w:val="00ED3156"/>
    <w:rsid w:val="00ED317C"/>
    <w:rsid w:val="00ED32F7"/>
    <w:rsid w:val="00ED390D"/>
    <w:rsid w:val="00ED4AFA"/>
    <w:rsid w:val="00ED53B6"/>
    <w:rsid w:val="00EE57DB"/>
    <w:rsid w:val="00EF0610"/>
    <w:rsid w:val="00EF08AF"/>
    <w:rsid w:val="00EF1D52"/>
    <w:rsid w:val="00EF4F3C"/>
    <w:rsid w:val="00EF5D41"/>
    <w:rsid w:val="00F000ED"/>
    <w:rsid w:val="00F02F5D"/>
    <w:rsid w:val="00F03F1C"/>
    <w:rsid w:val="00F04900"/>
    <w:rsid w:val="00F07FC5"/>
    <w:rsid w:val="00F11EE5"/>
    <w:rsid w:val="00F13D4B"/>
    <w:rsid w:val="00F17024"/>
    <w:rsid w:val="00F20DA0"/>
    <w:rsid w:val="00F23A13"/>
    <w:rsid w:val="00F243C1"/>
    <w:rsid w:val="00F306D4"/>
    <w:rsid w:val="00F35F72"/>
    <w:rsid w:val="00F37511"/>
    <w:rsid w:val="00F46378"/>
    <w:rsid w:val="00F54AA3"/>
    <w:rsid w:val="00F6040C"/>
    <w:rsid w:val="00F614FE"/>
    <w:rsid w:val="00F639CF"/>
    <w:rsid w:val="00F66271"/>
    <w:rsid w:val="00F71A2A"/>
    <w:rsid w:val="00F8260E"/>
    <w:rsid w:val="00F83BC9"/>
    <w:rsid w:val="00F84C75"/>
    <w:rsid w:val="00F873B8"/>
    <w:rsid w:val="00F87FD6"/>
    <w:rsid w:val="00F95E4C"/>
    <w:rsid w:val="00FA2E41"/>
    <w:rsid w:val="00FA6917"/>
    <w:rsid w:val="00FB0E67"/>
    <w:rsid w:val="00FB1C90"/>
    <w:rsid w:val="00FB2775"/>
    <w:rsid w:val="00FC154D"/>
    <w:rsid w:val="00FC18F6"/>
    <w:rsid w:val="00FC543D"/>
    <w:rsid w:val="00FD046C"/>
    <w:rsid w:val="00FD2321"/>
    <w:rsid w:val="00FD272E"/>
    <w:rsid w:val="00FD3079"/>
    <w:rsid w:val="00FD354E"/>
    <w:rsid w:val="00FD704C"/>
    <w:rsid w:val="00FD70AE"/>
    <w:rsid w:val="00FE0CB2"/>
    <w:rsid w:val="00FE180F"/>
    <w:rsid w:val="00FE21A0"/>
    <w:rsid w:val="00FE42AD"/>
    <w:rsid w:val="00FE633B"/>
    <w:rsid w:val="00FE641A"/>
    <w:rsid w:val="00FE71E8"/>
    <w:rsid w:val="00FE7738"/>
    <w:rsid w:val="00FF258D"/>
    <w:rsid w:val="00FF489F"/>
    <w:rsid w:val="00FF59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DCFA2E"/>
  <w15:chartTrackingRefBased/>
  <w15:docId w15:val="{A7CD0B4B-3FBE-42D9-BB6F-671CB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ind w:left="357" w:hanging="357"/>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
    <w:name w:val="Unresolved Mention"/>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mail%20id:%20ketan.dani@axisbank.com" TargetMode="External"/><Relationship Id="rId13" Type="http://schemas.openxmlformats.org/officeDocument/2006/relationships/hyperlink" Target="mailto:gaurav.vaidya@citi.com" TargetMode="External"/><Relationship Id="rId18" Type="http://schemas.openxmlformats.org/officeDocument/2006/relationships/hyperlink" Target="mailto:chetan.mehta@indusind.com" TargetMode="External"/><Relationship Id="rId26" Type="http://schemas.openxmlformats.org/officeDocument/2006/relationships/hyperlink" Target="mailto:r.maniam@sbi.co.in" TargetMode="External"/><Relationship Id="rId3" Type="http://schemas.openxmlformats.org/officeDocument/2006/relationships/styles" Target="styles.xml"/><Relationship Id="rId21" Type="http://schemas.openxmlformats.org/officeDocument/2006/relationships/hyperlink" Target="mailto:mujtaba.nasser@kotak.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mail-rakeshkashyap@canarabank.com" TargetMode="External"/><Relationship Id="rId17" Type="http://schemas.openxmlformats.org/officeDocument/2006/relationships/hyperlink" Target="mailto:chetan.anam@hdfcbank.com" TargetMode="External"/><Relationship Id="rId25" Type="http://schemas.openxmlformats.org/officeDocument/2006/relationships/hyperlink" Target="mailto:Email-jaya.gadekar@unionbankofindia.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vipindorlikar@hsbc.co.in" TargetMode="External"/><Relationship Id="rId20" Type="http://schemas.openxmlformats.org/officeDocument/2006/relationships/hyperlink" Target="mailto:maheshc.kumar@indusind.com" TargetMode="External"/><Relationship Id="rId29" Type="http://schemas.openxmlformats.org/officeDocument/2006/relationships/hyperlink" Target="mailto:naveen.surana@yesbank.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BAJPAI@CANARABANK.COM" TargetMode="External"/><Relationship Id="rId24" Type="http://schemas.openxmlformats.org/officeDocument/2006/relationships/hyperlink" Target="mailto:Email-deepak@unionbankofindia.com"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ajendranaik@hsbc.co.in" TargetMode="External"/><Relationship Id="rId23" Type="http://schemas.openxmlformats.org/officeDocument/2006/relationships/hyperlink" Target="mailto:Jaydeep.Ubhaykar@sc.com" TargetMode="External"/><Relationship Id="rId28" Type="http://schemas.openxmlformats.org/officeDocument/2006/relationships/hyperlink" Target="mailto:kiran.shirke@yesbank.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chatterjee.kaushik@indusind.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amit.sarda@citi.com" TargetMode="External"/><Relationship Id="rId22" Type="http://schemas.openxmlformats.org/officeDocument/2006/relationships/hyperlink" Target="mailto:ashish.kapoor@sc.com" TargetMode="External"/><Relationship Id="rId27" Type="http://schemas.openxmlformats.org/officeDocument/2006/relationships/hyperlink" Target="mailto:settlement.11777@sbi.co.in" TargetMode="External"/><Relationship Id="rId30" Type="http://schemas.openxmlformats.org/officeDocument/2006/relationships/header" Target="header1.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CC7B6A4B.dotm</Template>
  <TotalTime>3</TotalTime>
  <Pages>122</Pages>
  <Words>26822</Words>
  <Characters>147305</Characters>
  <Application>Microsoft Office Word</Application>
  <DocSecurity>0</DocSecurity>
  <Lines>1227</Lines>
  <Paragraphs>347</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173780</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Preshita Chaurasiya (CCCLH)</cp:lastModifiedBy>
  <cp:revision>4</cp:revision>
  <cp:lastPrinted>2012-06-29T06:36:00Z</cp:lastPrinted>
  <dcterms:created xsi:type="dcterms:W3CDTF">2020-12-31T16:14:00Z</dcterms:created>
  <dcterms:modified xsi:type="dcterms:W3CDTF">2021-01-01T11:35:00Z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2020-11-30T13:38:58Z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3145f04c-c756-4bfd-9b0b-1069dd081c9a</vt:lpwstr>
  </property>
  <property fmtid="{D5CDD505-2E9C-101B-9397-08002B2CF9AE}" pid="8" name="MSIP_Label_f4479928-bf72-407d-92c0-68909117d533_ContentBits">
    <vt:lpwstr>2</vt:lpwstr>
  </property>
</Properties>
</file>